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" ContentType="application/vnd.ms-exce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FE83BC" w14:textId="044570F3" w:rsidR="003C7354" w:rsidRDefault="003C7354">
      <w:pPr>
        <w:pStyle w:val="Corpotesto"/>
      </w:pPr>
      <w:bookmarkStart w:id="0" w:name="_Toc38441592"/>
      <w:bookmarkStart w:id="1" w:name="_Toc40350364"/>
      <w:bookmarkStart w:id="2" w:name="_Toc43897768"/>
      <w:bookmarkStart w:id="3" w:name="_Toc44087063"/>
      <w:bookmarkStart w:id="4" w:name="_Toc44125886"/>
    </w:p>
    <w:p w14:paraId="1C107E91" w14:textId="1FF18EAC" w:rsidR="003C7354" w:rsidRDefault="003C7354" w:rsidP="001B446F">
      <w:pPr>
        <w:pStyle w:val="Corpotesto"/>
        <w:jc w:val="both"/>
        <w:rPr>
          <w:rFonts w:ascii="Cooper Black" w:hAnsi="Cooper Black"/>
          <w:b/>
          <w:bCs/>
          <w:sz w:val="40"/>
        </w:rPr>
      </w:pPr>
    </w:p>
    <w:p w14:paraId="3FD44E28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4EC717F7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46EF4ADA" w14:textId="77777777" w:rsidR="003C7354" w:rsidRDefault="00B342F6" w:rsidP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  <w:r>
        <w:rPr>
          <w:noProof/>
        </w:rPr>
        <w:drawing>
          <wp:inline distT="0" distB="0" distL="0" distR="0" wp14:anchorId="761D8632" wp14:editId="65B21CB4">
            <wp:extent cx="1714500" cy="1190625"/>
            <wp:effectExtent l="0" t="0" r="0" b="9525"/>
            <wp:docPr id="1" name="Immagine 1" descr="logo_agea_w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_agea_wi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76B27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4E76AED4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3A1DD7ED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25F181EE" w14:textId="77777777" w:rsidR="003C7354" w:rsidRPr="00DC438E" w:rsidRDefault="005A6A7E" w:rsidP="003C7354">
      <w:pPr>
        <w:pStyle w:val="Corpotesto"/>
        <w:jc w:val="center"/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  <w:highlight w:val="yellow"/>
        </w:rPr>
      </w:pPr>
      <w:r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 xml:space="preserve">CONSISTENZA TERRENI, </w:t>
      </w:r>
      <w:r w:rsidR="009C1D67"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>PIANO COLTURALE E DOMANDA GRAFI</w:t>
      </w:r>
      <w:r w:rsidR="00543CF0"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>C</w:t>
      </w:r>
      <w:r w:rsidR="009C1D67"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>A</w:t>
      </w:r>
    </w:p>
    <w:p w14:paraId="3D125157" w14:textId="77777777" w:rsidR="003C7354" w:rsidRDefault="003C7354">
      <w:pPr>
        <w:pStyle w:val="Corpotesto"/>
        <w:jc w:val="center"/>
        <w:rPr>
          <w:b/>
          <w:bCs/>
          <w:sz w:val="40"/>
        </w:rPr>
      </w:pPr>
    </w:p>
    <w:p w14:paraId="02C75432" w14:textId="77777777" w:rsidR="003C7354" w:rsidRDefault="003C7354" w:rsidP="003C7354">
      <w:pPr>
        <w:pStyle w:val="Corpotesto"/>
        <w:jc w:val="center"/>
        <w:rPr>
          <w:b/>
          <w:snapToGrid w:val="0"/>
          <w:sz w:val="36"/>
          <w:szCs w:val="36"/>
        </w:rPr>
      </w:pPr>
    </w:p>
    <w:p w14:paraId="33F5B09F" w14:textId="77777777" w:rsidR="003C7354" w:rsidRDefault="0073338F">
      <w:pPr>
        <w:pStyle w:val="Corpotesto"/>
        <w:jc w:val="center"/>
        <w:rPr>
          <w:rFonts w:ascii="Cooper Black" w:hAnsi="Cooper Black"/>
          <w:b/>
          <w:bCs/>
          <w:sz w:val="44"/>
        </w:rPr>
      </w:pPr>
      <w:r>
        <w:rPr>
          <w:b/>
          <w:snapToGrid w:val="0"/>
          <w:sz w:val="36"/>
          <w:szCs w:val="36"/>
        </w:rPr>
        <w:t>Schema</w:t>
      </w:r>
      <w:r w:rsidR="003C7354" w:rsidRPr="00026F8F">
        <w:rPr>
          <w:b/>
          <w:snapToGrid w:val="0"/>
          <w:sz w:val="36"/>
          <w:szCs w:val="36"/>
        </w:rPr>
        <w:t xml:space="preserve"> dati interscambio </w:t>
      </w:r>
    </w:p>
    <w:p w14:paraId="73858EEA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65C89EF7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5C876297" w14:textId="77777777" w:rsidR="003C7354" w:rsidRDefault="003C7354" w:rsidP="003C7354">
      <w:pPr>
        <w:pStyle w:val="Titolosezione"/>
        <w:rPr>
          <w:rStyle w:val="Collegamentoipertestuale"/>
          <w:sz w:val="24"/>
        </w:rPr>
      </w:pPr>
    </w:p>
    <w:p w14:paraId="50DE142B" w14:textId="7E6ADFF8" w:rsidR="003C7354" w:rsidRPr="000A12E5" w:rsidRDefault="003C7354" w:rsidP="003C7354">
      <w:pPr>
        <w:pStyle w:val="Titolosezione"/>
        <w:jc w:val="left"/>
        <w:rPr>
          <w:rStyle w:val="Collegamentoipertestuale"/>
          <w:b w:val="0"/>
          <w:sz w:val="22"/>
          <w:szCs w:val="22"/>
        </w:rPr>
      </w:pPr>
      <w:r w:rsidRPr="00EE0A3F">
        <w:rPr>
          <w:b w:val="0"/>
          <w:color w:val="7030A0"/>
          <w:sz w:val="22"/>
          <w:szCs w:val="22"/>
        </w:rPr>
        <w:t>Versione</w:t>
      </w:r>
      <w:r w:rsidR="00CC2DE9">
        <w:rPr>
          <w:b w:val="0"/>
          <w:color w:val="7030A0"/>
          <w:sz w:val="22"/>
          <w:szCs w:val="22"/>
        </w:rPr>
        <w:t xml:space="preserve"> </w:t>
      </w:r>
      <w:r w:rsidR="00E01CA5">
        <w:rPr>
          <w:rFonts w:ascii="Calibri" w:hAnsi="Calibri"/>
          <w:b w:val="0"/>
          <w:color w:val="7030A0"/>
        </w:rPr>
        <w:t>1</w:t>
      </w:r>
      <w:r>
        <w:rPr>
          <w:rFonts w:ascii="Calibri" w:hAnsi="Calibri"/>
          <w:b w:val="0"/>
          <w:color w:val="7030A0"/>
        </w:rPr>
        <w:t>.</w:t>
      </w:r>
      <w:r w:rsidR="005051F8">
        <w:rPr>
          <w:rFonts w:ascii="Calibri" w:hAnsi="Calibri"/>
          <w:b w:val="0"/>
          <w:color w:val="7030A0"/>
        </w:rPr>
        <w:t>1</w:t>
      </w:r>
      <w:r w:rsidR="00CD7889">
        <w:rPr>
          <w:rFonts w:ascii="Calibri" w:hAnsi="Calibri"/>
          <w:b w:val="0"/>
          <w:color w:val="7030A0"/>
        </w:rPr>
        <w:t>1</w:t>
      </w:r>
      <w:r w:rsidRPr="00EE0A3F">
        <w:rPr>
          <w:rFonts w:ascii="Calibri" w:hAnsi="Calibri"/>
          <w:b w:val="0"/>
          <w:color w:val="7030A0"/>
        </w:rPr>
        <w:t xml:space="preserve"> del </w:t>
      </w:r>
      <w:r>
        <w:rPr>
          <w:b w:val="0"/>
          <w:color w:val="7030A0"/>
          <w:sz w:val="22"/>
          <w:szCs w:val="22"/>
        </w:rPr>
        <w:t xml:space="preserve"> </w:t>
      </w:r>
      <w:r w:rsidR="00140671">
        <w:rPr>
          <w:b w:val="0"/>
          <w:color w:val="7030A0"/>
          <w:sz w:val="22"/>
          <w:szCs w:val="22"/>
        </w:rPr>
        <w:t>0</w:t>
      </w:r>
      <w:r w:rsidR="00CD7889">
        <w:rPr>
          <w:b w:val="0"/>
          <w:color w:val="7030A0"/>
          <w:sz w:val="22"/>
          <w:szCs w:val="22"/>
        </w:rPr>
        <w:t>8</w:t>
      </w:r>
      <w:r w:rsidR="009C1D67">
        <w:rPr>
          <w:b w:val="0"/>
          <w:color w:val="7030A0"/>
          <w:sz w:val="22"/>
          <w:szCs w:val="22"/>
        </w:rPr>
        <w:t>/</w:t>
      </w:r>
      <w:r w:rsidR="005051F8">
        <w:rPr>
          <w:b w:val="0"/>
          <w:color w:val="7030A0"/>
          <w:sz w:val="22"/>
          <w:szCs w:val="22"/>
        </w:rPr>
        <w:t>0</w:t>
      </w:r>
      <w:r w:rsidR="00CD7889">
        <w:rPr>
          <w:b w:val="0"/>
          <w:color w:val="7030A0"/>
          <w:sz w:val="22"/>
          <w:szCs w:val="22"/>
        </w:rPr>
        <w:t>7</w:t>
      </w:r>
      <w:r w:rsidRPr="00EE0A3F">
        <w:rPr>
          <w:b w:val="0"/>
          <w:color w:val="7030A0"/>
          <w:sz w:val="22"/>
          <w:szCs w:val="22"/>
        </w:rPr>
        <w:t>/201</w:t>
      </w:r>
      <w:r w:rsidR="00CD7889">
        <w:rPr>
          <w:b w:val="0"/>
          <w:color w:val="7030A0"/>
          <w:sz w:val="22"/>
          <w:szCs w:val="22"/>
        </w:rPr>
        <w:t>9</w:t>
      </w:r>
    </w:p>
    <w:p w14:paraId="72B8A33D" w14:textId="77777777" w:rsidR="003C7354" w:rsidRDefault="003C7354">
      <w:pPr>
        <w:jc w:val="center"/>
        <w:rPr>
          <w:rFonts w:ascii="Century Gothic" w:hAnsi="Century Gothic"/>
        </w:rPr>
        <w:sectPr w:rsidR="003C7354">
          <w:footerReference w:type="default" r:id="rId8"/>
          <w:headerReference w:type="first" r:id="rId9"/>
          <w:pgSz w:w="11906" w:h="16838"/>
          <w:pgMar w:top="1417" w:right="1134" w:bottom="1134" w:left="1134" w:header="708" w:footer="708" w:gutter="0"/>
          <w:cols w:space="708"/>
          <w:docGrid w:linePitch="360"/>
        </w:sectPr>
      </w:pPr>
    </w:p>
    <w:p w14:paraId="305B5166" w14:textId="77777777" w:rsidR="003C7354" w:rsidRDefault="003C7354">
      <w:pPr>
        <w:pStyle w:val="TitoloSommario"/>
        <w:keepNext w:val="0"/>
        <w:pageBreakBefore/>
      </w:pPr>
      <w:r>
        <w:lastRenderedPageBreak/>
        <w:t>Indice</w:t>
      </w:r>
    </w:p>
    <w:p w14:paraId="697A9B8F" w14:textId="6234F501" w:rsidR="007B314C" w:rsidRDefault="003C7354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r w:rsidRPr="00A87C94">
        <w:rPr>
          <w:rFonts w:ascii="Century Gothic" w:hAnsi="Century Gothic"/>
        </w:rPr>
        <w:fldChar w:fldCharType="begin"/>
      </w:r>
      <w:r w:rsidRPr="00A87C94">
        <w:rPr>
          <w:rFonts w:ascii="Century Gothic" w:hAnsi="Century Gothic"/>
        </w:rPr>
        <w:instrText xml:space="preserve"> TOC \o "1-3" \h \z \u </w:instrText>
      </w:r>
      <w:r w:rsidRPr="00A87C94">
        <w:rPr>
          <w:rFonts w:ascii="Century Gothic" w:hAnsi="Century Gothic"/>
        </w:rPr>
        <w:fldChar w:fldCharType="separate"/>
      </w:r>
      <w:hyperlink w:anchor="_Toc13728162" w:history="1">
        <w:r w:rsidR="007B314C" w:rsidRPr="00D57B15">
          <w:rPr>
            <w:rStyle w:val="Collegamentoipertestuale"/>
            <w:noProof/>
          </w:rPr>
          <w:t>1</w:t>
        </w:r>
        <w:r w:rsidR="007B314C">
          <w:rPr>
            <w:rFonts w:eastAsiaTheme="minorEastAsia" w:cstheme="minorBidi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Premessa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_Toc13728162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3</w:t>
        </w:r>
        <w:r w:rsidR="007B314C">
          <w:rPr>
            <w:noProof/>
            <w:webHidden/>
          </w:rPr>
          <w:fldChar w:fldCharType="end"/>
        </w:r>
      </w:hyperlink>
    </w:p>
    <w:p w14:paraId="1FAEB07E" w14:textId="1ED81EF5" w:rsidR="007B314C" w:rsidRDefault="004B15D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3728163" w:history="1">
        <w:r w:rsidR="007B314C" w:rsidRPr="00D57B15">
          <w:rPr>
            <w:rStyle w:val="Collegamentoipertestuale"/>
            <w:noProof/>
          </w:rPr>
          <w:t>1.1</w:t>
        </w:r>
        <w:r w:rsidR="007B314C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Registro delle modifiche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_Toc13728163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3</w:t>
        </w:r>
        <w:r w:rsidR="007B314C">
          <w:rPr>
            <w:noProof/>
            <w:webHidden/>
          </w:rPr>
          <w:fldChar w:fldCharType="end"/>
        </w:r>
      </w:hyperlink>
    </w:p>
    <w:p w14:paraId="0BB588B3" w14:textId="4E43AF10" w:rsidR="007B314C" w:rsidRDefault="004B15D7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13728164" w:history="1">
        <w:r w:rsidR="007B314C" w:rsidRPr="00D57B15">
          <w:rPr>
            <w:rStyle w:val="Collegamentoipertestuale"/>
            <w:noProof/>
          </w:rPr>
          <w:t>2</w:t>
        </w:r>
        <w:r w:rsidR="007B314C">
          <w:rPr>
            <w:rFonts w:eastAsiaTheme="minorEastAsia" w:cstheme="minorBidi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Glossario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_Toc13728164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5</w:t>
        </w:r>
        <w:r w:rsidR="007B314C">
          <w:rPr>
            <w:noProof/>
            <w:webHidden/>
          </w:rPr>
          <w:fldChar w:fldCharType="end"/>
        </w:r>
      </w:hyperlink>
    </w:p>
    <w:p w14:paraId="4E49F3F9" w14:textId="24D67D89" w:rsidR="007B314C" w:rsidRDefault="004B15D7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13728165" w:history="1">
        <w:r w:rsidR="007B314C" w:rsidRPr="00D57B15">
          <w:rPr>
            <w:rStyle w:val="Collegamentoipertestuale"/>
            <w:noProof/>
          </w:rPr>
          <w:t>3</w:t>
        </w:r>
        <w:r w:rsidR="007B314C">
          <w:rPr>
            <w:rFonts w:eastAsiaTheme="minorEastAsia" w:cstheme="minorBidi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Descrizione dati piano colturale grafico – domanda grafica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_Toc13728165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6</w:t>
        </w:r>
        <w:r w:rsidR="007B314C">
          <w:rPr>
            <w:noProof/>
            <w:webHidden/>
          </w:rPr>
          <w:fldChar w:fldCharType="end"/>
        </w:r>
      </w:hyperlink>
    </w:p>
    <w:p w14:paraId="06217319" w14:textId="0C2C6729" w:rsidR="007B314C" w:rsidRDefault="004B15D7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13728166" w:history="1">
        <w:r w:rsidR="007B314C" w:rsidRPr="00D57B15">
          <w:rPr>
            <w:rStyle w:val="Collegamentoipertestuale"/>
            <w:noProof/>
          </w:rPr>
          <w:t>4</w:t>
        </w:r>
        <w:r w:rsidR="007B314C">
          <w:rPr>
            <w:rFonts w:eastAsiaTheme="minorEastAsia" w:cstheme="minorBidi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Architettura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_Toc13728166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8</w:t>
        </w:r>
        <w:r w:rsidR="007B314C">
          <w:rPr>
            <w:noProof/>
            <w:webHidden/>
          </w:rPr>
          <w:fldChar w:fldCharType="end"/>
        </w:r>
      </w:hyperlink>
    </w:p>
    <w:p w14:paraId="4C493F2D" w14:textId="4E0798FF" w:rsidR="007B314C" w:rsidRDefault="004B15D7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13728167" w:history="1">
        <w:r w:rsidR="007B314C" w:rsidRPr="00D57B15">
          <w:rPr>
            <w:rStyle w:val="Collegamentoipertestuale"/>
            <w:noProof/>
          </w:rPr>
          <w:t>5</w:t>
        </w:r>
        <w:r w:rsidR="007B314C">
          <w:rPr>
            <w:rFonts w:eastAsiaTheme="minorEastAsia" w:cstheme="minorBidi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Tracciati Record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_Toc13728167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9</w:t>
        </w:r>
        <w:r w:rsidR="007B314C">
          <w:rPr>
            <w:noProof/>
            <w:webHidden/>
          </w:rPr>
          <w:fldChar w:fldCharType="end"/>
        </w:r>
      </w:hyperlink>
    </w:p>
    <w:p w14:paraId="31098AEC" w14:textId="369FE2B3" w:rsidR="007B314C" w:rsidRDefault="004B15D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3728168" w:history="1">
        <w:r w:rsidR="007B314C" w:rsidRPr="00D57B15">
          <w:rPr>
            <w:rStyle w:val="Collegamentoipertestuale"/>
            <w:noProof/>
          </w:rPr>
          <w:t>5.1</w:t>
        </w:r>
        <w:r w:rsidR="007B314C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Schema Entità-Relazione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_Toc13728168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9</w:t>
        </w:r>
        <w:r w:rsidR="007B314C">
          <w:rPr>
            <w:noProof/>
            <w:webHidden/>
          </w:rPr>
          <w:fldChar w:fldCharType="end"/>
        </w:r>
      </w:hyperlink>
    </w:p>
    <w:p w14:paraId="562356F3" w14:textId="0E6B5CEA" w:rsidR="007B314C" w:rsidRDefault="004B15D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3728169" w:history="1">
        <w:r w:rsidR="007B314C" w:rsidRPr="00D57B15">
          <w:rPr>
            <w:rStyle w:val="Collegamentoipertestuale"/>
            <w:noProof/>
          </w:rPr>
          <w:t>5.2</w:t>
        </w:r>
        <w:r w:rsidR="007B314C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Anagrafica delle Aziende - AABSSCHE_TAB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_Toc13728169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10</w:t>
        </w:r>
        <w:r w:rsidR="007B314C">
          <w:rPr>
            <w:noProof/>
            <w:webHidden/>
          </w:rPr>
          <w:fldChar w:fldCharType="end"/>
        </w:r>
      </w:hyperlink>
    </w:p>
    <w:p w14:paraId="24CB929A" w14:textId="1C35A00B" w:rsidR="007B314C" w:rsidRDefault="004B15D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3728170" w:history="1">
        <w:r w:rsidR="007B314C" w:rsidRPr="00D57B15">
          <w:rPr>
            <w:rStyle w:val="Collegamentoipertestuale"/>
            <w:noProof/>
          </w:rPr>
          <w:t>5.3</w:t>
        </w:r>
        <w:r w:rsidR="007B314C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Isole Aziendali - AABSISOL_TAB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_Toc13728170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11</w:t>
        </w:r>
        <w:r w:rsidR="007B314C">
          <w:rPr>
            <w:noProof/>
            <w:webHidden/>
          </w:rPr>
          <w:fldChar w:fldCharType="end"/>
        </w:r>
      </w:hyperlink>
    </w:p>
    <w:p w14:paraId="30C3EE1F" w14:textId="4AED638D" w:rsidR="007B314C" w:rsidRDefault="004B15D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3728171" w:history="1">
        <w:r w:rsidR="007B314C" w:rsidRPr="00D57B15">
          <w:rPr>
            <w:rStyle w:val="Collegamentoipertestuale"/>
            <w:noProof/>
          </w:rPr>
          <w:t>5.4</w:t>
        </w:r>
        <w:r w:rsidR="007B314C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Appezzamenti colturali - AABSAPPE_TAB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_Toc13728171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12</w:t>
        </w:r>
        <w:r w:rsidR="007B314C">
          <w:rPr>
            <w:noProof/>
            <w:webHidden/>
          </w:rPr>
          <w:fldChar w:fldCharType="end"/>
        </w:r>
      </w:hyperlink>
    </w:p>
    <w:p w14:paraId="6792DC5F" w14:textId="6F83C7CD" w:rsidR="007B314C" w:rsidRDefault="004B15D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3728172" w:history="1">
        <w:r w:rsidR="007B314C" w:rsidRPr="00D57B15">
          <w:rPr>
            <w:rStyle w:val="Collegamentoipertestuale"/>
            <w:noProof/>
          </w:rPr>
          <w:t>5.5</w:t>
        </w:r>
        <w:r w:rsidR="007B314C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Coltivazioni – AABSAPPE_DETT_TAB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_Toc13728172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14</w:t>
        </w:r>
        <w:r w:rsidR="007B314C">
          <w:rPr>
            <w:noProof/>
            <w:webHidden/>
          </w:rPr>
          <w:fldChar w:fldCharType="end"/>
        </w:r>
      </w:hyperlink>
    </w:p>
    <w:p w14:paraId="081D22CC" w14:textId="28796984" w:rsidR="007B314C" w:rsidRDefault="004B15D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3728173" w:history="1">
        <w:r w:rsidR="007B314C" w:rsidRPr="00D57B15">
          <w:rPr>
            <w:rStyle w:val="Collegamentoipertestuale"/>
            <w:noProof/>
          </w:rPr>
          <w:t>5.6</w:t>
        </w:r>
        <w:r w:rsidR="007B314C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Particelle - AABSPART_TAB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_Toc13728173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16</w:t>
        </w:r>
        <w:r w:rsidR="007B314C">
          <w:rPr>
            <w:noProof/>
            <w:webHidden/>
          </w:rPr>
          <w:fldChar w:fldCharType="end"/>
        </w:r>
      </w:hyperlink>
    </w:p>
    <w:p w14:paraId="60CCB05E" w14:textId="5BAAFDA6" w:rsidR="007B314C" w:rsidRDefault="004B15D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3728174" w:history="1">
        <w:r w:rsidR="007B314C" w:rsidRPr="00D57B15">
          <w:rPr>
            <w:rStyle w:val="Collegamentoipertestuale"/>
            <w:noProof/>
          </w:rPr>
          <w:t>5.7</w:t>
        </w:r>
        <w:r w:rsidR="007B314C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Parcelle - AABSPARC_TAB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_Toc13728174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17</w:t>
        </w:r>
        <w:r w:rsidR="007B314C">
          <w:rPr>
            <w:noProof/>
            <w:webHidden/>
          </w:rPr>
          <w:fldChar w:fldCharType="end"/>
        </w:r>
      </w:hyperlink>
    </w:p>
    <w:p w14:paraId="2796F232" w14:textId="4B7688DB" w:rsidR="007B314C" w:rsidRDefault="004B15D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3728175" w:history="1">
        <w:r w:rsidR="007B314C" w:rsidRPr="00D57B15">
          <w:rPr>
            <w:rStyle w:val="Collegamentoipertestuale"/>
            <w:noProof/>
          </w:rPr>
          <w:t>5.8</w:t>
        </w:r>
        <w:r w:rsidR="007B314C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Parcelle/Appezzamenti - AABSAPAG_TAB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_Toc13728175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17</w:t>
        </w:r>
        <w:r w:rsidR="007B314C">
          <w:rPr>
            <w:noProof/>
            <w:webHidden/>
          </w:rPr>
          <w:fldChar w:fldCharType="end"/>
        </w:r>
      </w:hyperlink>
    </w:p>
    <w:p w14:paraId="64D63F27" w14:textId="3B04F2B4" w:rsidR="007B314C" w:rsidRDefault="004B15D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3728176" w:history="1">
        <w:r w:rsidR="007B314C" w:rsidRPr="00D57B15">
          <w:rPr>
            <w:rStyle w:val="Collegamentoipertestuale"/>
            <w:noProof/>
          </w:rPr>
          <w:t>5.9</w:t>
        </w:r>
        <w:r w:rsidR="007B314C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Decodifiche: Tabelle di Catalogo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_Toc13728176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19</w:t>
        </w:r>
        <w:r w:rsidR="007B314C">
          <w:rPr>
            <w:noProof/>
            <w:webHidden/>
          </w:rPr>
          <w:fldChar w:fldCharType="end"/>
        </w:r>
      </w:hyperlink>
    </w:p>
    <w:p w14:paraId="0A41B6F4" w14:textId="34A390B4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77" w:history="1">
        <w:r w:rsidR="007B314C" w:rsidRPr="00D57B15">
          <w:rPr>
            <w:rStyle w:val="Collegamentoipertestuale"/>
            <w:noProof/>
          </w:rPr>
          <w:t>5.9.1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Tipo di Semina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_Toc13728177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19</w:t>
        </w:r>
        <w:r w:rsidR="007B314C">
          <w:rPr>
            <w:noProof/>
            <w:webHidden/>
          </w:rPr>
          <w:fldChar w:fldCharType="end"/>
        </w:r>
      </w:hyperlink>
    </w:p>
    <w:p w14:paraId="161464D1" w14:textId="794D7B83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78" w:history="1">
        <w:r w:rsidR="007B314C" w:rsidRPr="00D57B15">
          <w:rPr>
            <w:rStyle w:val="Collegamentoipertestuale"/>
            <w:noProof/>
          </w:rPr>
          <w:t>5.9.2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Tipo di Irrigazione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_Toc13728178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19</w:t>
        </w:r>
        <w:r w:rsidR="007B314C">
          <w:rPr>
            <w:noProof/>
            <w:webHidden/>
          </w:rPr>
          <w:fldChar w:fldCharType="end"/>
        </w:r>
      </w:hyperlink>
    </w:p>
    <w:p w14:paraId="276C65EB" w14:textId="38897162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79" w:history="1">
        <w:r w:rsidR="007B314C" w:rsidRPr="00D57B15">
          <w:rPr>
            <w:rStyle w:val="Collegamentoipertestuale"/>
            <w:noProof/>
          </w:rPr>
          <w:t>5.9.3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Destinazioni Produttive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_Toc13728179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19</w:t>
        </w:r>
        <w:r w:rsidR="007B314C">
          <w:rPr>
            <w:noProof/>
            <w:webHidden/>
          </w:rPr>
          <w:fldChar w:fldCharType="end"/>
        </w:r>
      </w:hyperlink>
    </w:p>
    <w:p w14:paraId="048EA07F" w14:textId="592D81FF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80" w:history="1">
        <w:r w:rsidR="007B314C" w:rsidRPr="00D57B15">
          <w:rPr>
            <w:rStyle w:val="Collegamentoipertestuale"/>
            <w:noProof/>
          </w:rPr>
          <w:t>5.9.4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Fase di Allevamento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_Toc13728180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19</w:t>
        </w:r>
        <w:r w:rsidR="007B314C">
          <w:rPr>
            <w:noProof/>
            <w:webHidden/>
          </w:rPr>
          <w:fldChar w:fldCharType="end"/>
        </w:r>
      </w:hyperlink>
    </w:p>
    <w:p w14:paraId="6EAFDD7C" w14:textId="1B84D564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81" w:history="1">
        <w:r w:rsidR="007B314C" w:rsidRPr="00D57B15">
          <w:rPr>
            <w:rStyle w:val="Collegamentoipertestuale"/>
            <w:noProof/>
          </w:rPr>
          <w:t>5.9.5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Rotazione Colturale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_Toc13728181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20</w:t>
        </w:r>
        <w:r w:rsidR="007B314C">
          <w:rPr>
            <w:noProof/>
            <w:webHidden/>
          </w:rPr>
          <w:fldChar w:fldCharType="end"/>
        </w:r>
      </w:hyperlink>
    </w:p>
    <w:p w14:paraId="6BD0C479" w14:textId="1508FE0F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82" w:history="1">
        <w:r w:rsidR="007B314C" w:rsidRPr="00D57B15">
          <w:rPr>
            <w:rStyle w:val="Collegamentoipertestuale"/>
            <w:noProof/>
          </w:rPr>
          <w:t>5.9.6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Forma di Allevamento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_Toc13728182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20</w:t>
        </w:r>
        <w:r w:rsidR="007B314C">
          <w:rPr>
            <w:noProof/>
            <w:webHidden/>
          </w:rPr>
          <w:fldChar w:fldCharType="end"/>
        </w:r>
      </w:hyperlink>
    </w:p>
    <w:p w14:paraId="430E3B7C" w14:textId="508E6938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83" w:history="1">
        <w:r w:rsidR="007B314C" w:rsidRPr="00D57B15">
          <w:rPr>
            <w:rStyle w:val="Collegamentoipertestuale"/>
            <w:noProof/>
          </w:rPr>
          <w:t>5.9.7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Codici OPR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_Toc13728183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21</w:t>
        </w:r>
        <w:r w:rsidR="007B314C">
          <w:rPr>
            <w:noProof/>
            <w:webHidden/>
          </w:rPr>
          <w:fldChar w:fldCharType="end"/>
        </w:r>
      </w:hyperlink>
    </w:p>
    <w:p w14:paraId="140CE2AF" w14:textId="565234B2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84" w:history="1">
        <w:r w:rsidR="007B314C" w:rsidRPr="00D57B15">
          <w:rPr>
            <w:rStyle w:val="Collegamentoipertestuale"/>
            <w:noProof/>
          </w:rPr>
          <w:t>5.9.8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Tipo di Allevamento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_Toc13728184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21</w:t>
        </w:r>
        <w:r w:rsidR="007B314C">
          <w:rPr>
            <w:noProof/>
            <w:webHidden/>
          </w:rPr>
          <w:fldChar w:fldCharType="end"/>
        </w:r>
      </w:hyperlink>
    </w:p>
    <w:p w14:paraId="4D6116DC" w14:textId="5CFDC38F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85" w:history="1">
        <w:r w:rsidR="007B314C" w:rsidRPr="00D57B15">
          <w:rPr>
            <w:rStyle w:val="Collegamentoipertestuale"/>
            <w:noProof/>
          </w:rPr>
          <w:t>5.9.9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Tipo di Impianto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_Toc13728185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22</w:t>
        </w:r>
        <w:r w:rsidR="007B314C">
          <w:rPr>
            <w:noProof/>
            <w:webHidden/>
          </w:rPr>
          <w:fldChar w:fldCharType="end"/>
        </w:r>
      </w:hyperlink>
    </w:p>
    <w:p w14:paraId="20B6D41C" w14:textId="5BD715D4" w:rsidR="007B314C" w:rsidRDefault="004B15D7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86" w:history="1">
        <w:r w:rsidR="007B314C" w:rsidRPr="00D57B15">
          <w:rPr>
            <w:rStyle w:val="Collegamentoipertestuale"/>
            <w:noProof/>
          </w:rPr>
          <w:t>5.9.10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Catalogo a 5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_Toc13728186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23</w:t>
        </w:r>
        <w:r w:rsidR="007B314C">
          <w:rPr>
            <w:noProof/>
            <w:webHidden/>
          </w:rPr>
          <w:fldChar w:fldCharType="end"/>
        </w:r>
      </w:hyperlink>
    </w:p>
    <w:p w14:paraId="20F3F603" w14:textId="048C7511" w:rsidR="007B314C" w:rsidRDefault="004B15D7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87" w:history="1">
        <w:r w:rsidR="007B314C" w:rsidRPr="00D57B15">
          <w:rPr>
            <w:rStyle w:val="Collegamentoipertestuale"/>
            <w:noProof/>
          </w:rPr>
          <w:t>5.9.11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Terrazzamenti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_Toc13728187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23</w:t>
        </w:r>
        <w:r w:rsidR="007B314C">
          <w:rPr>
            <w:noProof/>
            <w:webHidden/>
          </w:rPr>
          <w:fldChar w:fldCharType="end"/>
        </w:r>
      </w:hyperlink>
    </w:p>
    <w:p w14:paraId="4A31A1A3" w14:textId="49BBF4E7" w:rsidR="007B314C" w:rsidRDefault="004B15D7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88" w:history="1">
        <w:r w:rsidR="007B314C" w:rsidRPr="00D57B15">
          <w:rPr>
            <w:rStyle w:val="Collegamentoipertestuale"/>
            <w:noProof/>
          </w:rPr>
          <w:t>5.9.12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Pratiche mantenimento altre colture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_Toc13728188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23</w:t>
        </w:r>
        <w:r w:rsidR="007B314C">
          <w:rPr>
            <w:noProof/>
            <w:webHidden/>
          </w:rPr>
          <w:fldChar w:fldCharType="end"/>
        </w:r>
      </w:hyperlink>
    </w:p>
    <w:p w14:paraId="6D12CE2B" w14:textId="56A09566" w:rsidR="007B314C" w:rsidRDefault="004B15D7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89" w:history="1">
        <w:r w:rsidR="007B314C" w:rsidRPr="00D57B15">
          <w:rPr>
            <w:rStyle w:val="Collegamentoipertestuale"/>
            <w:noProof/>
          </w:rPr>
          <w:t>5.9.13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Pratiche mantenimento prati permanenti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_Toc13728189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24</w:t>
        </w:r>
        <w:r w:rsidR="007B314C">
          <w:rPr>
            <w:noProof/>
            <w:webHidden/>
          </w:rPr>
          <w:fldChar w:fldCharType="end"/>
        </w:r>
      </w:hyperlink>
    </w:p>
    <w:p w14:paraId="057C2D4D" w14:textId="0B57B785" w:rsidR="007B314C" w:rsidRDefault="004B15D7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90" w:history="1">
        <w:r w:rsidR="007B314C" w:rsidRPr="00D57B15">
          <w:rPr>
            <w:rStyle w:val="Collegamentoipertestuale"/>
            <w:noProof/>
          </w:rPr>
          <w:t>5.9.14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Strutture aziendali a protezione delle colture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_Toc13728190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24</w:t>
        </w:r>
        <w:r w:rsidR="007B314C">
          <w:rPr>
            <w:noProof/>
            <w:webHidden/>
          </w:rPr>
          <w:fldChar w:fldCharType="end"/>
        </w:r>
      </w:hyperlink>
    </w:p>
    <w:p w14:paraId="07E2A92F" w14:textId="0CC2929C" w:rsidR="007B314C" w:rsidRDefault="004B15D7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91" w:history="1">
        <w:r w:rsidR="007B314C" w:rsidRPr="00D57B15">
          <w:rPr>
            <w:rStyle w:val="Collegamentoipertestuale"/>
            <w:noProof/>
          </w:rPr>
          <w:t>5.9.15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Codici Intervento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_Toc13728191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25</w:t>
        </w:r>
        <w:r w:rsidR="007B314C">
          <w:rPr>
            <w:noProof/>
            <w:webHidden/>
          </w:rPr>
          <w:fldChar w:fldCharType="end"/>
        </w:r>
      </w:hyperlink>
    </w:p>
    <w:p w14:paraId="1D812B1F" w14:textId="354D5BA1" w:rsidR="007B314C" w:rsidRDefault="004B15D7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92" w:history="1">
        <w:r w:rsidR="007B314C" w:rsidRPr="00D57B15">
          <w:rPr>
            <w:rStyle w:val="Collegamentoipertestuale"/>
            <w:noProof/>
          </w:rPr>
          <w:t>5.9.16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Codici Organismi pagatori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_Toc13728192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26</w:t>
        </w:r>
        <w:r w:rsidR="007B314C">
          <w:rPr>
            <w:noProof/>
            <w:webHidden/>
          </w:rPr>
          <w:fldChar w:fldCharType="end"/>
        </w:r>
      </w:hyperlink>
    </w:p>
    <w:p w14:paraId="7F5FFCD4" w14:textId="6C59152A" w:rsidR="007B314C" w:rsidRDefault="004B15D7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93" w:history="1">
        <w:r w:rsidR="007B314C" w:rsidRPr="00D57B15">
          <w:rPr>
            <w:rStyle w:val="Collegamentoipertestuale"/>
            <w:noProof/>
          </w:rPr>
          <w:t>5.9.17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Tipo Conduzione particella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_Toc13728193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26</w:t>
        </w:r>
        <w:r w:rsidR="007B314C">
          <w:rPr>
            <w:noProof/>
            <w:webHidden/>
          </w:rPr>
          <w:fldChar w:fldCharType="end"/>
        </w:r>
      </w:hyperlink>
    </w:p>
    <w:p w14:paraId="2073568A" w14:textId="768B0D20" w:rsidR="007B314C" w:rsidRDefault="004B15D7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94" w:history="1">
        <w:r w:rsidR="007B314C" w:rsidRPr="00D57B15">
          <w:rPr>
            <w:rStyle w:val="Collegamentoipertestuale"/>
            <w:noProof/>
          </w:rPr>
          <w:t>5.9.18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Codici uso suolo e prodotto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_Toc13728194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26</w:t>
        </w:r>
        <w:r w:rsidR="007B314C">
          <w:rPr>
            <w:noProof/>
            <w:webHidden/>
          </w:rPr>
          <w:fldChar w:fldCharType="end"/>
        </w:r>
      </w:hyperlink>
    </w:p>
    <w:p w14:paraId="03CBB9FD" w14:textId="03641175" w:rsidR="007B314C" w:rsidRDefault="004B15D7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13728195" w:history="1">
        <w:r w:rsidR="007B314C" w:rsidRPr="00D57B15">
          <w:rPr>
            <w:rStyle w:val="Collegamentoipertestuale"/>
            <w:noProof/>
          </w:rPr>
          <w:t>6</w:t>
        </w:r>
        <w:r w:rsidR="007B314C">
          <w:rPr>
            <w:rFonts w:eastAsiaTheme="minorEastAsia" w:cstheme="minorBidi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Servizi lettura e scrittura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_Toc13728195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27</w:t>
        </w:r>
        <w:r w:rsidR="007B314C">
          <w:rPr>
            <w:noProof/>
            <w:webHidden/>
          </w:rPr>
          <w:fldChar w:fldCharType="end"/>
        </w:r>
      </w:hyperlink>
    </w:p>
    <w:p w14:paraId="39AAC7D2" w14:textId="758CC2CE" w:rsidR="007B314C" w:rsidRDefault="004B15D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3728196" w:history="1">
        <w:r w:rsidR="007B314C" w:rsidRPr="00D57B15">
          <w:rPr>
            <w:rStyle w:val="Collegamentoipertestuale"/>
            <w:noProof/>
          </w:rPr>
          <w:t>6.1</w:t>
        </w:r>
        <w:r w:rsidR="007B314C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Servizi di lettura delle entità grafiche (input per il servizio di scrittura)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_Toc13728196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27</w:t>
        </w:r>
        <w:r w:rsidR="007B314C">
          <w:rPr>
            <w:noProof/>
            <w:webHidden/>
          </w:rPr>
          <w:fldChar w:fldCharType="end"/>
        </w:r>
      </w:hyperlink>
    </w:p>
    <w:p w14:paraId="67C0A3DF" w14:textId="20FFC311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97" w:history="1">
        <w:r w:rsidR="007B314C" w:rsidRPr="00D57B15">
          <w:rPr>
            <w:rStyle w:val="Collegamentoipertestuale"/>
            <w:noProof/>
            <w:lang w:val="en-US"/>
          </w:rPr>
          <w:t>6.1.1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  <w:lang w:val="en-US"/>
          </w:rPr>
          <w:t>getIsolIns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_Toc13728197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27</w:t>
        </w:r>
        <w:r w:rsidR="007B314C">
          <w:rPr>
            <w:noProof/>
            <w:webHidden/>
          </w:rPr>
          <w:fldChar w:fldCharType="end"/>
        </w:r>
      </w:hyperlink>
    </w:p>
    <w:p w14:paraId="645B8105" w14:textId="7C7CB1C7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98" w:history="1">
        <w:r w:rsidR="007B314C" w:rsidRPr="00D57B15">
          <w:rPr>
            <w:rStyle w:val="Collegamentoipertestuale"/>
            <w:noProof/>
            <w:lang w:val="en-US"/>
          </w:rPr>
          <w:t>6.1.2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  <w:lang w:val="en-US"/>
          </w:rPr>
          <w:t>getPartIns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_Toc13728198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28</w:t>
        </w:r>
        <w:r w:rsidR="007B314C">
          <w:rPr>
            <w:noProof/>
            <w:webHidden/>
          </w:rPr>
          <w:fldChar w:fldCharType="end"/>
        </w:r>
      </w:hyperlink>
    </w:p>
    <w:p w14:paraId="257182F2" w14:textId="238439FD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199" w:history="1">
        <w:r w:rsidR="007B314C" w:rsidRPr="00D57B15">
          <w:rPr>
            <w:rStyle w:val="Collegamentoipertestuale"/>
            <w:noProof/>
            <w:lang w:val="en-US"/>
          </w:rPr>
          <w:t>6.1.3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  <w:lang w:val="en-US"/>
          </w:rPr>
          <w:t>getAppeIns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_Toc13728199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28</w:t>
        </w:r>
        <w:r w:rsidR="007B314C">
          <w:rPr>
            <w:noProof/>
            <w:webHidden/>
          </w:rPr>
          <w:fldChar w:fldCharType="end"/>
        </w:r>
      </w:hyperlink>
    </w:p>
    <w:p w14:paraId="0EB9477F" w14:textId="4C08570F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200" w:history="1">
        <w:r w:rsidR="007B314C" w:rsidRPr="00D57B15">
          <w:rPr>
            <w:rStyle w:val="Collegamentoipertestuale"/>
            <w:noProof/>
            <w:lang w:val="en-US"/>
          </w:rPr>
          <w:t>6.1.4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  <w:lang w:val="en-US"/>
          </w:rPr>
          <w:t>getAppeDettIns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_Toc13728200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29</w:t>
        </w:r>
        <w:r w:rsidR="007B314C">
          <w:rPr>
            <w:noProof/>
            <w:webHidden/>
          </w:rPr>
          <w:fldChar w:fldCharType="end"/>
        </w:r>
      </w:hyperlink>
    </w:p>
    <w:p w14:paraId="74F894D9" w14:textId="00D7F8D0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201" w:history="1">
        <w:r w:rsidR="007B314C" w:rsidRPr="00D57B15">
          <w:rPr>
            <w:rStyle w:val="Collegamentoipertestuale"/>
            <w:noProof/>
            <w:lang w:val="en-US"/>
          </w:rPr>
          <w:t>6.1.5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  <w:lang w:val="en-US"/>
          </w:rPr>
          <w:t>getParcIns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_Toc13728201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30</w:t>
        </w:r>
        <w:r w:rsidR="007B314C">
          <w:rPr>
            <w:noProof/>
            <w:webHidden/>
          </w:rPr>
          <w:fldChar w:fldCharType="end"/>
        </w:r>
      </w:hyperlink>
    </w:p>
    <w:p w14:paraId="7F732E22" w14:textId="7B5DBBC0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202" w:history="1">
        <w:r w:rsidR="007B314C" w:rsidRPr="00D57B15">
          <w:rPr>
            <w:rStyle w:val="Collegamentoipertestuale"/>
            <w:noProof/>
            <w:lang w:val="en-US"/>
          </w:rPr>
          <w:t>6.1.6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  <w:lang w:val="en-US"/>
          </w:rPr>
          <w:t>getParcDettIns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_Toc13728202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31</w:t>
        </w:r>
        <w:r w:rsidR="007B314C">
          <w:rPr>
            <w:noProof/>
            <w:webHidden/>
          </w:rPr>
          <w:fldChar w:fldCharType="end"/>
        </w:r>
      </w:hyperlink>
    </w:p>
    <w:p w14:paraId="00BDBE60" w14:textId="2CDF53F1" w:rsidR="007B314C" w:rsidRDefault="004B15D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3728203" w:history="1">
        <w:r w:rsidR="007B314C" w:rsidRPr="00D57B15">
          <w:rPr>
            <w:rStyle w:val="Collegamentoipertestuale"/>
            <w:noProof/>
          </w:rPr>
          <w:t>6.2</w:t>
        </w:r>
        <w:r w:rsidR="007B314C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</w:rPr>
          <w:t>Servizio di scrittura dei dati sulle tabelle AABS (fornito insieme alla struttura dati, non è necessaria l’implementazione)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_Toc13728203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31</w:t>
        </w:r>
        <w:r w:rsidR="007B314C">
          <w:rPr>
            <w:noProof/>
            <w:webHidden/>
          </w:rPr>
          <w:fldChar w:fldCharType="end"/>
        </w:r>
      </w:hyperlink>
    </w:p>
    <w:p w14:paraId="0A3D0B45" w14:textId="6E3A7700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204" w:history="1">
        <w:r w:rsidR="007B314C" w:rsidRPr="00D57B15">
          <w:rPr>
            <w:rStyle w:val="Collegamentoipertestuale"/>
            <w:noProof/>
            <w:lang w:val="en-US"/>
          </w:rPr>
          <w:t>6.2.1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  <w:lang w:val="en-US"/>
          </w:rPr>
          <w:t>InsScheda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_Toc13728204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31</w:t>
        </w:r>
        <w:r w:rsidR="007B314C">
          <w:rPr>
            <w:noProof/>
            <w:webHidden/>
          </w:rPr>
          <w:fldChar w:fldCharType="end"/>
        </w:r>
      </w:hyperlink>
    </w:p>
    <w:p w14:paraId="62E617DA" w14:textId="0245E689" w:rsidR="007B314C" w:rsidRDefault="004B15D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13728205" w:history="1">
        <w:r w:rsidR="007B314C" w:rsidRPr="00D57B15">
          <w:rPr>
            <w:rStyle w:val="Collegamentoipertestuale"/>
            <w:noProof/>
            <w:lang w:val="en-US"/>
          </w:rPr>
          <w:t>6.2.2</w:t>
        </w:r>
        <w:r w:rsidR="007B314C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7B314C" w:rsidRPr="00D57B15">
          <w:rPr>
            <w:rStyle w:val="Collegamentoipertestuale"/>
            <w:noProof/>
            <w:lang w:val="en-US"/>
          </w:rPr>
          <w:t>InsParc</w:t>
        </w:r>
        <w:r w:rsidR="007B314C">
          <w:rPr>
            <w:noProof/>
            <w:webHidden/>
          </w:rPr>
          <w:tab/>
        </w:r>
        <w:r w:rsidR="007B314C">
          <w:rPr>
            <w:noProof/>
            <w:webHidden/>
          </w:rPr>
          <w:fldChar w:fldCharType="begin"/>
        </w:r>
        <w:r w:rsidR="007B314C">
          <w:rPr>
            <w:noProof/>
            <w:webHidden/>
          </w:rPr>
          <w:instrText xml:space="preserve"> PAGEREF _Toc13728205 \h </w:instrText>
        </w:r>
        <w:r w:rsidR="007B314C">
          <w:rPr>
            <w:noProof/>
            <w:webHidden/>
          </w:rPr>
        </w:r>
        <w:r w:rsidR="007B314C">
          <w:rPr>
            <w:noProof/>
            <w:webHidden/>
          </w:rPr>
          <w:fldChar w:fldCharType="separate"/>
        </w:r>
        <w:r w:rsidR="007B314C">
          <w:rPr>
            <w:noProof/>
            <w:webHidden/>
          </w:rPr>
          <w:t>32</w:t>
        </w:r>
        <w:r w:rsidR="007B314C">
          <w:rPr>
            <w:noProof/>
            <w:webHidden/>
          </w:rPr>
          <w:fldChar w:fldCharType="end"/>
        </w:r>
      </w:hyperlink>
    </w:p>
    <w:p w14:paraId="0C0A0C98" w14:textId="500BA30A" w:rsidR="003C7354" w:rsidRDefault="003C7354">
      <w:r w:rsidRPr="00A87C94">
        <w:rPr>
          <w:rFonts w:ascii="Century Gothic" w:hAnsi="Century Gothic"/>
          <w:sz w:val="20"/>
          <w:szCs w:val="20"/>
        </w:rPr>
        <w:fldChar w:fldCharType="end"/>
      </w:r>
    </w:p>
    <w:p w14:paraId="7891DC16" w14:textId="77777777" w:rsidR="003C7354" w:rsidRDefault="003C7354" w:rsidP="003C7354">
      <w:pPr>
        <w:pStyle w:val="Corpotesto"/>
      </w:pPr>
      <w:r>
        <w:br w:type="page"/>
      </w:r>
      <w:bookmarkStart w:id="5" w:name="_Toc58734325"/>
      <w:bookmarkStart w:id="6" w:name="_Toc58836833"/>
      <w:bookmarkStart w:id="7" w:name="_Toc58840485"/>
      <w:bookmarkStart w:id="8" w:name="_Toc58734904"/>
      <w:bookmarkEnd w:id="0"/>
      <w:bookmarkEnd w:id="1"/>
      <w:bookmarkEnd w:id="2"/>
      <w:bookmarkEnd w:id="3"/>
      <w:bookmarkEnd w:id="4"/>
    </w:p>
    <w:p w14:paraId="0EB53307" w14:textId="77777777" w:rsidR="003C7354" w:rsidRPr="001C02BD" w:rsidRDefault="003C7354" w:rsidP="003C7354">
      <w:pPr>
        <w:pStyle w:val="Titolo1"/>
      </w:pPr>
      <w:bookmarkStart w:id="9" w:name="_Toc13728162"/>
      <w:bookmarkStart w:id="10" w:name="_Toc253138043"/>
      <w:bookmarkStart w:id="11" w:name="_Toc253138090"/>
      <w:bookmarkStart w:id="12" w:name="_Toc253138104"/>
      <w:bookmarkStart w:id="13" w:name="_Toc261339206"/>
      <w:r w:rsidRPr="00BC4248">
        <w:lastRenderedPageBreak/>
        <w:t>Pre</w:t>
      </w:r>
      <w:r>
        <w:t>messa</w:t>
      </w:r>
      <w:bookmarkEnd w:id="9"/>
      <w:r>
        <w:t xml:space="preserve"> </w:t>
      </w:r>
      <w:bookmarkEnd w:id="5"/>
      <w:bookmarkEnd w:id="6"/>
      <w:bookmarkEnd w:id="7"/>
      <w:bookmarkEnd w:id="10"/>
      <w:bookmarkEnd w:id="11"/>
      <w:bookmarkEnd w:id="12"/>
      <w:bookmarkEnd w:id="13"/>
    </w:p>
    <w:p w14:paraId="587350E8" w14:textId="77777777" w:rsidR="003C7354" w:rsidRDefault="003C7354" w:rsidP="003C7354">
      <w:pPr>
        <w:pStyle w:val="Considrant"/>
        <w:numPr>
          <w:ilvl w:val="0"/>
          <w:numId w:val="0"/>
        </w:numPr>
        <w:ind w:left="426"/>
        <w:jc w:val="left"/>
        <w:rPr>
          <w:szCs w:val="24"/>
          <w:lang w:val="it-IT"/>
        </w:rPr>
      </w:pPr>
    </w:p>
    <w:p w14:paraId="5AF3CB6A" w14:textId="77777777" w:rsidR="003C7354" w:rsidRDefault="009C1D67" w:rsidP="003C7354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C1D67">
        <w:rPr>
          <w:szCs w:val="24"/>
          <w:lang w:val="it-IT"/>
        </w:rPr>
        <w:t>Il documento descrive le entità coinvolte nell’ambito gestione e dell’aggiornamento del SIPA italiano (LPIS), con particolare riferimento alle modalità di interscambio tra gli organismi pagatori, e la tipologia di informazioni scambiate.</w:t>
      </w:r>
      <w:r w:rsidR="003C7354">
        <w:rPr>
          <w:szCs w:val="24"/>
          <w:lang w:val="it-IT"/>
        </w:rPr>
        <w:t xml:space="preserve"> </w:t>
      </w:r>
    </w:p>
    <w:p w14:paraId="55CF9A5E" w14:textId="77777777" w:rsidR="00603DC9" w:rsidRDefault="009C1D67" w:rsidP="009C1D67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C1D67">
        <w:rPr>
          <w:szCs w:val="24"/>
          <w:lang w:val="it-IT"/>
        </w:rPr>
        <w:t>Nell’ambito delle attività di interscambio dati già in essere tra gli organismi pagatori e AGEA coordinamento, il flusso di interesse è rappresentato dai da</w:t>
      </w:r>
      <w:r w:rsidR="00CC2DE9">
        <w:rPr>
          <w:szCs w:val="24"/>
          <w:lang w:val="it-IT"/>
        </w:rPr>
        <w:t>ti alfanumerici e geometrici delle particelle, isole, appezzamenti e parcelle (Fascicolo Grafico e Domanda Grafica)</w:t>
      </w:r>
      <w:r w:rsidR="00AB4E28">
        <w:rPr>
          <w:szCs w:val="24"/>
          <w:lang w:val="it-IT"/>
        </w:rPr>
        <w:t>.</w:t>
      </w:r>
    </w:p>
    <w:p w14:paraId="0147F184" w14:textId="77777777" w:rsidR="00CF4A1A" w:rsidRDefault="00CF4A1A" w:rsidP="009C1D67">
      <w:pPr>
        <w:pStyle w:val="Considrant"/>
        <w:numPr>
          <w:ilvl w:val="0"/>
          <w:numId w:val="0"/>
        </w:numPr>
        <w:rPr>
          <w:szCs w:val="24"/>
          <w:lang w:val="it-IT"/>
        </w:rPr>
      </w:pPr>
    </w:p>
    <w:p w14:paraId="0FD87827" w14:textId="7E5F5C97" w:rsidR="00CF4A1A" w:rsidRDefault="00CF4A1A" w:rsidP="00CF4A1A">
      <w:pPr>
        <w:pStyle w:val="Titolo2"/>
      </w:pPr>
      <w:bookmarkStart w:id="14" w:name="_Toc13728163"/>
      <w:r>
        <w:t>Registro delle modifiche</w:t>
      </w:r>
      <w:bookmarkEnd w:id="14"/>
    </w:p>
    <w:p w14:paraId="7E8639AB" w14:textId="77777777" w:rsidR="00CF4A1A" w:rsidRPr="009C1D67" w:rsidRDefault="00CF4A1A" w:rsidP="009C1D67">
      <w:pPr>
        <w:pStyle w:val="Considrant"/>
        <w:numPr>
          <w:ilvl w:val="0"/>
          <w:numId w:val="0"/>
        </w:numPr>
        <w:rPr>
          <w:szCs w:val="24"/>
          <w:lang w:val="it-IT"/>
        </w:rPr>
      </w:pPr>
    </w:p>
    <w:tbl>
      <w:tblPr>
        <w:tblW w:w="4845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53"/>
        <w:gridCol w:w="4309"/>
        <w:gridCol w:w="1805"/>
        <w:gridCol w:w="1956"/>
      </w:tblGrid>
      <w:tr w:rsidR="00CF4A1A" w:rsidRPr="0037251D" w14:paraId="10881E61" w14:textId="77777777" w:rsidTr="0043673D">
        <w:trPr>
          <w:trHeight w:val="477"/>
          <w:tblHeader/>
        </w:trPr>
        <w:tc>
          <w:tcPr>
            <w:tcW w:w="672" w:type="pct"/>
            <w:shd w:val="clear" w:color="auto" w:fill="BFBFBF"/>
            <w:vAlign w:val="center"/>
          </w:tcPr>
          <w:p w14:paraId="065FB538" w14:textId="77777777" w:rsidR="00CF4A1A" w:rsidRPr="0037251D" w:rsidRDefault="00CF4A1A" w:rsidP="0043673D">
            <w:pPr>
              <w:pStyle w:val="Intestazione"/>
              <w:tabs>
                <w:tab w:val="clear" w:pos="4819"/>
              </w:tabs>
              <w:jc w:val="center"/>
              <w:rPr>
                <w:rFonts w:cs="Arial"/>
                <w:b/>
                <w:sz w:val="22"/>
                <w:szCs w:val="22"/>
              </w:rPr>
            </w:pPr>
            <w:r w:rsidRPr="0037251D">
              <w:rPr>
                <w:rFonts w:cs="Arial"/>
                <w:b/>
                <w:sz w:val="22"/>
                <w:szCs w:val="22"/>
              </w:rPr>
              <w:t>N° Revisione</w:t>
            </w:r>
          </w:p>
        </w:tc>
        <w:tc>
          <w:tcPr>
            <w:tcW w:w="2311" w:type="pct"/>
            <w:shd w:val="clear" w:color="auto" w:fill="BFBFBF"/>
            <w:vAlign w:val="center"/>
          </w:tcPr>
          <w:p w14:paraId="20B7D560" w14:textId="77777777" w:rsidR="00CF4A1A" w:rsidRPr="0037251D" w:rsidRDefault="00CF4A1A" w:rsidP="0043673D">
            <w:pPr>
              <w:pStyle w:val="Intestazione"/>
              <w:tabs>
                <w:tab w:val="clear" w:pos="4819"/>
              </w:tabs>
              <w:jc w:val="center"/>
              <w:rPr>
                <w:rFonts w:cs="Arial"/>
                <w:b/>
                <w:sz w:val="22"/>
                <w:szCs w:val="22"/>
              </w:rPr>
            </w:pPr>
            <w:r w:rsidRPr="0037251D">
              <w:rPr>
                <w:rFonts w:cs="Arial"/>
                <w:b/>
                <w:sz w:val="22"/>
                <w:szCs w:val="22"/>
              </w:rPr>
              <w:t>Descrizione</w:t>
            </w:r>
          </w:p>
        </w:tc>
        <w:tc>
          <w:tcPr>
            <w:tcW w:w="968" w:type="pct"/>
            <w:shd w:val="clear" w:color="auto" w:fill="BFBFBF"/>
            <w:vAlign w:val="center"/>
          </w:tcPr>
          <w:p w14:paraId="478187E9" w14:textId="77777777" w:rsidR="00CF4A1A" w:rsidRPr="0037251D" w:rsidRDefault="00CF4A1A" w:rsidP="0043673D">
            <w:pPr>
              <w:pStyle w:val="Intestazione"/>
              <w:tabs>
                <w:tab w:val="clear" w:pos="4819"/>
              </w:tabs>
              <w:jc w:val="center"/>
              <w:rPr>
                <w:rFonts w:cs="Arial"/>
                <w:b/>
                <w:sz w:val="22"/>
                <w:szCs w:val="22"/>
              </w:rPr>
            </w:pPr>
            <w:r w:rsidRPr="0037251D">
              <w:rPr>
                <w:rFonts w:cs="Arial"/>
                <w:b/>
                <w:sz w:val="22"/>
                <w:szCs w:val="22"/>
              </w:rPr>
              <w:t>Autore</w:t>
            </w:r>
          </w:p>
        </w:tc>
        <w:tc>
          <w:tcPr>
            <w:tcW w:w="1049" w:type="pct"/>
            <w:shd w:val="clear" w:color="auto" w:fill="BFBFBF"/>
            <w:vAlign w:val="center"/>
          </w:tcPr>
          <w:p w14:paraId="4F47CCC9" w14:textId="77777777" w:rsidR="00CF4A1A" w:rsidRPr="0037251D" w:rsidRDefault="00CF4A1A" w:rsidP="0043673D">
            <w:pPr>
              <w:pStyle w:val="Intestazione"/>
              <w:tabs>
                <w:tab w:val="clear" w:pos="4819"/>
              </w:tabs>
              <w:jc w:val="center"/>
              <w:rPr>
                <w:rFonts w:cs="Arial"/>
                <w:b/>
                <w:sz w:val="22"/>
                <w:szCs w:val="22"/>
              </w:rPr>
            </w:pPr>
            <w:r w:rsidRPr="0037251D">
              <w:rPr>
                <w:rFonts w:cs="Arial"/>
                <w:b/>
                <w:sz w:val="22"/>
                <w:szCs w:val="22"/>
              </w:rPr>
              <w:t>Data redazione</w:t>
            </w:r>
          </w:p>
        </w:tc>
      </w:tr>
      <w:tr w:rsidR="00CF4A1A" w:rsidRPr="0043673D" w14:paraId="0EEC05CC" w14:textId="77777777" w:rsidTr="0043673D">
        <w:trPr>
          <w:trHeight w:val="81"/>
        </w:trPr>
        <w:tc>
          <w:tcPr>
            <w:tcW w:w="672" w:type="pct"/>
          </w:tcPr>
          <w:p w14:paraId="51021D2B" w14:textId="1BCA3FEB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1.5</w:t>
            </w:r>
          </w:p>
        </w:tc>
        <w:tc>
          <w:tcPr>
            <w:tcW w:w="2311" w:type="pct"/>
          </w:tcPr>
          <w:p w14:paraId="5925E1B9" w14:textId="77777777" w:rsidR="00CF4A1A" w:rsidRPr="0043673D" w:rsidRDefault="00CF4A1A" w:rsidP="00FF6CF4">
            <w:pPr>
              <w:pStyle w:val="Considrant"/>
              <w:numPr>
                <w:ilvl w:val="0"/>
                <w:numId w:val="0"/>
              </w:numPr>
              <w:jc w:val="left"/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Prima emissione</w:t>
            </w:r>
          </w:p>
        </w:tc>
        <w:tc>
          <w:tcPr>
            <w:tcW w:w="968" w:type="pct"/>
          </w:tcPr>
          <w:p w14:paraId="1D514DA7" w14:textId="77777777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M. Campelli</w:t>
            </w:r>
          </w:p>
        </w:tc>
        <w:tc>
          <w:tcPr>
            <w:tcW w:w="1049" w:type="pct"/>
          </w:tcPr>
          <w:p w14:paraId="531CB22B" w14:textId="6AF03AD4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22/06/2017</w:t>
            </w:r>
          </w:p>
        </w:tc>
      </w:tr>
      <w:tr w:rsidR="00CF4A1A" w:rsidRPr="0043673D" w14:paraId="6959D4D9" w14:textId="77777777" w:rsidTr="0043673D">
        <w:trPr>
          <w:trHeight w:val="81"/>
        </w:trPr>
        <w:tc>
          <w:tcPr>
            <w:tcW w:w="672" w:type="pct"/>
          </w:tcPr>
          <w:p w14:paraId="0FA72559" w14:textId="61B7054F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1.6</w:t>
            </w:r>
          </w:p>
        </w:tc>
        <w:tc>
          <w:tcPr>
            <w:tcW w:w="2311" w:type="pct"/>
          </w:tcPr>
          <w:p w14:paraId="1ECC6BA0" w14:textId="0E04125B" w:rsidR="00CF4A1A" w:rsidRDefault="004B15D7" w:rsidP="00FF6CF4">
            <w:pPr>
              <w:pStyle w:val="Considrant"/>
              <w:numPr>
                <w:ilvl w:val="0"/>
                <w:numId w:val="35"/>
              </w:numPr>
              <w:jc w:val="left"/>
              <w:rPr>
                <w:szCs w:val="24"/>
                <w:lang w:val="it-IT"/>
              </w:rPr>
            </w:pPr>
            <w:hyperlink w:anchor="_Codici_Organismi_pagatori" w:history="1">
              <w:r w:rsidR="00CF4A1A" w:rsidRPr="009B2678">
                <w:rPr>
                  <w:rStyle w:val="Collegamentoipertestuale"/>
                  <w:szCs w:val="24"/>
                  <w:lang w:val="it-IT"/>
                </w:rPr>
                <w:t>Aggiunta la tabella dei codici ID_ORPA</w:t>
              </w:r>
            </w:hyperlink>
            <w:r w:rsidR="00CF4A1A" w:rsidRPr="0043673D">
              <w:rPr>
                <w:szCs w:val="24"/>
                <w:lang w:val="it-IT"/>
              </w:rPr>
              <w:t>.</w:t>
            </w:r>
          </w:p>
          <w:p w14:paraId="60A8308F" w14:textId="69275B7C" w:rsidR="009076D5" w:rsidRDefault="004B15D7" w:rsidP="00FF6CF4">
            <w:pPr>
              <w:pStyle w:val="Considrant"/>
              <w:numPr>
                <w:ilvl w:val="0"/>
                <w:numId w:val="35"/>
              </w:numPr>
              <w:jc w:val="left"/>
              <w:rPr>
                <w:szCs w:val="24"/>
                <w:lang w:val="it-IT"/>
              </w:rPr>
            </w:pPr>
            <w:hyperlink w:anchor="_Tipo_Conduzione_particella" w:history="1">
              <w:r w:rsidR="009076D5" w:rsidRPr="009B2678">
                <w:rPr>
                  <w:rStyle w:val="Collegamentoipertestuale"/>
                  <w:szCs w:val="24"/>
                  <w:lang w:val="it-IT"/>
                </w:rPr>
                <w:t>Aggiunta la tabella dei codici tipo conduzione particella (TIPO_COND)</w:t>
              </w:r>
            </w:hyperlink>
          </w:p>
          <w:p w14:paraId="5A24AABE" w14:textId="55618666" w:rsidR="006A20BB" w:rsidRDefault="004B15D7" w:rsidP="00FF6CF4">
            <w:pPr>
              <w:pStyle w:val="Considrant"/>
              <w:numPr>
                <w:ilvl w:val="0"/>
                <w:numId w:val="35"/>
              </w:numPr>
              <w:jc w:val="left"/>
              <w:rPr>
                <w:szCs w:val="24"/>
                <w:lang w:val="it-IT"/>
              </w:rPr>
            </w:pPr>
            <w:hyperlink w:anchor="_Coltivazioni_–_AABSAPPE_DETT_TAB" w:history="1">
              <w:r w:rsidR="006A20BB" w:rsidRPr="009B2678">
                <w:rPr>
                  <w:rStyle w:val="Collegamentoipertestuale"/>
                  <w:szCs w:val="24"/>
                  <w:lang w:val="it-IT"/>
                </w:rPr>
                <w:t>Aggiunta la specifica dell’</w:t>
              </w:r>
              <w:r w:rsidR="009B2678" w:rsidRPr="009B2678">
                <w:rPr>
                  <w:rStyle w:val="Collegamentoipertestuale"/>
                  <w:szCs w:val="24"/>
                  <w:lang w:val="it-IT"/>
                </w:rPr>
                <w:t>implementazione del codice coltivazione (COD_COLT)</w:t>
              </w:r>
            </w:hyperlink>
          </w:p>
          <w:p w14:paraId="1A5090B1" w14:textId="7AEB8A4D" w:rsidR="009B2678" w:rsidRPr="0043673D" w:rsidRDefault="004B15D7" w:rsidP="00FF6CF4">
            <w:pPr>
              <w:pStyle w:val="Considrant"/>
              <w:numPr>
                <w:ilvl w:val="0"/>
                <w:numId w:val="35"/>
              </w:numPr>
              <w:jc w:val="left"/>
              <w:rPr>
                <w:szCs w:val="24"/>
                <w:lang w:val="it-IT"/>
              </w:rPr>
            </w:pPr>
            <w:hyperlink w:anchor="_Codici_uso_suolo" w:history="1">
              <w:r w:rsidR="009B2678" w:rsidRPr="009B2678">
                <w:rPr>
                  <w:rStyle w:val="Collegamentoipertestuale"/>
                  <w:szCs w:val="24"/>
                  <w:lang w:val="it-IT"/>
                </w:rPr>
                <w:t>Aggiunta la tabella dei codici dell’uso del suolo e del prodotto (CODI_RILE e CODI_PROD_RILE)</w:t>
              </w:r>
            </w:hyperlink>
          </w:p>
        </w:tc>
        <w:tc>
          <w:tcPr>
            <w:tcW w:w="968" w:type="pct"/>
          </w:tcPr>
          <w:p w14:paraId="1FCB831C" w14:textId="77777777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M. Campelli</w:t>
            </w:r>
          </w:p>
        </w:tc>
        <w:tc>
          <w:tcPr>
            <w:tcW w:w="1049" w:type="pct"/>
          </w:tcPr>
          <w:p w14:paraId="5D719479" w14:textId="77A4E982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07/07/2017</w:t>
            </w:r>
          </w:p>
        </w:tc>
      </w:tr>
      <w:tr w:rsidR="00282901" w:rsidRPr="0043673D" w14:paraId="0ED03FDC" w14:textId="77777777" w:rsidTr="0043673D">
        <w:trPr>
          <w:trHeight w:val="81"/>
        </w:trPr>
        <w:tc>
          <w:tcPr>
            <w:tcW w:w="672" w:type="pct"/>
          </w:tcPr>
          <w:p w14:paraId="7E10DFC7" w14:textId="662EA28D" w:rsidR="00282901" w:rsidRPr="0043673D" w:rsidRDefault="00282901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1.7</w:t>
            </w:r>
          </w:p>
        </w:tc>
        <w:tc>
          <w:tcPr>
            <w:tcW w:w="2311" w:type="pct"/>
          </w:tcPr>
          <w:p w14:paraId="5197FA23" w14:textId="77777777" w:rsidR="00282901" w:rsidRDefault="00282901" w:rsidP="00FF6CF4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Modificata</w:t>
            </w:r>
            <w:proofErr w:type="spellEnd"/>
            <w:r>
              <w:t xml:space="preserve"> </w:t>
            </w:r>
            <w:proofErr w:type="spellStart"/>
            <w:r>
              <w:t>chiave</w:t>
            </w:r>
            <w:proofErr w:type="spellEnd"/>
            <w:r>
              <w:t xml:space="preserve"> </w:t>
            </w:r>
            <w:proofErr w:type="spellStart"/>
            <w:r>
              <w:t>primaria</w:t>
            </w:r>
            <w:proofErr w:type="spellEnd"/>
            <w:r>
              <w:t xml:space="preserve"> </w:t>
            </w:r>
            <w:proofErr w:type="spellStart"/>
            <w:r>
              <w:t>della</w:t>
            </w:r>
            <w:proofErr w:type="spellEnd"/>
            <w:r>
              <w:t xml:space="preserve"> </w:t>
            </w:r>
            <w:proofErr w:type="spellStart"/>
            <w:r>
              <w:t>tabella</w:t>
            </w:r>
            <w:proofErr w:type="spellEnd"/>
            <w:r>
              <w:t xml:space="preserve"> AABSSCHE_TAB</w:t>
            </w:r>
          </w:p>
          <w:p w14:paraId="022C0A18" w14:textId="77777777" w:rsidR="00282901" w:rsidRDefault="00282901" w:rsidP="00FF6CF4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Aggiunto</w:t>
            </w:r>
            <w:proofErr w:type="spellEnd"/>
            <w:r>
              <w:t xml:space="preserve"> campo PRG_SCHEDA su AABSISOL_TAB</w:t>
            </w:r>
          </w:p>
          <w:p w14:paraId="063E485F" w14:textId="553DC82B" w:rsidR="00282901" w:rsidRDefault="00282901" w:rsidP="00FF6CF4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Aggiunto</w:t>
            </w:r>
            <w:proofErr w:type="spellEnd"/>
            <w:r>
              <w:t xml:space="preserve"> campo PRG_SCHEDA su AABSAPPE_TAB</w:t>
            </w:r>
          </w:p>
          <w:p w14:paraId="0F10C4BD" w14:textId="13669C46" w:rsidR="00282901" w:rsidRDefault="00282901" w:rsidP="00FF6CF4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Aggiunto</w:t>
            </w:r>
            <w:proofErr w:type="spellEnd"/>
            <w:r>
              <w:t xml:space="preserve"> campo PRG_SCHEDA su AABSAPPE_DETT_TAB</w:t>
            </w:r>
          </w:p>
          <w:p w14:paraId="6865E035" w14:textId="461C2F12" w:rsidR="00282901" w:rsidRDefault="00282901" w:rsidP="00282901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Aggiunto</w:t>
            </w:r>
            <w:proofErr w:type="spellEnd"/>
            <w:r>
              <w:t xml:space="preserve"> campo PRG_SCHEDA su AABSPART_TAB</w:t>
            </w:r>
          </w:p>
        </w:tc>
        <w:tc>
          <w:tcPr>
            <w:tcW w:w="968" w:type="pct"/>
          </w:tcPr>
          <w:p w14:paraId="27574877" w14:textId="733FDC44" w:rsidR="00282901" w:rsidRPr="000F3D9C" w:rsidRDefault="000F3D9C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</w:rPr>
            </w:pPr>
            <w:r>
              <w:rPr>
                <w:szCs w:val="24"/>
              </w:rPr>
              <w:t>M. Campelli</w:t>
            </w:r>
          </w:p>
        </w:tc>
        <w:tc>
          <w:tcPr>
            <w:tcW w:w="1049" w:type="pct"/>
          </w:tcPr>
          <w:p w14:paraId="5A83D6B2" w14:textId="73F21256" w:rsidR="00282901" w:rsidRPr="0043673D" w:rsidRDefault="000F3D9C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13/07/2017</w:t>
            </w:r>
          </w:p>
        </w:tc>
      </w:tr>
      <w:tr w:rsidR="00566D2A" w:rsidRPr="0043673D" w14:paraId="3296D1AF" w14:textId="77777777" w:rsidTr="0043673D">
        <w:trPr>
          <w:trHeight w:val="81"/>
        </w:trPr>
        <w:tc>
          <w:tcPr>
            <w:tcW w:w="672" w:type="pct"/>
          </w:tcPr>
          <w:p w14:paraId="474C3940" w14:textId="5EF6E609" w:rsidR="00566D2A" w:rsidRDefault="00566D2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1.8</w:t>
            </w:r>
          </w:p>
        </w:tc>
        <w:tc>
          <w:tcPr>
            <w:tcW w:w="2311" w:type="pct"/>
          </w:tcPr>
          <w:p w14:paraId="523D31C7" w14:textId="5AEBA239" w:rsidR="00566D2A" w:rsidRPr="00575C44" w:rsidRDefault="00575C44" w:rsidP="00575C44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Modificato</w:t>
            </w:r>
            <w:proofErr w:type="spellEnd"/>
            <w:r>
              <w:t xml:space="preserve"> </w:t>
            </w:r>
            <w:proofErr w:type="spellStart"/>
            <w:r>
              <w:t>paragrafo</w:t>
            </w:r>
            <w:proofErr w:type="spellEnd"/>
            <w:r>
              <w:t xml:space="preserve"> </w:t>
            </w:r>
            <w:proofErr w:type="spellStart"/>
            <w:r w:rsidRPr="00575C44">
              <w:t>InsScheda</w:t>
            </w:r>
            <w:proofErr w:type="spellEnd"/>
          </w:p>
        </w:tc>
        <w:tc>
          <w:tcPr>
            <w:tcW w:w="968" w:type="pct"/>
          </w:tcPr>
          <w:p w14:paraId="10AB7DDB" w14:textId="37F681CB" w:rsidR="00566D2A" w:rsidRDefault="00575C44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</w:rPr>
            </w:pPr>
            <w:r>
              <w:rPr>
                <w:szCs w:val="24"/>
              </w:rPr>
              <w:t>G. Di Nardo</w:t>
            </w:r>
          </w:p>
        </w:tc>
        <w:tc>
          <w:tcPr>
            <w:tcW w:w="1049" w:type="pct"/>
          </w:tcPr>
          <w:p w14:paraId="1E07F6E1" w14:textId="06DE11F4" w:rsidR="00566D2A" w:rsidRDefault="00575C44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07/09/2017</w:t>
            </w:r>
          </w:p>
        </w:tc>
      </w:tr>
      <w:tr w:rsidR="0041003D" w:rsidRPr="0043673D" w14:paraId="135D649A" w14:textId="77777777" w:rsidTr="0043673D">
        <w:trPr>
          <w:trHeight w:val="81"/>
        </w:trPr>
        <w:tc>
          <w:tcPr>
            <w:tcW w:w="672" w:type="pct"/>
          </w:tcPr>
          <w:p w14:paraId="3E2B781A" w14:textId="4D3641DF" w:rsidR="0041003D" w:rsidRDefault="0041003D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lastRenderedPageBreak/>
              <w:t>1.9</w:t>
            </w:r>
          </w:p>
        </w:tc>
        <w:tc>
          <w:tcPr>
            <w:tcW w:w="2311" w:type="pct"/>
          </w:tcPr>
          <w:p w14:paraId="5353492C" w14:textId="77777777" w:rsidR="00AF4678" w:rsidRDefault="00E2605E" w:rsidP="0030507C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Aggiunto</w:t>
            </w:r>
            <w:proofErr w:type="spellEnd"/>
            <w:r>
              <w:t xml:space="preserve"> campo </w:t>
            </w:r>
            <w:r w:rsidR="0030507C">
              <w:t xml:space="preserve">PRG_PARC </w:t>
            </w:r>
            <w:r>
              <w:t>su AABSPARC_TAB</w:t>
            </w:r>
            <w:r w:rsidR="00784613">
              <w:t xml:space="preserve"> </w:t>
            </w:r>
            <w:proofErr w:type="gramStart"/>
            <w:r w:rsidR="00BA0228">
              <w:t xml:space="preserve">e </w:t>
            </w:r>
            <w:r w:rsidR="008C1AE9">
              <w:t xml:space="preserve"> </w:t>
            </w:r>
            <w:r w:rsidR="00BA0228">
              <w:t>AABSAPAG</w:t>
            </w:r>
            <w:proofErr w:type="gramEnd"/>
            <w:r w:rsidR="00BA0228">
              <w:t xml:space="preserve">_TAB </w:t>
            </w:r>
          </w:p>
          <w:p w14:paraId="24AB5BEF" w14:textId="326B610A" w:rsidR="00494511" w:rsidRDefault="00494511" w:rsidP="0030507C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Modificata</w:t>
            </w:r>
            <w:proofErr w:type="spellEnd"/>
            <w:r>
              <w:t xml:space="preserve"> </w:t>
            </w:r>
            <w:proofErr w:type="spellStart"/>
            <w:r>
              <w:t>chiave</w:t>
            </w:r>
            <w:proofErr w:type="spellEnd"/>
            <w:r>
              <w:t xml:space="preserve"> </w:t>
            </w:r>
            <w:proofErr w:type="spellStart"/>
            <w:r>
              <w:t>primaria</w:t>
            </w:r>
            <w:proofErr w:type="spellEnd"/>
            <w:r>
              <w:t xml:space="preserve"> di AABSPARC_TAB e AABSAPAG_TAB</w:t>
            </w:r>
          </w:p>
        </w:tc>
        <w:tc>
          <w:tcPr>
            <w:tcW w:w="968" w:type="pct"/>
          </w:tcPr>
          <w:p w14:paraId="5CF2952C" w14:textId="2148CD86" w:rsidR="0041003D" w:rsidRDefault="008C1AE9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</w:rPr>
            </w:pPr>
            <w:r>
              <w:rPr>
                <w:szCs w:val="24"/>
              </w:rPr>
              <w:t>M. Campelli</w:t>
            </w:r>
          </w:p>
        </w:tc>
        <w:tc>
          <w:tcPr>
            <w:tcW w:w="1049" w:type="pct"/>
          </w:tcPr>
          <w:p w14:paraId="61519F69" w14:textId="2BBAA7A0" w:rsidR="0041003D" w:rsidRDefault="008C1AE9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0</w:t>
            </w:r>
            <w:r w:rsidR="00AD7677">
              <w:rPr>
                <w:szCs w:val="24"/>
                <w:lang w:val="it-IT"/>
              </w:rPr>
              <w:t>9</w:t>
            </w:r>
            <w:r>
              <w:rPr>
                <w:szCs w:val="24"/>
                <w:lang w:val="it-IT"/>
              </w:rPr>
              <w:t>/11/2017</w:t>
            </w:r>
          </w:p>
        </w:tc>
      </w:tr>
      <w:tr w:rsidR="005D4B4D" w:rsidRPr="0043673D" w14:paraId="31BCE71A" w14:textId="77777777" w:rsidTr="0043673D">
        <w:trPr>
          <w:trHeight w:val="81"/>
        </w:trPr>
        <w:tc>
          <w:tcPr>
            <w:tcW w:w="672" w:type="pct"/>
          </w:tcPr>
          <w:p w14:paraId="62F447B0" w14:textId="51F9446A" w:rsidR="005D4B4D" w:rsidRDefault="005D4B4D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1.10</w:t>
            </w:r>
          </w:p>
        </w:tc>
        <w:tc>
          <w:tcPr>
            <w:tcW w:w="2311" w:type="pct"/>
          </w:tcPr>
          <w:p w14:paraId="03255FA6" w14:textId="77777777" w:rsidR="005D4B4D" w:rsidRDefault="005D4B4D" w:rsidP="0030507C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Corretto</w:t>
            </w:r>
            <w:proofErr w:type="spellEnd"/>
            <w:r>
              <w:t xml:space="preserve"> il </w:t>
            </w:r>
            <w:proofErr w:type="spellStart"/>
            <w:r>
              <w:t>valore</w:t>
            </w:r>
            <w:proofErr w:type="spellEnd"/>
            <w:r>
              <w:t xml:space="preserve"> </w:t>
            </w:r>
            <w:proofErr w:type="spellStart"/>
            <w:r>
              <w:t>della</w:t>
            </w:r>
            <w:proofErr w:type="spellEnd"/>
            <w:r>
              <w:t xml:space="preserve"> </w:t>
            </w:r>
            <w:proofErr w:type="spellStart"/>
            <w:r>
              <w:t>chiave</w:t>
            </w:r>
            <w:proofErr w:type="spellEnd"/>
            <w:r>
              <w:t xml:space="preserve"> </w:t>
            </w:r>
            <w:proofErr w:type="spellStart"/>
            <w:r>
              <w:t>primaria</w:t>
            </w:r>
            <w:proofErr w:type="spellEnd"/>
            <w:r>
              <w:t xml:space="preserve"> di AABSAPAG_TAB</w:t>
            </w:r>
          </w:p>
          <w:p w14:paraId="506F1ACE" w14:textId="7FF3CA21" w:rsidR="00143E4F" w:rsidRDefault="00143E4F" w:rsidP="0030507C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Eliminato</w:t>
            </w:r>
            <w:proofErr w:type="spellEnd"/>
            <w:r>
              <w:t xml:space="preserve"> il </w:t>
            </w:r>
            <w:proofErr w:type="spellStart"/>
            <w:r>
              <w:t>vincolo</w:t>
            </w:r>
            <w:proofErr w:type="spellEnd"/>
            <w:r>
              <w:t xml:space="preserve"> NOT NULL </w:t>
            </w:r>
            <w:proofErr w:type="spellStart"/>
            <w:r>
              <w:t>sul</w:t>
            </w:r>
            <w:proofErr w:type="spellEnd"/>
            <w:r>
              <w:t xml:space="preserve"> campo AABSISOL_TAB</w:t>
            </w:r>
            <w:r w:rsidR="00AC6347">
              <w:t>.DATA_INIZIO</w:t>
            </w:r>
          </w:p>
        </w:tc>
        <w:tc>
          <w:tcPr>
            <w:tcW w:w="968" w:type="pct"/>
          </w:tcPr>
          <w:p w14:paraId="516431F1" w14:textId="29EF0BFB" w:rsidR="005D4B4D" w:rsidRDefault="005D4B4D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</w:rPr>
            </w:pPr>
            <w:r>
              <w:rPr>
                <w:szCs w:val="24"/>
              </w:rPr>
              <w:t>M. Campelli</w:t>
            </w:r>
          </w:p>
        </w:tc>
        <w:tc>
          <w:tcPr>
            <w:tcW w:w="1049" w:type="pct"/>
          </w:tcPr>
          <w:p w14:paraId="0BDCD3FA" w14:textId="65EDF1B9" w:rsidR="005D4B4D" w:rsidRDefault="005D4B4D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0</w:t>
            </w:r>
            <w:r w:rsidR="005051F8">
              <w:rPr>
                <w:szCs w:val="24"/>
                <w:lang w:val="it-IT"/>
              </w:rPr>
              <w:t>9</w:t>
            </w:r>
            <w:r>
              <w:rPr>
                <w:szCs w:val="24"/>
                <w:lang w:val="it-IT"/>
              </w:rPr>
              <w:t>/01/2018</w:t>
            </w:r>
          </w:p>
        </w:tc>
      </w:tr>
      <w:tr w:rsidR="00CD7889" w:rsidRPr="0043673D" w14:paraId="4FD46648" w14:textId="77777777" w:rsidTr="0043673D">
        <w:trPr>
          <w:trHeight w:val="81"/>
        </w:trPr>
        <w:tc>
          <w:tcPr>
            <w:tcW w:w="672" w:type="pct"/>
          </w:tcPr>
          <w:p w14:paraId="39A4D107" w14:textId="1F9009F4" w:rsidR="00CD7889" w:rsidRDefault="00CD7889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1.11</w:t>
            </w:r>
          </w:p>
        </w:tc>
        <w:tc>
          <w:tcPr>
            <w:tcW w:w="2311" w:type="pct"/>
          </w:tcPr>
          <w:p w14:paraId="2D1AC2BA" w14:textId="77777777" w:rsidR="00C9024D" w:rsidRDefault="00C9024D" w:rsidP="00124C74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Aggiunta</w:t>
            </w:r>
            <w:proofErr w:type="spellEnd"/>
            <w:r>
              <w:t xml:space="preserve"> </w:t>
            </w:r>
            <w:proofErr w:type="spellStart"/>
            <w:r>
              <w:t>nuov</w:t>
            </w:r>
            <w:r w:rsidR="00124C74">
              <w:t>i</w:t>
            </w:r>
            <w:proofErr w:type="spellEnd"/>
            <w:r>
              <w:t xml:space="preserve"> </w:t>
            </w:r>
            <w:proofErr w:type="spellStart"/>
            <w:r>
              <w:t>camp</w:t>
            </w:r>
            <w:r w:rsidR="00124C74">
              <w:t>i</w:t>
            </w:r>
            <w:proofErr w:type="spellEnd"/>
            <w:r w:rsidR="00124C74">
              <w:t xml:space="preserve"> ID_INVIO, CAMPAGNA, CUAA, DATA_</w:t>
            </w:r>
            <w:proofErr w:type="gramStart"/>
            <w:r w:rsidR="00124C74">
              <w:t xml:space="preserve">INS </w:t>
            </w:r>
            <w:r>
              <w:t xml:space="preserve"> </w:t>
            </w:r>
            <w:r w:rsidR="00124C74">
              <w:t>su</w:t>
            </w:r>
            <w:proofErr w:type="gramEnd"/>
            <w:r w:rsidR="00124C74">
              <w:t xml:space="preserve"> </w:t>
            </w:r>
            <w:r>
              <w:t>AABS</w:t>
            </w:r>
            <w:r w:rsidR="00124C74">
              <w:t>PA</w:t>
            </w:r>
            <w:r w:rsidR="00124C74" w:rsidRPr="00124C74">
              <w:t>RC_</w:t>
            </w:r>
            <w:r w:rsidRPr="00124C74">
              <w:t>T</w:t>
            </w:r>
            <w:r>
              <w:t>AB per</w:t>
            </w:r>
            <w:r w:rsidR="00124C74">
              <w:t xml:space="preserve"> </w:t>
            </w:r>
            <w:proofErr w:type="spellStart"/>
            <w:r w:rsidR="00124C74">
              <w:t>migliorare</w:t>
            </w:r>
            <w:proofErr w:type="spellEnd"/>
            <w:r w:rsidR="00124C74">
              <w:t xml:space="preserve"> la </w:t>
            </w:r>
            <w:proofErr w:type="spellStart"/>
            <w:r w:rsidR="00124C74">
              <w:t>gestione</w:t>
            </w:r>
            <w:proofErr w:type="spellEnd"/>
            <w:r w:rsidR="00124C74">
              <w:t xml:space="preserve"> delle </w:t>
            </w:r>
            <w:proofErr w:type="spellStart"/>
            <w:r w:rsidR="00124C74">
              <w:t>informazioni</w:t>
            </w:r>
            <w:proofErr w:type="spellEnd"/>
            <w:r w:rsidR="00124C74">
              <w:t xml:space="preserve"> in </w:t>
            </w:r>
            <w:proofErr w:type="spellStart"/>
            <w:r w:rsidR="00124C74">
              <w:t>sincronizzazione</w:t>
            </w:r>
            <w:proofErr w:type="spellEnd"/>
            <w:r>
              <w:t>.</w:t>
            </w:r>
          </w:p>
          <w:p w14:paraId="147BFC7E" w14:textId="77777777" w:rsidR="00351D34" w:rsidRDefault="00351D34" w:rsidP="00124C74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Aggiunta</w:t>
            </w:r>
            <w:proofErr w:type="spellEnd"/>
            <w:r>
              <w:t xml:space="preserve"> </w:t>
            </w:r>
            <w:proofErr w:type="spellStart"/>
            <w:r>
              <w:t>nuovi</w:t>
            </w:r>
            <w:proofErr w:type="spellEnd"/>
            <w:r>
              <w:t xml:space="preserve"> </w:t>
            </w:r>
            <w:proofErr w:type="spellStart"/>
            <w:r>
              <w:t>campi</w:t>
            </w:r>
            <w:proofErr w:type="spellEnd"/>
            <w:r>
              <w:t xml:space="preserve"> ID_</w:t>
            </w:r>
            <w:proofErr w:type="gramStart"/>
            <w:r>
              <w:t>INVIO,  DATA</w:t>
            </w:r>
            <w:proofErr w:type="gramEnd"/>
            <w:r>
              <w:t>_INS  su AABSAPAG</w:t>
            </w:r>
            <w:r w:rsidRPr="00124C74">
              <w:t>_T</w:t>
            </w:r>
            <w:r>
              <w:t xml:space="preserve">AB per </w:t>
            </w:r>
            <w:proofErr w:type="spellStart"/>
            <w:r>
              <w:t>migliorare</w:t>
            </w:r>
            <w:proofErr w:type="spellEnd"/>
            <w:r>
              <w:t xml:space="preserve"> la </w:t>
            </w:r>
            <w:proofErr w:type="spellStart"/>
            <w:r>
              <w:t>gestione</w:t>
            </w:r>
            <w:proofErr w:type="spellEnd"/>
            <w:r>
              <w:t xml:space="preserve"> delle </w:t>
            </w:r>
            <w:proofErr w:type="spellStart"/>
            <w:r>
              <w:t>informazioni</w:t>
            </w:r>
            <w:proofErr w:type="spellEnd"/>
            <w:r>
              <w:t xml:space="preserve"> in </w:t>
            </w:r>
            <w:proofErr w:type="spellStart"/>
            <w:r>
              <w:t>sincronizzazione</w:t>
            </w:r>
            <w:proofErr w:type="spellEnd"/>
            <w:r>
              <w:t>.</w:t>
            </w:r>
          </w:p>
          <w:p w14:paraId="02F3BCC2" w14:textId="3B2D1548" w:rsidR="003D4A4D" w:rsidRDefault="003D4A4D" w:rsidP="00124C74">
            <w:pPr>
              <w:pStyle w:val="Considrant"/>
              <w:numPr>
                <w:ilvl w:val="0"/>
                <w:numId w:val="35"/>
              </w:numPr>
              <w:jc w:val="left"/>
            </w:pPr>
            <w:proofErr w:type="spellStart"/>
            <w:r>
              <w:t>Aggiunto</w:t>
            </w:r>
            <w:proofErr w:type="spellEnd"/>
            <w:r>
              <w:t xml:space="preserve"> </w:t>
            </w:r>
            <w:proofErr w:type="spellStart"/>
            <w:r>
              <w:t>vincolo</w:t>
            </w:r>
            <w:proofErr w:type="spellEnd"/>
            <w:r>
              <w:t xml:space="preserve"> NOT NULL NOVALIDATE (</w:t>
            </w:r>
            <w:proofErr w:type="spellStart"/>
            <w:r>
              <w:t>valido</w:t>
            </w:r>
            <w:proofErr w:type="spellEnd"/>
            <w:r>
              <w:t xml:space="preserve"> solo per i </w:t>
            </w:r>
            <w:proofErr w:type="spellStart"/>
            <w:r>
              <w:t>nuovi</w:t>
            </w:r>
            <w:proofErr w:type="spellEnd"/>
            <w:r>
              <w:t xml:space="preserve"> record) sui </w:t>
            </w:r>
            <w:proofErr w:type="spellStart"/>
            <w:r>
              <w:t>campi</w:t>
            </w:r>
            <w:proofErr w:type="spellEnd"/>
            <w:r>
              <w:t xml:space="preserve"> </w:t>
            </w:r>
            <w:r w:rsidRPr="003D4A4D">
              <w:t>DATA_INIZ_ISOL</w:t>
            </w:r>
            <w:r>
              <w:t xml:space="preserve"> e </w:t>
            </w:r>
            <w:r w:rsidRPr="003D4A4D">
              <w:t>DATA_FINE_ISOL</w:t>
            </w:r>
            <w:r>
              <w:t xml:space="preserve"> </w:t>
            </w:r>
            <w:proofErr w:type="spellStart"/>
            <w:r>
              <w:t>della</w:t>
            </w:r>
            <w:proofErr w:type="spellEnd"/>
            <w:r>
              <w:t xml:space="preserve"> </w:t>
            </w:r>
            <w:proofErr w:type="spellStart"/>
            <w:r>
              <w:t>tabella</w:t>
            </w:r>
            <w:proofErr w:type="spellEnd"/>
            <w:r>
              <w:t xml:space="preserve"> AABSISOL_TAB</w:t>
            </w:r>
          </w:p>
        </w:tc>
        <w:tc>
          <w:tcPr>
            <w:tcW w:w="968" w:type="pct"/>
          </w:tcPr>
          <w:p w14:paraId="5B9D0F54" w14:textId="6AC15DC4" w:rsidR="00CD7889" w:rsidRDefault="00CD7889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</w:rPr>
            </w:pPr>
            <w:r>
              <w:rPr>
                <w:szCs w:val="24"/>
              </w:rPr>
              <w:t>M. Campelli</w:t>
            </w:r>
          </w:p>
        </w:tc>
        <w:tc>
          <w:tcPr>
            <w:tcW w:w="1049" w:type="pct"/>
          </w:tcPr>
          <w:p w14:paraId="3361F3D8" w14:textId="5B3CECAB" w:rsidR="00CD7889" w:rsidRDefault="00CD7889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08/07/2019</w:t>
            </w:r>
          </w:p>
        </w:tc>
      </w:tr>
    </w:tbl>
    <w:p w14:paraId="7E13597C" w14:textId="4E63E83B" w:rsidR="003C7354" w:rsidRDefault="003C7354" w:rsidP="0043673D">
      <w:pPr>
        <w:pStyle w:val="Considrant"/>
        <w:numPr>
          <w:ilvl w:val="0"/>
          <w:numId w:val="0"/>
        </w:numPr>
        <w:rPr>
          <w:szCs w:val="24"/>
          <w:lang w:val="it-IT"/>
        </w:rPr>
      </w:pPr>
    </w:p>
    <w:p w14:paraId="475CE049" w14:textId="7A59CB94" w:rsidR="00EB6FA4" w:rsidRDefault="00EB6FA4">
      <w:pPr>
        <w:rPr>
          <w:lang w:eastAsia="en-GB"/>
        </w:rPr>
      </w:pPr>
      <w:r>
        <w:br w:type="page"/>
      </w:r>
    </w:p>
    <w:p w14:paraId="533C0D7C" w14:textId="77777777" w:rsidR="009307A3" w:rsidRPr="001C02BD" w:rsidRDefault="009307A3" w:rsidP="009307A3">
      <w:pPr>
        <w:pStyle w:val="Titolo1"/>
      </w:pPr>
      <w:bookmarkStart w:id="15" w:name="_Toc169798996"/>
      <w:bookmarkStart w:id="16" w:name="_Toc13728164"/>
      <w:r>
        <w:lastRenderedPageBreak/>
        <w:t>Glossario</w:t>
      </w:r>
      <w:bookmarkEnd w:id="15"/>
      <w:bookmarkEnd w:id="16"/>
      <w:r>
        <w:t xml:space="preserve"> </w:t>
      </w:r>
    </w:p>
    <w:p w14:paraId="41DE262A" w14:textId="77777777" w:rsidR="009307A3" w:rsidRDefault="009307A3" w:rsidP="009307A3">
      <w:pPr>
        <w:pStyle w:val="Considrant"/>
        <w:numPr>
          <w:ilvl w:val="0"/>
          <w:numId w:val="0"/>
        </w:numPr>
        <w:ind w:left="426"/>
        <w:jc w:val="left"/>
        <w:rPr>
          <w:szCs w:val="24"/>
          <w:lang w:val="it-IT"/>
        </w:rPr>
      </w:pPr>
    </w:p>
    <w:p w14:paraId="026AE41E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Isola aziendale</w:t>
      </w:r>
      <w:r w:rsidRPr="009307A3">
        <w:rPr>
          <w:szCs w:val="24"/>
          <w:lang w:val="it-IT"/>
        </w:rPr>
        <w:t>: Porzioni di territorio contigue, condotte da uno stesso produttore, individuate in funzione delle particelle catastali risultanti nella consistenza territoriale del fascicolo aziendale.</w:t>
      </w:r>
    </w:p>
    <w:p w14:paraId="59BDF19E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Parcella di riferimento</w:t>
      </w:r>
      <w:r w:rsidRPr="009307A3">
        <w:rPr>
          <w:szCs w:val="24"/>
          <w:lang w:val="it-IT"/>
        </w:rPr>
        <w:t xml:space="preserve">: superficie geograficamente delimitata avente un’identificazione unica nel sistema di identificazione delle parcelle agricole (SIPA). </w:t>
      </w:r>
      <w:r>
        <w:rPr>
          <w:szCs w:val="24"/>
          <w:lang w:val="it-IT"/>
        </w:rPr>
        <w:t xml:space="preserve"> </w:t>
      </w:r>
      <w:r w:rsidRPr="009307A3">
        <w:rPr>
          <w:szCs w:val="24"/>
          <w:lang w:val="it-IT"/>
        </w:rPr>
        <w:t xml:space="preserve">Nell’ambito del LPIS (Land </w:t>
      </w:r>
      <w:proofErr w:type="spellStart"/>
      <w:r w:rsidRPr="009307A3">
        <w:rPr>
          <w:szCs w:val="24"/>
          <w:lang w:val="it-IT"/>
        </w:rPr>
        <w:t>Parcel</w:t>
      </w:r>
      <w:proofErr w:type="spellEnd"/>
      <w:r w:rsidRPr="009307A3">
        <w:rPr>
          <w:szCs w:val="24"/>
          <w:lang w:val="it-IT"/>
        </w:rPr>
        <w:t xml:space="preserve"> </w:t>
      </w:r>
      <w:proofErr w:type="spellStart"/>
      <w:r w:rsidRPr="009307A3">
        <w:rPr>
          <w:szCs w:val="24"/>
          <w:lang w:val="it-IT"/>
        </w:rPr>
        <w:t>Identification</w:t>
      </w:r>
      <w:proofErr w:type="spellEnd"/>
      <w:r w:rsidRPr="009307A3">
        <w:rPr>
          <w:szCs w:val="24"/>
          <w:lang w:val="it-IT"/>
        </w:rPr>
        <w:t xml:space="preserve"> System) SIPA l’Italia è in possesso di uno strato preliminare basato sul Catasto gestito dal Ministero delle Finanze e la parcella di riferimento coincide con la particella catastale.</w:t>
      </w:r>
    </w:p>
    <w:p w14:paraId="66EB265F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Tale strato viene esteso a partire dal 2016, ai fini dell’introduzione del piano colturale grafico e della domanda di aiuto unificata e grafica, con la possibilità di creare un ulteriore strato dove la superficie determinata alfanumericamente e graficamente sarà la sommatoria di particelle catastali contigue in possesso di un determinato agricoltore. A tal riguardo, con l’introduzione del piano colturale grafico e della domanda di aiuto unificata e grafica secondo le definizioni di cui al Reg. UE 1306/2013 e del D.M. 162 del 12 gennaio 2015, il modello di LPIS SIPA italiano si allinea a tali norme, attraverso l’individuazione esclusivamente grafica della parcella di riferimento e della parcella agricola.</w:t>
      </w:r>
    </w:p>
    <w:p w14:paraId="662BF189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Parcella agricola</w:t>
      </w:r>
      <w:r w:rsidRPr="009307A3">
        <w:rPr>
          <w:szCs w:val="24"/>
          <w:lang w:val="it-IT"/>
        </w:rPr>
        <w:t xml:space="preserve">: è la porzione continua di terreno, sottoposta a dichiarazione da parte di un solo agricoltore, sulla quale non è coltivato più di un unico gruppo di colture o, se nell'ambito del regolamento (UE) n. 1307/2013 è richiesta una dichiarazione separata di uso riguardo a una superficie che fa parte di un unico gruppo di colture, una porzione continua di terreno interessata da tale dichiarazione separata. </w:t>
      </w:r>
    </w:p>
    <w:p w14:paraId="3EDE0B9B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Appezzamento GIS</w:t>
      </w:r>
      <w:r w:rsidRPr="009307A3">
        <w:rPr>
          <w:szCs w:val="24"/>
          <w:lang w:val="it-IT"/>
        </w:rPr>
        <w:t>: porzione continua di terreno della quale è riconoscibile un’occupazione del suolo omogenea tra quelle previste dal sistema di classificazione. Per la delimitazione di un appezzamento GIS sono da prendere in considerazione limiti permanenti quali:</w:t>
      </w:r>
    </w:p>
    <w:p w14:paraId="6770164B" w14:textId="77777777" w:rsidR="009307A3" w:rsidRPr="009307A3" w:rsidRDefault="009307A3" w:rsidP="005C08B1">
      <w:pPr>
        <w:pStyle w:val="Considrant"/>
        <w:numPr>
          <w:ilvl w:val="0"/>
          <w:numId w:val="18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strade e ferrovie;</w:t>
      </w:r>
    </w:p>
    <w:p w14:paraId="5214250B" w14:textId="77777777" w:rsidR="009307A3" w:rsidRPr="009307A3" w:rsidRDefault="009307A3" w:rsidP="005C08B1">
      <w:pPr>
        <w:pStyle w:val="Considrant"/>
        <w:numPr>
          <w:ilvl w:val="0"/>
          <w:numId w:val="18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fiumi e torrenti;</w:t>
      </w:r>
    </w:p>
    <w:p w14:paraId="69DE031E" w14:textId="77777777" w:rsidR="009307A3" w:rsidRPr="009307A3" w:rsidRDefault="009307A3" w:rsidP="005C08B1">
      <w:pPr>
        <w:pStyle w:val="Considrant"/>
        <w:numPr>
          <w:ilvl w:val="0"/>
          <w:numId w:val="18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fossi e canali di irrigazione, scarpate, dirupi, muri (di larghezza superiore ai 2 metri);</w:t>
      </w:r>
    </w:p>
    <w:p w14:paraId="052A73DD" w14:textId="77777777" w:rsidR="009307A3" w:rsidRPr="009307A3" w:rsidRDefault="009307A3" w:rsidP="005C08B1">
      <w:pPr>
        <w:pStyle w:val="Considrant"/>
        <w:numPr>
          <w:ilvl w:val="0"/>
          <w:numId w:val="18"/>
        </w:numPr>
        <w:rPr>
          <w:szCs w:val="24"/>
          <w:lang w:val="it-IT"/>
        </w:rPr>
      </w:pPr>
      <w:r w:rsidRPr="009307A3">
        <w:rPr>
          <w:szCs w:val="24"/>
          <w:lang w:val="it-IT"/>
        </w:rPr>
        <w:t xml:space="preserve">limiti derivanti da occupazioni/uso del suolo differenti (esempio aree seminabili e aree </w:t>
      </w:r>
      <w:proofErr w:type="spellStart"/>
      <w:r w:rsidRPr="009307A3">
        <w:rPr>
          <w:szCs w:val="24"/>
          <w:lang w:val="it-IT"/>
        </w:rPr>
        <w:t>olivetate</w:t>
      </w:r>
      <w:proofErr w:type="spellEnd"/>
      <w:r w:rsidRPr="009307A3">
        <w:rPr>
          <w:szCs w:val="24"/>
          <w:lang w:val="it-IT"/>
        </w:rPr>
        <w:t>).</w:t>
      </w:r>
    </w:p>
    <w:p w14:paraId="48AB9038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Appezzamento coltural</w:t>
      </w:r>
      <w:r>
        <w:rPr>
          <w:b/>
          <w:szCs w:val="24"/>
          <w:lang w:val="it-IT"/>
        </w:rPr>
        <w:t>e</w:t>
      </w:r>
      <w:r w:rsidRPr="009307A3">
        <w:rPr>
          <w:szCs w:val="24"/>
          <w:lang w:val="it-IT"/>
        </w:rPr>
        <w:t>: superficie determinata composta di particelle contigue destinata dall’agricoltore ad un unico uso.</w:t>
      </w:r>
    </w:p>
    <w:p w14:paraId="78C89140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Uso</w:t>
      </w:r>
      <w:r w:rsidRPr="009307A3">
        <w:rPr>
          <w:szCs w:val="24"/>
          <w:lang w:val="it-IT"/>
        </w:rPr>
        <w:t xml:space="preserve">: in relazione alla superficie, l’uso della superficie in termini di: </w:t>
      </w:r>
    </w:p>
    <w:p w14:paraId="41794D72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Tipo di coltura (art. 44(4) reg. UE 1307/2013)</w:t>
      </w:r>
    </w:p>
    <w:p w14:paraId="659CD85E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Tipo di prato permanente (art. 4(1), lett. h) reg. UE 1307/2013)</w:t>
      </w:r>
    </w:p>
    <w:p w14:paraId="4D2572B4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Pascolo permanente (art. 45(2), lett. a) reg. UE 1307/2013)</w:t>
      </w:r>
    </w:p>
    <w:p w14:paraId="30AE3417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Aree erbacee diverse dal prato permanente o dal pascolo permanente</w:t>
      </w:r>
    </w:p>
    <w:p w14:paraId="261121E3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Copertura vegetale</w:t>
      </w:r>
    </w:p>
    <w:p w14:paraId="7A4DB889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Mancanza di coltura</w:t>
      </w:r>
    </w:p>
    <w:p w14:paraId="12AD4D05" w14:textId="77777777" w:rsidR="009307A3" w:rsidRDefault="009307A3" w:rsidP="003C7354">
      <w:pPr>
        <w:pStyle w:val="Considrant"/>
        <w:numPr>
          <w:ilvl w:val="0"/>
          <w:numId w:val="0"/>
        </w:numPr>
        <w:ind w:left="567"/>
        <w:rPr>
          <w:szCs w:val="24"/>
          <w:lang w:val="it-IT"/>
        </w:rPr>
      </w:pPr>
    </w:p>
    <w:p w14:paraId="1D706600" w14:textId="77777777" w:rsidR="003C7354" w:rsidRDefault="003C7354" w:rsidP="003C7354">
      <w:pPr>
        <w:pStyle w:val="Titolo1"/>
      </w:pPr>
      <w:bookmarkStart w:id="17" w:name="_Toc13728165"/>
      <w:bookmarkEnd w:id="8"/>
      <w:r>
        <w:lastRenderedPageBreak/>
        <w:t xml:space="preserve">Descrizione dati </w:t>
      </w:r>
      <w:r w:rsidR="009C1D67">
        <w:t>piano colturale grafico</w:t>
      </w:r>
      <w:r w:rsidR="009307A3">
        <w:t xml:space="preserve"> – domanda grafica</w:t>
      </w:r>
      <w:bookmarkEnd w:id="17"/>
    </w:p>
    <w:p w14:paraId="7C05D5C7" w14:textId="77777777" w:rsidR="00E007E1" w:rsidRPr="00E007E1" w:rsidRDefault="00E007E1" w:rsidP="00AF568D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E007E1">
        <w:rPr>
          <w:szCs w:val="24"/>
          <w:lang w:val="it-IT"/>
        </w:rPr>
        <w:t>Il Piano colturale aziendale è costituito dagli elementi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minimi di cui all’Allegato A, sezione a.1).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L’agricoltore costituisce ovvero aggiorna i dati nel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proprio fascicolo aziendale, sottoscrive le informazioni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costituenti il patrimonio produttivo di cui all’articolo 3,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comma 2, presso l’Organismo pagatore c</w:t>
      </w:r>
      <w:r w:rsidR="00AF568D">
        <w:rPr>
          <w:szCs w:val="24"/>
          <w:lang w:val="it-IT"/>
        </w:rPr>
        <w:t>ompetente e defi</w:t>
      </w:r>
      <w:r w:rsidRPr="00E007E1">
        <w:rPr>
          <w:szCs w:val="24"/>
          <w:lang w:val="it-IT"/>
        </w:rPr>
        <w:t>nisce il piano colturale della sua azienda.</w:t>
      </w:r>
    </w:p>
    <w:p w14:paraId="06E733F3" w14:textId="77777777" w:rsidR="00E007E1" w:rsidRDefault="00E007E1" w:rsidP="003C7354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E007E1">
        <w:rPr>
          <w:szCs w:val="24"/>
          <w:lang w:val="it-IT"/>
        </w:rPr>
        <w:t>In applicazione dell’articolo 2 del Regolamento delegato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UE n. 639/2014 e dell’articolo 62 del Regolamento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(UE) n. 1305/2013, l’aggiornamento del Piano colturale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aziendale è la condizione di ammissibilità per le misure di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 xml:space="preserve">aiuto </w:t>
      </w:r>
      <w:proofErr w:type="spellStart"/>
      <w:r w:rsidRPr="00E007E1">
        <w:rPr>
          <w:szCs w:val="24"/>
          <w:lang w:val="it-IT"/>
        </w:rPr>
        <w:t>unionali</w:t>
      </w:r>
      <w:proofErr w:type="spellEnd"/>
      <w:r w:rsidRPr="00E007E1">
        <w:rPr>
          <w:szCs w:val="24"/>
          <w:lang w:val="it-IT"/>
        </w:rPr>
        <w:t>, nazionali e</w:t>
      </w:r>
      <w:r w:rsidR="00AF568D">
        <w:rPr>
          <w:szCs w:val="24"/>
          <w:lang w:val="it-IT"/>
        </w:rPr>
        <w:t xml:space="preserve"> regionali basate sulla superfi</w:t>
      </w:r>
      <w:r w:rsidRPr="00E007E1">
        <w:rPr>
          <w:szCs w:val="24"/>
          <w:lang w:val="it-IT"/>
        </w:rPr>
        <w:t>cie e costituisce la base</w:t>
      </w:r>
      <w:r w:rsidR="00AF568D">
        <w:rPr>
          <w:szCs w:val="24"/>
          <w:lang w:val="it-IT"/>
        </w:rPr>
        <w:t xml:space="preserve"> per l’effettuazione delle verifiche</w:t>
      </w:r>
      <w:r w:rsidRPr="00E007E1">
        <w:rPr>
          <w:szCs w:val="24"/>
          <w:lang w:val="it-IT"/>
        </w:rPr>
        <w:t xml:space="preserve"> </w:t>
      </w:r>
      <w:r w:rsidR="00AF568D">
        <w:rPr>
          <w:szCs w:val="24"/>
          <w:lang w:val="it-IT"/>
        </w:rPr>
        <w:t>connesse.</w:t>
      </w:r>
    </w:p>
    <w:p w14:paraId="6EC0A01B" w14:textId="77777777" w:rsidR="00AF568D" w:rsidRPr="00AF568D" w:rsidRDefault="00AF568D" w:rsidP="00AF568D">
      <w:pPr>
        <w:pStyle w:val="Corpotesto"/>
        <w:jc w:val="both"/>
      </w:pPr>
      <w:r w:rsidRPr="00AF568D">
        <w:t>Il Reg. UE 1306/2013 stabilisce che, ai fini dell'identificazione di tutte le parcelle agricole</w:t>
      </w:r>
      <w:r>
        <w:t xml:space="preserve"> </w:t>
      </w:r>
      <w:r w:rsidRPr="00AF568D">
        <w:t>dell'azienda e/o terreni non agricoli, l‘Amministrazione fornisce al beneficiario il materiale grafico -</w:t>
      </w:r>
      <w:r>
        <w:t xml:space="preserve"> </w:t>
      </w:r>
      <w:r w:rsidRPr="00AF568D">
        <w:t>attravers</w:t>
      </w:r>
      <w:r w:rsidR="00B779D9">
        <w:t>o un'interfaccia basata su GIS</w:t>
      </w:r>
      <w:r w:rsidRPr="00AF568D">
        <w:t>, per consentire la verifica “grafica” e “preventiva” delle</w:t>
      </w:r>
      <w:r>
        <w:t xml:space="preserve"> </w:t>
      </w:r>
      <w:r w:rsidRPr="00AF568D">
        <w:t>superfici dichiarate.</w:t>
      </w:r>
    </w:p>
    <w:p w14:paraId="6ECB19CD" w14:textId="77777777" w:rsidR="009307A3" w:rsidRDefault="00AF568D" w:rsidP="00B779D9">
      <w:pPr>
        <w:pStyle w:val="Corpotesto"/>
        <w:jc w:val="both"/>
      </w:pPr>
      <w:r w:rsidRPr="00AF568D">
        <w:t>A partire dal 2016, su disposizione della Commissione UE almeno il 25% delle domande di aiuto</w:t>
      </w:r>
      <w:r>
        <w:t xml:space="preserve"> </w:t>
      </w:r>
      <w:r w:rsidRPr="00AF568D">
        <w:t>per i pagamenti del regime di base presentate dalle imprese agricole dovrà essere effettuato “a</w:t>
      </w:r>
      <w:r>
        <w:t xml:space="preserve"> </w:t>
      </w:r>
      <w:r w:rsidRPr="00AF568D">
        <w:t>partire dalla grafica” e non – come è oggi – essere semplicemente “supportato” da una applicazione</w:t>
      </w:r>
      <w:r>
        <w:t xml:space="preserve"> </w:t>
      </w:r>
      <w:r w:rsidRPr="00AF568D">
        <w:t>grafica. In altri termini, la base di partenza della dichiarazione è il territorio (</w:t>
      </w:r>
      <w:proofErr w:type="spellStart"/>
      <w:r w:rsidRPr="00AF568D">
        <w:t>ortofoto</w:t>
      </w:r>
      <w:proofErr w:type="spellEnd"/>
      <w:r w:rsidRPr="00AF568D">
        <w:t>, catasto con</w:t>
      </w:r>
      <w:r>
        <w:t xml:space="preserve"> </w:t>
      </w:r>
      <w:proofErr w:type="spellStart"/>
      <w:r w:rsidRPr="00AF568D">
        <w:t>overlapping</w:t>
      </w:r>
      <w:proofErr w:type="spellEnd"/>
      <w:r w:rsidRPr="00AF568D">
        <w:t xml:space="preserve">, </w:t>
      </w:r>
      <w:proofErr w:type="spellStart"/>
      <w:r w:rsidRPr="00AF568D">
        <w:t>refresh</w:t>
      </w:r>
      <w:proofErr w:type="spellEnd"/>
      <w:r w:rsidRPr="00AF568D">
        <w:t>, EFA) e non è possibile dichiarare in domanda una superficie che non è</w:t>
      </w:r>
      <w:r>
        <w:t xml:space="preserve"> </w:t>
      </w:r>
      <w:r w:rsidRPr="00AF568D">
        <w:t>presente nella base</w:t>
      </w:r>
      <w:r w:rsidR="00B779D9">
        <w:t xml:space="preserve"> informativa territoriale dell’</w:t>
      </w:r>
      <w:r w:rsidRPr="00AF568D">
        <w:t>Amministrazione</w:t>
      </w:r>
      <w:r w:rsidR="009307A3">
        <w:t>.</w:t>
      </w:r>
      <w:r w:rsidR="00B779D9">
        <w:t xml:space="preserve"> </w:t>
      </w:r>
    </w:p>
    <w:p w14:paraId="00A9C031" w14:textId="77777777" w:rsidR="006E1846" w:rsidRDefault="006E1846" w:rsidP="006E1846">
      <w:pPr>
        <w:pStyle w:val="Corpotesto"/>
        <w:jc w:val="both"/>
      </w:pPr>
      <w:r>
        <w:t xml:space="preserve">Su tale base di partenza il richiedente disegna </w:t>
      </w:r>
      <w:proofErr w:type="gramStart"/>
      <w:r>
        <w:t>la parcelle</w:t>
      </w:r>
      <w:proofErr w:type="gramEnd"/>
      <w:r>
        <w:t xml:space="preserve"> agricole prevedendo, se lo ritiene necessario, sconfinamenti secondo quanto previsto nella circolare ACIU.201</w:t>
      </w:r>
      <w:r w:rsidR="00543CF0">
        <w:t>6</w:t>
      </w:r>
      <w:r>
        <w:t>.120 del 1 marzo 2016.</w:t>
      </w:r>
    </w:p>
    <w:p w14:paraId="0B3ECEE0" w14:textId="77777777" w:rsidR="006E1846" w:rsidRDefault="006E1846" w:rsidP="006E1846">
      <w:pPr>
        <w:pStyle w:val="Corpotesto"/>
        <w:jc w:val="both"/>
      </w:pPr>
      <w:r>
        <w:t>In riferimento allo strato catastale, è ammissibile la dichiarazione di superfici per le quali l’Agenzia del Territorio non abbia ancora fornito un adeguato aggiornamento della geometria delle particelle catastali.</w:t>
      </w:r>
    </w:p>
    <w:p w14:paraId="03932E43" w14:textId="77777777" w:rsidR="005A6A7E" w:rsidRDefault="005A6A7E" w:rsidP="005A6A7E">
      <w:pPr>
        <w:pStyle w:val="Corpotesto"/>
        <w:jc w:val="both"/>
      </w:pPr>
      <w:r>
        <w:t>Le attività preliminari che ciascun agricoltore deve compiere per la presentazione delle domande di aiuto grafiche sono rappresentate sinteticamente dalle seguenti fasi:</w:t>
      </w:r>
    </w:p>
    <w:p w14:paraId="406278E0" w14:textId="77777777" w:rsidR="005A6A7E" w:rsidRDefault="005A6A7E" w:rsidP="005A6A7E">
      <w:pPr>
        <w:pStyle w:val="Corpotesto"/>
        <w:numPr>
          <w:ilvl w:val="0"/>
          <w:numId w:val="22"/>
        </w:numPr>
        <w:jc w:val="both"/>
      </w:pPr>
      <w:r>
        <w:t>Precisazione della Conduzione Grafica: definizione dell’isola aziendale tramite selezione della porzione di territorio condotta in modalità grafica e localizzazione delle caratteristiche stabili del territorio</w:t>
      </w:r>
    </w:p>
    <w:p w14:paraId="1CC3F1DF" w14:textId="77777777" w:rsidR="005A6A7E" w:rsidRDefault="005A6A7E" w:rsidP="005A6A7E">
      <w:pPr>
        <w:pStyle w:val="Corpotesto"/>
        <w:numPr>
          <w:ilvl w:val="0"/>
          <w:numId w:val="22"/>
        </w:numPr>
        <w:jc w:val="both"/>
      </w:pPr>
      <w:r>
        <w:t>Definizione del Piano di Coltivazione Grafico: individuazione degli appezzamenti colturali e indicazione del criterio di mantenimento adottato per le superfici</w:t>
      </w:r>
    </w:p>
    <w:p w14:paraId="2422B48E" w14:textId="77777777" w:rsidR="005A6A7E" w:rsidRDefault="005A6A7E" w:rsidP="005A6A7E">
      <w:pPr>
        <w:pStyle w:val="Corpotesto"/>
        <w:numPr>
          <w:ilvl w:val="0"/>
          <w:numId w:val="22"/>
        </w:numPr>
        <w:jc w:val="both"/>
      </w:pPr>
      <w:r>
        <w:t>Predisposizione della Domanda Grafica: preparazione della richiesta di ciascuno dei regimi di aiuto per superficie richiedibili dall’azienda, sulla base del piano colturale “disegnato” e del possesso dei requisiti individuati tramite le matrici Prodotto-intervento di campagna per gli aiuti diretti e le misure dello sviluppo rurale.</w:t>
      </w:r>
    </w:p>
    <w:p w14:paraId="62757C6F" w14:textId="77777777" w:rsidR="009307A3" w:rsidRDefault="009307A3" w:rsidP="005A6A7E">
      <w:pPr>
        <w:pStyle w:val="Corpotesto"/>
        <w:jc w:val="both"/>
      </w:pPr>
      <w:r>
        <w:t>Pertanto, secondo le diverse disposizioni nazionali e regionali, il Piano Colturale grafico potrà essere utilizzato per le domande riferite a:</w:t>
      </w:r>
    </w:p>
    <w:p w14:paraId="503387CA" w14:textId="77777777" w:rsidR="009307A3" w:rsidRDefault="009307A3" w:rsidP="005C08B1">
      <w:pPr>
        <w:pStyle w:val="Corpotesto"/>
        <w:numPr>
          <w:ilvl w:val="0"/>
          <w:numId w:val="20"/>
        </w:numPr>
        <w:jc w:val="both"/>
      </w:pPr>
      <w:r>
        <w:t>Regime Pagamenti Diretti (Reg. (UE) 1307/2013)</w:t>
      </w:r>
    </w:p>
    <w:p w14:paraId="63ED2593" w14:textId="77777777" w:rsidR="009307A3" w:rsidRDefault="009307A3" w:rsidP="005C08B1">
      <w:pPr>
        <w:pStyle w:val="Corpotesto"/>
        <w:numPr>
          <w:ilvl w:val="0"/>
          <w:numId w:val="20"/>
        </w:numPr>
        <w:jc w:val="both"/>
      </w:pPr>
      <w:r>
        <w:t>Misure a Superficie PSR (misure 10, 11, 13)</w:t>
      </w:r>
    </w:p>
    <w:p w14:paraId="1BC76666" w14:textId="77777777" w:rsidR="009307A3" w:rsidRDefault="009307A3" w:rsidP="005C08B1">
      <w:pPr>
        <w:pStyle w:val="Corpotesto"/>
        <w:numPr>
          <w:ilvl w:val="0"/>
          <w:numId w:val="20"/>
        </w:numPr>
        <w:jc w:val="both"/>
      </w:pPr>
      <w:r>
        <w:t>Rilascio autorizzazione carburante ad accisa agevolata (UMA)</w:t>
      </w:r>
    </w:p>
    <w:p w14:paraId="4BB02368" w14:textId="77777777" w:rsidR="003C7354" w:rsidRDefault="009307A3" w:rsidP="00B779D9">
      <w:pPr>
        <w:pStyle w:val="Corpotesto"/>
        <w:jc w:val="both"/>
      </w:pPr>
      <w:proofErr w:type="gramStart"/>
      <w:r>
        <w:t>E’</w:t>
      </w:r>
      <w:proofErr w:type="gramEnd"/>
      <w:r w:rsidR="00B779D9">
        <w:t xml:space="preserve"> necessario definire il flusso delle nuove informazioni relative alle entità coinvolte nel</w:t>
      </w:r>
      <w:r w:rsidR="005A6A7E">
        <w:t>la Consistenza Terreni,</w:t>
      </w:r>
      <w:r w:rsidR="00B779D9">
        <w:t xml:space="preserve"> Piano di Coltivazione </w:t>
      </w:r>
      <w:r>
        <w:t>e Domanda Grafica</w:t>
      </w:r>
      <w:r w:rsidR="00B779D9">
        <w:t>.</w:t>
      </w:r>
      <w:r w:rsidR="00AF568D">
        <w:t xml:space="preserve"> </w:t>
      </w:r>
    </w:p>
    <w:p w14:paraId="3F4B2A24" w14:textId="77777777" w:rsidR="00AB4E28" w:rsidRDefault="00AB4E28" w:rsidP="00AB4E28">
      <w:pPr>
        <w:pStyle w:val="Corpotesto"/>
        <w:jc w:val="both"/>
      </w:pPr>
      <w:r w:rsidRPr="009307A3">
        <w:rPr>
          <w:b/>
        </w:rPr>
        <w:lastRenderedPageBreak/>
        <w:t>Entità</w:t>
      </w:r>
      <w:r w:rsidR="005A6A7E">
        <w:rPr>
          <w:b/>
        </w:rPr>
        <w:t xml:space="preserve"> principali</w:t>
      </w:r>
      <w:r>
        <w:t>:</w:t>
      </w:r>
    </w:p>
    <w:p w14:paraId="419C8D5B" w14:textId="77777777" w:rsidR="005A6A7E" w:rsidRPr="005B40FD" w:rsidRDefault="00D91D89" w:rsidP="005C08B1">
      <w:pPr>
        <w:pStyle w:val="Corpotesto"/>
        <w:numPr>
          <w:ilvl w:val="0"/>
          <w:numId w:val="17"/>
        </w:numPr>
        <w:jc w:val="both"/>
      </w:pPr>
      <w:r w:rsidRPr="005B40FD">
        <w:t>Azienda</w:t>
      </w:r>
      <w:r w:rsidR="005B40FD" w:rsidRPr="005B40FD">
        <w:t>: Azienda e scheda di validazione ad essa associata</w:t>
      </w:r>
    </w:p>
    <w:p w14:paraId="2DE7B394" w14:textId="77777777" w:rsidR="00D91D89" w:rsidRPr="005B40FD" w:rsidRDefault="005B40FD" w:rsidP="00D91D89">
      <w:pPr>
        <w:pStyle w:val="Corpotesto"/>
        <w:numPr>
          <w:ilvl w:val="0"/>
          <w:numId w:val="17"/>
        </w:numPr>
        <w:jc w:val="both"/>
      </w:pPr>
      <w:r w:rsidRPr="005B40FD">
        <w:t>Isole aziendali (con geometrie)</w:t>
      </w:r>
    </w:p>
    <w:p w14:paraId="2CE0EE3D" w14:textId="77777777" w:rsidR="005A6A7E" w:rsidRPr="005B40FD" w:rsidRDefault="005A6A7E" w:rsidP="00D91D89">
      <w:pPr>
        <w:pStyle w:val="Corpotesto"/>
        <w:numPr>
          <w:ilvl w:val="0"/>
          <w:numId w:val="17"/>
        </w:numPr>
        <w:jc w:val="both"/>
      </w:pPr>
      <w:r w:rsidRPr="005B40FD">
        <w:t>Appezzamenti colturali</w:t>
      </w:r>
      <w:r w:rsidR="005B40FD" w:rsidRPr="005B40FD">
        <w:t xml:space="preserve"> (con geometrie)</w:t>
      </w:r>
    </w:p>
    <w:p w14:paraId="4C2059D9" w14:textId="77777777" w:rsidR="005A6A7E" w:rsidRPr="005B40FD" w:rsidRDefault="00D91D89" w:rsidP="005C08B1">
      <w:pPr>
        <w:pStyle w:val="Corpotesto"/>
        <w:numPr>
          <w:ilvl w:val="0"/>
          <w:numId w:val="17"/>
        </w:numPr>
        <w:jc w:val="both"/>
      </w:pPr>
      <w:r w:rsidRPr="005B40FD">
        <w:t>Coltivazioni</w:t>
      </w:r>
    </w:p>
    <w:p w14:paraId="1023C2CF" w14:textId="77777777" w:rsidR="00107109" w:rsidRPr="005B40FD" w:rsidRDefault="00D91D89" w:rsidP="00D91D89">
      <w:pPr>
        <w:pStyle w:val="Corpotesto"/>
        <w:numPr>
          <w:ilvl w:val="0"/>
          <w:numId w:val="17"/>
        </w:numPr>
        <w:jc w:val="both"/>
      </w:pPr>
      <w:r w:rsidRPr="005B40FD">
        <w:t>Particelle</w:t>
      </w:r>
      <w:r w:rsidR="00AB4E28" w:rsidRPr="005B40FD">
        <w:t xml:space="preserve"> </w:t>
      </w:r>
      <w:r w:rsidR="005B40FD" w:rsidRPr="005B40FD">
        <w:t>(con geometrie)</w:t>
      </w:r>
    </w:p>
    <w:p w14:paraId="46F54508" w14:textId="77777777" w:rsidR="00B51735" w:rsidRPr="005B40FD" w:rsidRDefault="00B51735" w:rsidP="00B51735">
      <w:pPr>
        <w:pStyle w:val="Corpotesto"/>
        <w:jc w:val="both"/>
      </w:pPr>
      <w:r w:rsidRPr="005B40FD">
        <w:t>Su queste tipologie di carattere esclusivamente grafico, sulla quali si basano i calcoli per i pagamenti, devono essere messi a punto i sistemi di interscambio</w:t>
      </w:r>
      <w:r w:rsidR="00603DC9">
        <w:t>, secondo lo schema architetturale precedentemente esposto,</w:t>
      </w:r>
      <w:r w:rsidRPr="005B40FD">
        <w:t xml:space="preserve"> al fine del corretto recepimento da parte di AGEA delle informazioni geografiche raccolte nelle domande definite in forma grafica</w:t>
      </w:r>
      <w:r w:rsidR="00E11409" w:rsidRPr="005B40FD">
        <w:t xml:space="preserve"> da parte degli Organismi Pagatori riconosciuti</w:t>
      </w:r>
      <w:r w:rsidRPr="005B40FD">
        <w:t>.</w:t>
      </w:r>
    </w:p>
    <w:p w14:paraId="4A6628D6" w14:textId="77777777" w:rsidR="00107109" w:rsidRDefault="00107109" w:rsidP="00107109">
      <w:pPr>
        <w:pStyle w:val="Corpotesto"/>
        <w:jc w:val="both"/>
      </w:pPr>
    </w:p>
    <w:p w14:paraId="4C3966EB" w14:textId="77777777" w:rsidR="00107109" w:rsidRDefault="00C76D8C" w:rsidP="00107109">
      <w:pPr>
        <w:pStyle w:val="Corpotesto"/>
        <w:jc w:val="both"/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7D041EFF" wp14:editId="22261546">
            <wp:simplePos x="0" y="0"/>
            <wp:positionH relativeFrom="margin">
              <wp:posOffset>3056890</wp:posOffset>
            </wp:positionH>
            <wp:positionV relativeFrom="paragraph">
              <wp:posOffset>-5080</wp:posOffset>
            </wp:positionV>
            <wp:extent cx="3065145" cy="2258695"/>
            <wp:effectExtent l="0" t="0" r="1905" b="8255"/>
            <wp:wrapNone/>
            <wp:docPr id="37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145" cy="225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2A0AE2FE" wp14:editId="7EB2E577">
            <wp:simplePos x="0" y="0"/>
            <wp:positionH relativeFrom="column">
              <wp:posOffset>14605</wp:posOffset>
            </wp:positionH>
            <wp:positionV relativeFrom="paragraph">
              <wp:posOffset>-5080</wp:posOffset>
            </wp:positionV>
            <wp:extent cx="2973705" cy="2252980"/>
            <wp:effectExtent l="0" t="0" r="0" b="0"/>
            <wp:wrapNone/>
            <wp:docPr id="35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705" cy="225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2E22A8" w14:textId="77777777" w:rsidR="00107109" w:rsidRDefault="00107109" w:rsidP="00107109">
      <w:pPr>
        <w:pStyle w:val="Corpotesto"/>
        <w:jc w:val="both"/>
      </w:pPr>
    </w:p>
    <w:p w14:paraId="71F46656" w14:textId="77777777" w:rsidR="00107109" w:rsidRDefault="00107109" w:rsidP="00107109">
      <w:pPr>
        <w:pStyle w:val="Corpotesto"/>
        <w:jc w:val="both"/>
      </w:pPr>
    </w:p>
    <w:p w14:paraId="4806F33E" w14:textId="77777777" w:rsidR="00107109" w:rsidRDefault="00107109" w:rsidP="00107109">
      <w:pPr>
        <w:pStyle w:val="Corpotesto"/>
        <w:jc w:val="both"/>
      </w:pPr>
    </w:p>
    <w:p w14:paraId="4DAE710E" w14:textId="77777777" w:rsidR="00107109" w:rsidRDefault="00107109" w:rsidP="00107109">
      <w:pPr>
        <w:pStyle w:val="Corpotesto"/>
        <w:jc w:val="both"/>
      </w:pPr>
    </w:p>
    <w:p w14:paraId="383416A1" w14:textId="77777777" w:rsidR="00107109" w:rsidRDefault="00107109" w:rsidP="00107109">
      <w:pPr>
        <w:pStyle w:val="Corpotesto"/>
        <w:jc w:val="both"/>
      </w:pPr>
    </w:p>
    <w:p w14:paraId="4154F196" w14:textId="77777777" w:rsidR="00107109" w:rsidRDefault="00107109" w:rsidP="00107109">
      <w:pPr>
        <w:pStyle w:val="Corpotesto"/>
        <w:jc w:val="both"/>
      </w:pPr>
    </w:p>
    <w:p w14:paraId="72C4CBD3" w14:textId="77777777" w:rsidR="00107109" w:rsidRDefault="00107109" w:rsidP="00107109">
      <w:pPr>
        <w:pStyle w:val="Corpotesto"/>
        <w:jc w:val="both"/>
      </w:pPr>
    </w:p>
    <w:p w14:paraId="02CC50AC" w14:textId="77777777" w:rsidR="00107109" w:rsidRDefault="00C76D8C" w:rsidP="00107109">
      <w:pPr>
        <w:pStyle w:val="Corpotes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019F31A" wp14:editId="6E90036F">
                <wp:simplePos x="0" y="0"/>
                <wp:positionH relativeFrom="column">
                  <wp:posOffset>3056890</wp:posOffset>
                </wp:positionH>
                <wp:positionV relativeFrom="paragraph">
                  <wp:posOffset>241935</wp:posOffset>
                </wp:positionV>
                <wp:extent cx="2974340" cy="307975"/>
                <wp:effectExtent l="0" t="0" r="0" b="0"/>
                <wp:wrapSquare wrapText="bothSides"/>
                <wp:docPr id="10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4340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F5874BF" w14:textId="77777777" w:rsidR="00D82F49" w:rsidRPr="00107109" w:rsidRDefault="00D82F49" w:rsidP="00107109">
                            <w:pPr>
                              <w:pStyle w:val="Didascalia"/>
                              <w:rPr>
                                <w:rFonts w:ascii="Calibri" w:eastAsia="Calibri" w:hAnsi="Calibri"/>
                                <w:noProof/>
                              </w:rPr>
                            </w:pPr>
                            <w:r>
                              <w:t>Figura 2: Isola aziendale di Pluto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19F31A" id="_x0000_t202" coordsize="21600,21600" o:spt="202" path="m,l,21600r21600,l21600,xe">
                <v:stroke joinstyle="miter"/>
                <v:path gradientshapeok="t" o:connecttype="rect"/>
              </v:shapetype>
              <v:shape id="Casella di testo 10" o:spid="_x0000_s1026" type="#_x0000_t202" style="position:absolute;left:0;text-align:left;margin-left:240.7pt;margin-top:19.05pt;width:234.2pt;height:24.2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" stroked="f">
                <v:textbox style="mso-fit-shape-to-text:t" inset="0,0,0,0">
                  <w:txbxContent>
                    <w:p w14:paraId="5F5874BF" w14:textId="77777777" w:rsidR="00D82F49" w:rsidRPr="00107109" w:rsidRDefault="00D82F49" w:rsidP="00107109">
                      <w:pPr>
                        <w:pStyle w:val="Didascalia"/>
                        <w:rPr>
                          <w:rFonts w:ascii="Calibri" w:eastAsia="Calibri" w:hAnsi="Calibri"/>
                          <w:noProof/>
                        </w:rPr>
                      </w:pPr>
                      <w:r>
                        <w:t>Figura 2: Isola aziendale di Pluto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5E0B51C" wp14:editId="3890A959">
                <wp:simplePos x="0" y="0"/>
                <wp:positionH relativeFrom="column">
                  <wp:posOffset>12700</wp:posOffset>
                </wp:positionH>
                <wp:positionV relativeFrom="paragraph">
                  <wp:posOffset>232410</wp:posOffset>
                </wp:positionV>
                <wp:extent cx="2974340" cy="307975"/>
                <wp:effectExtent l="0" t="0" r="0" b="0"/>
                <wp:wrapSquare wrapText="bothSides"/>
                <wp:docPr id="4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4340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B669B5F" w14:textId="77777777" w:rsidR="00D82F49" w:rsidRPr="00107109" w:rsidRDefault="00D82F49" w:rsidP="00107109">
                            <w:pPr>
                              <w:pStyle w:val="Didascalia"/>
                              <w:rPr>
                                <w:rFonts w:ascii="Calibri" w:eastAsia="Calibri" w:hAnsi="Calibri"/>
                                <w:noProof/>
                              </w:rPr>
                            </w:pPr>
                            <w:r>
                              <w:t>Figura 1: Conduzioni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E0B51C" id="_x0000_s1027" type="#_x0000_t202" style="position:absolute;left:0;text-align:left;margin-left:1pt;margin-top:18.3pt;width:234.2pt;height:24.2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" stroked="f">
                <v:textbox style="mso-fit-shape-to-text:t" inset="0,0,0,0">
                  <w:txbxContent>
                    <w:p w14:paraId="5B669B5F" w14:textId="77777777" w:rsidR="00D82F49" w:rsidRPr="00107109" w:rsidRDefault="00D82F49" w:rsidP="00107109">
                      <w:pPr>
                        <w:pStyle w:val="Didascalia"/>
                        <w:rPr>
                          <w:rFonts w:ascii="Calibri" w:eastAsia="Calibri" w:hAnsi="Calibri"/>
                          <w:noProof/>
                        </w:rPr>
                      </w:pPr>
                      <w:r>
                        <w:t>Figura 1: Conduzioni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3F8310" w14:textId="77777777" w:rsidR="00C76D8C" w:rsidRDefault="00C76D8C" w:rsidP="00107109">
      <w:pPr>
        <w:pStyle w:val="Corpotesto"/>
        <w:jc w:val="both"/>
        <w:rPr>
          <w:noProof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20BD7B53" wp14:editId="2030D747">
            <wp:simplePos x="0" y="0"/>
            <wp:positionH relativeFrom="column">
              <wp:posOffset>13335</wp:posOffset>
            </wp:positionH>
            <wp:positionV relativeFrom="paragraph">
              <wp:posOffset>300355</wp:posOffset>
            </wp:positionV>
            <wp:extent cx="2974340" cy="2198370"/>
            <wp:effectExtent l="0" t="0" r="0" b="0"/>
            <wp:wrapNone/>
            <wp:docPr id="44" name="Immagine 44" descr="UT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UTIL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33" r="2922"/>
                    <a:stretch/>
                  </pic:blipFill>
                  <pic:spPr bwMode="auto">
                    <a:xfrm>
                      <a:off x="0" y="0"/>
                      <a:ext cx="2974340" cy="219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0CBF7425" wp14:editId="27D76F82">
            <wp:simplePos x="0" y="0"/>
            <wp:positionH relativeFrom="column">
              <wp:posOffset>3061335</wp:posOffset>
            </wp:positionH>
            <wp:positionV relativeFrom="paragraph">
              <wp:posOffset>298450</wp:posOffset>
            </wp:positionV>
            <wp:extent cx="3006725" cy="2200910"/>
            <wp:effectExtent l="0" t="0" r="3175" b="8890"/>
            <wp:wrapNone/>
            <wp:docPr id="43" name="Immagine 43" descr="PARCEL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PARCELLE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5" t="7746"/>
                    <a:stretch/>
                  </pic:blipFill>
                  <pic:spPr bwMode="auto">
                    <a:xfrm>
                      <a:off x="0" y="0"/>
                      <a:ext cx="3006725" cy="220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93FFF0" w14:textId="77777777" w:rsidR="00C76D8C" w:rsidRDefault="00C76D8C" w:rsidP="00107109">
      <w:pPr>
        <w:pStyle w:val="Corpotesto"/>
        <w:jc w:val="both"/>
        <w:rPr>
          <w:noProof/>
        </w:rPr>
      </w:pPr>
    </w:p>
    <w:p w14:paraId="56CE8628" w14:textId="77777777" w:rsidR="00C76D8C" w:rsidRDefault="00C76D8C" w:rsidP="00107109">
      <w:pPr>
        <w:pStyle w:val="Corpotesto"/>
        <w:jc w:val="both"/>
        <w:rPr>
          <w:noProof/>
        </w:rPr>
      </w:pPr>
    </w:p>
    <w:p w14:paraId="4BFDA2EB" w14:textId="77777777" w:rsidR="00107109" w:rsidRPr="009307A3" w:rsidRDefault="00C76D8C" w:rsidP="00107109">
      <w:pPr>
        <w:pStyle w:val="Corpotes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EDD8D52" wp14:editId="64833404">
                <wp:simplePos x="0" y="0"/>
                <wp:positionH relativeFrom="column">
                  <wp:posOffset>13335</wp:posOffset>
                </wp:positionH>
                <wp:positionV relativeFrom="paragraph">
                  <wp:posOffset>1448435</wp:posOffset>
                </wp:positionV>
                <wp:extent cx="2974340" cy="307975"/>
                <wp:effectExtent l="0" t="0" r="0" b="0"/>
                <wp:wrapSquare wrapText="bothSides"/>
                <wp:docPr id="2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4340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6DFC992" w14:textId="77777777" w:rsidR="00D82F49" w:rsidRPr="00107109" w:rsidRDefault="00D82F49" w:rsidP="00107109">
                            <w:pPr>
                              <w:pStyle w:val="Didascalia"/>
                              <w:rPr>
                                <w:rFonts w:ascii="Calibri" w:eastAsia="Calibri" w:hAnsi="Calibri"/>
                                <w:noProof/>
                              </w:rPr>
                            </w:pPr>
                            <w:r>
                              <w:t>Figura 3: Appezzamenti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DD8D52" id="_x0000_s1028" type="#_x0000_t202" style="position:absolute;left:0;text-align:left;margin-left:1.05pt;margin-top:114.05pt;width:234.2pt;height:24.2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" stroked="f">
                <v:textbox style="mso-fit-shape-to-text:t" inset="0,0,0,0">
                  <w:txbxContent>
                    <w:p w14:paraId="26DFC992" w14:textId="77777777" w:rsidR="00D82F49" w:rsidRPr="00107109" w:rsidRDefault="00D82F49" w:rsidP="00107109">
                      <w:pPr>
                        <w:pStyle w:val="Didascalia"/>
                        <w:rPr>
                          <w:rFonts w:ascii="Calibri" w:eastAsia="Calibri" w:hAnsi="Calibri"/>
                          <w:noProof/>
                        </w:rPr>
                      </w:pPr>
                      <w:r>
                        <w:t>Figura 3: Appezzamenti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86F6442" wp14:editId="0465F38C">
                <wp:simplePos x="0" y="0"/>
                <wp:positionH relativeFrom="column">
                  <wp:posOffset>3089275</wp:posOffset>
                </wp:positionH>
                <wp:positionV relativeFrom="paragraph">
                  <wp:posOffset>1456055</wp:posOffset>
                </wp:positionV>
                <wp:extent cx="2974340" cy="307975"/>
                <wp:effectExtent l="0" t="0" r="0" b="0"/>
                <wp:wrapSquare wrapText="bothSides"/>
                <wp:docPr id="3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4340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E7CDAB5" w14:textId="77777777" w:rsidR="00D82F49" w:rsidRPr="00107109" w:rsidRDefault="00D82F49" w:rsidP="00107109">
                            <w:pPr>
                              <w:pStyle w:val="Didascalia"/>
                              <w:rPr>
                                <w:rFonts w:ascii="Calibri" w:eastAsia="Calibri" w:hAnsi="Calibri"/>
                                <w:noProof/>
                              </w:rPr>
                            </w:pPr>
                            <w:r>
                              <w:t>Figura 4: Parcelle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6F6442" id="_x0000_s1029" type="#_x0000_t202" style="position:absolute;left:0;text-align:left;margin-left:243.25pt;margin-top:114.65pt;width:234.2pt;height:24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" stroked="f">
                <v:textbox style="mso-fit-shape-to-text:t" inset="0,0,0,0">
                  <w:txbxContent>
                    <w:p w14:paraId="4E7CDAB5" w14:textId="77777777" w:rsidR="00D82F49" w:rsidRPr="00107109" w:rsidRDefault="00D82F49" w:rsidP="00107109">
                      <w:pPr>
                        <w:pStyle w:val="Didascalia"/>
                        <w:rPr>
                          <w:rFonts w:ascii="Calibri" w:eastAsia="Calibri" w:hAnsi="Calibri"/>
                          <w:noProof/>
                        </w:rPr>
                      </w:pPr>
                      <w:r>
                        <w:t>Figura 4: Parcelle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07109">
        <w:br w:type="page"/>
      </w:r>
    </w:p>
    <w:p w14:paraId="5C5FEAE9" w14:textId="77777777" w:rsidR="00CC2DE9" w:rsidRDefault="00CC2DE9" w:rsidP="00CC2DE9">
      <w:pPr>
        <w:pStyle w:val="Titolo1"/>
        <w:ind w:left="431" w:hanging="431"/>
      </w:pPr>
      <w:bookmarkStart w:id="18" w:name="_Toc13728166"/>
      <w:r>
        <w:lastRenderedPageBreak/>
        <w:t>Architettura</w:t>
      </w:r>
      <w:bookmarkEnd w:id="18"/>
    </w:p>
    <w:p w14:paraId="66C3C8CE" w14:textId="77777777" w:rsidR="00CC2DE9" w:rsidRDefault="00CC2DE9" w:rsidP="00CC2DE9">
      <w:pPr>
        <w:pStyle w:val="Considrant"/>
        <w:numPr>
          <w:ilvl w:val="0"/>
          <w:numId w:val="0"/>
        </w:numPr>
        <w:rPr>
          <w:szCs w:val="24"/>
          <w:lang w:val="it-IT"/>
        </w:rPr>
      </w:pPr>
      <w:r>
        <w:rPr>
          <w:szCs w:val="24"/>
          <w:lang w:val="it-IT"/>
        </w:rPr>
        <w:t xml:space="preserve">Al fine di gestire la sincronizzazione delle informazioni relative alla Domanda Grafica della campagna 2017 è stata adottata la seguente soluzione architetturale che prevede l’implementazione di nuove strutture dati e nuove funzionalità, sempre in ottica di riuso, che permettono la gestione di aree di </w:t>
      </w:r>
      <w:proofErr w:type="spellStart"/>
      <w:r>
        <w:rPr>
          <w:szCs w:val="24"/>
          <w:lang w:val="it-IT"/>
        </w:rPr>
        <w:t>staging</w:t>
      </w:r>
      <w:proofErr w:type="spellEnd"/>
      <w:r>
        <w:rPr>
          <w:szCs w:val="24"/>
          <w:lang w:val="it-IT"/>
        </w:rPr>
        <w:t>, lato OPR, facilmente integrabili nella sincronizzazione:</w:t>
      </w:r>
    </w:p>
    <w:p w14:paraId="7FFB70B5" w14:textId="77777777" w:rsidR="00CC2DE9" w:rsidRDefault="00E52056" w:rsidP="00CC2DE9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E52056">
        <w:rPr>
          <w:noProof/>
          <w:lang w:val="it-IT" w:eastAsia="it-IT"/>
        </w:rPr>
        <w:drawing>
          <wp:inline distT="0" distB="0" distL="0" distR="0" wp14:anchorId="563D04D8" wp14:editId="7DEFBB24">
            <wp:extent cx="6115685" cy="2396197"/>
            <wp:effectExtent l="0" t="0" r="0" b="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2396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FC2D7" w14:textId="77777777" w:rsidR="00CC2DE9" w:rsidRPr="00E52056" w:rsidRDefault="00CC2DE9">
      <w:r w:rsidRPr="00E52056">
        <w:t>Per popolare la struttura dati</w:t>
      </w:r>
      <w:r w:rsidR="002A7B8C">
        <w:t xml:space="preserve"> AABS</w:t>
      </w:r>
      <w:r w:rsidR="00766794" w:rsidRPr="00E52056">
        <w:t>, contenente i dati delle entità grafiche</w:t>
      </w:r>
      <w:r w:rsidR="002A7B8C">
        <w:t xml:space="preserve"> che verranno sincronizzate</w:t>
      </w:r>
      <w:r w:rsidR="00766794" w:rsidRPr="00E52056">
        <w:t>,</w:t>
      </w:r>
      <w:r w:rsidR="00E52056" w:rsidRPr="00E52056">
        <w:t xml:space="preserve"> </w:t>
      </w:r>
      <w:r w:rsidR="00F84D07">
        <w:t>saranno realizzati</w:t>
      </w:r>
      <w:r w:rsidR="00E52056" w:rsidRPr="00E52056">
        <w:t xml:space="preserve"> i </w:t>
      </w:r>
      <w:r w:rsidR="00F84D07">
        <w:t xml:space="preserve">seguenti </w:t>
      </w:r>
      <w:r w:rsidR="00E52056" w:rsidRPr="00E52056">
        <w:t>servizi</w:t>
      </w:r>
      <w:r w:rsidRPr="00E52056">
        <w:t>:</w:t>
      </w:r>
    </w:p>
    <w:p w14:paraId="1982B24F" w14:textId="77777777" w:rsidR="00CC2DE9" w:rsidRPr="00E52056" w:rsidRDefault="00CC2DE9" w:rsidP="00CC2DE9">
      <w:pPr>
        <w:pStyle w:val="Paragrafoelenco"/>
        <w:numPr>
          <w:ilvl w:val="0"/>
          <w:numId w:val="24"/>
        </w:numPr>
        <w:rPr>
          <w:rFonts w:ascii="Times New Roman" w:hAnsi="Times New Roman"/>
        </w:rPr>
      </w:pPr>
      <w:r w:rsidRPr="00E52056">
        <w:rPr>
          <w:rFonts w:ascii="Times New Roman" w:hAnsi="Times New Roman"/>
        </w:rPr>
        <w:t>Servizi di scrittu</w:t>
      </w:r>
      <w:r w:rsidR="00766794" w:rsidRPr="00E52056">
        <w:rPr>
          <w:rFonts w:ascii="Times New Roman" w:hAnsi="Times New Roman"/>
        </w:rPr>
        <w:t>ra dei dati sulle tabelle AABS</w:t>
      </w:r>
      <w:r w:rsidR="00E52056" w:rsidRPr="00E52056">
        <w:rPr>
          <w:rFonts w:ascii="Times New Roman" w:hAnsi="Times New Roman"/>
        </w:rPr>
        <w:t xml:space="preserve"> (fornit</w:t>
      </w:r>
      <w:r w:rsidR="00F84D07">
        <w:rPr>
          <w:rFonts w:ascii="Times New Roman" w:hAnsi="Times New Roman"/>
        </w:rPr>
        <w:t>o</w:t>
      </w:r>
      <w:r w:rsidR="00E52056" w:rsidRPr="00E52056">
        <w:rPr>
          <w:rFonts w:ascii="Times New Roman" w:hAnsi="Times New Roman"/>
        </w:rPr>
        <w:t xml:space="preserve"> insieme alla struttura dati</w:t>
      </w:r>
      <w:r w:rsidR="00F84D07">
        <w:rPr>
          <w:rFonts w:ascii="Times New Roman" w:hAnsi="Times New Roman"/>
        </w:rPr>
        <w:t xml:space="preserve">, </w:t>
      </w:r>
      <w:r w:rsidR="00F84D07" w:rsidRPr="003A4AD1">
        <w:rPr>
          <w:rFonts w:ascii="Times New Roman" w:hAnsi="Times New Roman"/>
          <w:b/>
        </w:rPr>
        <w:t>non è necessaria l’implementazione</w:t>
      </w:r>
      <w:r w:rsidR="00E52056" w:rsidRPr="00E52056">
        <w:rPr>
          <w:rFonts w:ascii="Times New Roman" w:hAnsi="Times New Roman"/>
        </w:rPr>
        <w:t>)</w:t>
      </w:r>
    </w:p>
    <w:p w14:paraId="45FF5272" w14:textId="77777777" w:rsidR="00766794" w:rsidRPr="00E52056" w:rsidRDefault="00CC2DE9" w:rsidP="00CC2DE9">
      <w:pPr>
        <w:pStyle w:val="Paragrafoelenco"/>
        <w:numPr>
          <w:ilvl w:val="0"/>
          <w:numId w:val="24"/>
        </w:numPr>
        <w:rPr>
          <w:rFonts w:ascii="Times New Roman" w:hAnsi="Times New Roman"/>
        </w:rPr>
      </w:pPr>
      <w:r w:rsidRPr="00E52056">
        <w:rPr>
          <w:rFonts w:ascii="Times New Roman" w:hAnsi="Times New Roman"/>
        </w:rPr>
        <w:t>Servizi di lettura delle entità grafiche</w:t>
      </w:r>
      <w:r w:rsidR="00F84D07">
        <w:rPr>
          <w:rFonts w:ascii="Times New Roman" w:hAnsi="Times New Roman"/>
        </w:rPr>
        <w:t xml:space="preserve"> (input per il servizio di scrittura)</w:t>
      </w:r>
      <w:r w:rsidRPr="00E52056">
        <w:rPr>
          <w:rFonts w:ascii="Times New Roman" w:hAnsi="Times New Roman"/>
        </w:rPr>
        <w:t xml:space="preserve">: </w:t>
      </w:r>
    </w:p>
    <w:p w14:paraId="6F0ABFC5" w14:textId="77777777" w:rsidR="00CC2DE9" w:rsidRPr="00E52056" w:rsidRDefault="003A4AD1" w:rsidP="00766794">
      <w:pPr>
        <w:pStyle w:val="Paragrafoelenco"/>
        <w:numPr>
          <w:ilvl w:val="1"/>
          <w:numId w:val="24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Per gli </w:t>
      </w:r>
      <w:r w:rsidR="00766794" w:rsidRPr="00E52056">
        <w:rPr>
          <w:rFonts w:ascii="Times New Roman" w:hAnsi="Times New Roman"/>
        </w:rPr>
        <w:t>OPR in riuso: l’implementazione verrà fornita</w:t>
      </w:r>
      <w:r w:rsidR="00F84D07">
        <w:rPr>
          <w:rFonts w:ascii="Times New Roman" w:hAnsi="Times New Roman"/>
        </w:rPr>
        <w:t xml:space="preserve"> insieme alla struttura dati</w:t>
      </w:r>
    </w:p>
    <w:p w14:paraId="0A6BD90A" w14:textId="77777777" w:rsidR="00766794" w:rsidRPr="00E52056" w:rsidRDefault="003A4AD1" w:rsidP="00766794">
      <w:pPr>
        <w:pStyle w:val="Paragrafoelenco"/>
        <w:numPr>
          <w:ilvl w:val="1"/>
          <w:numId w:val="24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Per gli </w:t>
      </w:r>
      <w:r w:rsidR="00766794" w:rsidRPr="00E52056">
        <w:rPr>
          <w:rFonts w:ascii="Times New Roman" w:hAnsi="Times New Roman"/>
        </w:rPr>
        <w:t xml:space="preserve">OPR no riuso: viene fornita </w:t>
      </w:r>
      <w:r w:rsidR="00F84D07">
        <w:rPr>
          <w:rFonts w:ascii="Times New Roman" w:hAnsi="Times New Roman"/>
        </w:rPr>
        <w:t xml:space="preserve">esclusivamente </w:t>
      </w:r>
      <w:r w:rsidR="00766794" w:rsidRPr="00E52056">
        <w:rPr>
          <w:rFonts w:ascii="Times New Roman" w:hAnsi="Times New Roman"/>
        </w:rPr>
        <w:t>la specifica, l’implementazione deve essere realizzata ed è a carico dell’OPR</w:t>
      </w:r>
    </w:p>
    <w:p w14:paraId="6671FA78" w14:textId="77777777" w:rsidR="00766794" w:rsidRDefault="00766794" w:rsidP="00766794">
      <w:pPr>
        <w:rPr>
          <w:b/>
        </w:rPr>
      </w:pPr>
      <w:r w:rsidRPr="002A7B8C">
        <w:rPr>
          <w:b/>
        </w:rPr>
        <w:t>Le strutture</w:t>
      </w:r>
      <w:r w:rsidR="00074B15" w:rsidRPr="002A7B8C">
        <w:rPr>
          <w:b/>
        </w:rPr>
        <w:t xml:space="preserve"> </w:t>
      </w:r>
      <w:r w:rsidR="002A7B8C" w:rsidRPr="002A7B8C">
        <w:rPr>
          <w:b/>
        </w:rPr>
        <w:t xml:space="preserve">dati </w:t>
      </w:r>
      <w:r w:rsidR="00074B15" w:rsidRPr="002A7B8C">
        <w:rPr>
          <w:b/>
        </w:rPr>
        <w:t>e i servizi</w:t>
      </w:r>
      <w:r w:rsidR="002A7B8C" w:rsidRPr="002A7B8C">
        <w:rPr>
          <w:b/>
        </w:rPr>
        <w:t xml:space="preserve"> PL-SQL</w:t>
      </w:r>
      <w:r w:rsidRPr="002A7B8C">
        <w:rPr>
          <w:b/>
        </w:rPr>
        <w:t xml:space="preserve"> indicat</w:t>
      </w:r>
      <w:r w:rsidR="00074B15" w:rsidRPr="002A7B8C">
        <w:rPr>
          <w:b/>
        </w:rPr>
        <w:t>i</w:t>
      </w:r>
      <w:r w:rsidRPr="002A7B8C">
        <w:rPr>
          <w:b/>
        </w:rPr>
        <w:t xml:space="preserve"> nel capitolo 5</w:t>
      </w:r>
      <w:r w:rsidR="00074B15" w:rsidRPr="002A7B8C">
        <w:rPr>
          <w:b/>
        </w:rPr>
        <w:t xml:space="preserve"> e 6</w:t>
      </w:r>
      <w:r w:rsidRPr="002A7B8C">
        <w:rPr>
          <w:b/>
        </w:rPr>
        <w:t xml:space="preserve"> devono essere creat</w:t>
      </w:r>
      <w:r w:rsidR="00164219" w:rsidRPr="002A7B8C">
        <w:rPr>
          <w:b/>
        </w:rPr>
        <w:t>i</w:t>
      </w:r>
      <w:r w:rsidRPr="002A7B8C">
        <w:rPr>
          <w:b/>
        </w:rPr>
        <w:t xml:space="preserve"> nella macchina attualmente sotto Agent.</w:t>
      </w:r>
    </w:p>
    <w:p w14:paraId="3DA2C362" w14:textId="77777777" w:rsidR="0051647B" w:rsidRPr="00F240DC" w:rsidRDefault="0051647B" w:rsidP="00766794">
      <w:r w:rsidRPr="00F240DC">
        <w:t>OPR in riuso:</w:t>
      </w:r>
    </w:p>
    <w:p w14:paraId="282E4EC2" w14:textId="77777777" w:rsidR="00F240DC" w:rsidRPr="00F240DC" w:rsidRDefault="00F240DC" w:rsidP="00F240DC">
      <w:pPr>
        <w:pStyle w:val="Paragrafoelenco"/>
        <w:numPr>
          <w:ilvl w:val="0"/>
          <w:numId w:val="31"/>
        </w:numPr>
      </w:pPr>
      <w:r w:rsidRPr="00F240DC">
        <w:t>AGREA</w:t>
      </w:r>
    </w:p>
    <w:p w14:paraId="13903F3F" w14:textId="77777777" w:rsidR="00F240DC" w:rsidRPr="00F240DC" w:rsidRDefault="00F240DC" w:rsidP="00F240DC">
      <w:pPr>
        <w:pStyle w:val="Paragrafoelenco"/>
        <w:numPr>
          <w:ilvl w:val="0"/>
          <w:numId w:val="31"/>
        </w:numPr>
      </w:pPr>
      <w:r w:rsidRPr="00F240DC">
        <w:t>APPAG</w:t>
      </w:r>
    </w:p>
    <w:p w14:paraId="1FD71467" w14:textId="77777777" w:rsidR="00F240DC" w:rsidRPr="00F240DC" w:rsidRDefault="00F240DC" w:rsidP="00F240DC">
      <w:pPr>
        <w:pStyle w:val="Paragrafoelenco"/>
        <w:numPr>
          <w:ilvl w:val="0"/>
          <w:numId w:val="31"/>
        </w:numPr>
      </w:pPr>
      <w:r w:rsidRPr="00F240DC">
        <w:t>ARPEA</w:t>
      </w:r>
    </w:p>
    <w:p w14:paraId="193675F5" w14:textId="77777777" w:rsidR="0051647B" w:rsidRPr="00F240DC" w:rsidRDefault="00F240DC" w:rsidP="00F240DC">
      <w:pPr>
        <w:pStyle w:val="Paragrafoelenco"/>
        <w:numPr>
          <w:ilvl w:val="0"/>
          <w:numId w:val="31"/>
        </w:numPr>
      </w:pPr>
      <w:r w:rsidRPr="00F240DC">
        <w:t>OPLO</w:t>
      </w:r>
    </w:p>
    <w:p w14:paraId="5957F6DE" w14:textId="77777777" w:rsidR="00F240DC" w:rsidRPr="00F240DC" w:rsidRDefault="00F240DC" w:rsidP="00F240DC">
      <w:r w:rsidRPr="00F240DC">
        <w:t>OPR no in riuso:</w:t>
      </w:r>
    </w:p>
    <w:p w14:paraId="1EA68BB3" w14:textId="77777777" w:rsidR="00F240DC" w:rsidRPr="00F240DC" w:rsidRDefault="00F240DC" w:rsidP="00F240DC">
      <w:pPr>
        <w:pStyle w:val="Paragrafoelenco"/>
        <w:numPr>
          <w:ilvl w:val="0"/>
          <w:numId w:val="32"/>
        </w:numPr>
      </w:pPr>
      <w:r w:rsidRPr="00F240DC">
        <w:t>ARTEA</w:t>
      </w:r>
    </w:p>
    <w:p w14:paraId="764A1ED3" w14:textId="77777777" w:rsidR="00F240DC" w:rsidRPr="00F240DC" w:rsidRDefault="00F240DC" w:rsidP="00F240DC">
      <w:pPr>
        <w:pStyle w:val="Paragrafoelenco"/>
        <w:numPr>
          <w:ilvl w:val="0"/>
          <w:numId w:val="32"/>
        </w:numPr>
      </w:pPr>
      <w:r w:rsidRPr="00F240DC">
        <w:t>AVEPA</w:t>
      </w:r>
    </w:p>
    <w:p w14:paraId="148D8BD3" w14:textId="77777777" w:rsidR="00F240DC" w:rsidRPr="00F240DC" w:rsidRDefault="00F240DC" w:rsidP="00F240DC">
      <w:pPr>
        <w:pStyle w:val="Paragrafoelenco"/>
        <w:numPr>
          <w:ilvl w:val="0"/>
          <w:numId w:val="32"/>
        </w:numPr>
      </w:pPr>
      <w:r w:rsidRPr="00F240DC">
        <w:t>OPPAB</w:t>
      </w:r>
    </w:p>
    <w:p w14:paraId="1539EB35" w14:textId="77777777" w:rsidR="00CC2DE9" w:rsidRDefault="00CC2DE9">
      <w:pPr>
        <w:rPr>
          <w:rFonts w:ascii="Century Gothic" w:hAnsi="Century Gothic"/>
          <w:b/>
          <w:color w:val="FFFFFF"/>
          <w:kern w:val="28"/>
          <w:sz w:val="32"/>
        </w:rPr>
      </w:pPr>
      <w:r>
        <w:br w:type="page"/>
      </w:r>
    </w:p>
    <w:p w14:paraId="6A0103A7" w14:textId="77777777" w:rsidR="003C7354" w:rsidRDefault="003C7354" w:rsidP="003C7354">
      <w:pPr>
        <w:pStyle w:val="Titolo1"/>
      </w:pPr>
      <w:bookmarkStart w:id="19" w:name="_Toc13728167"/>
      <w:r>
        <w:lastRenderedPageBreak/>
        <w:t>Tracciati Record</w:t>
      </w:r>
      <w:bookmarkEnd w:id="19"/>
    </w:p>
    <w:p w14:paraId="43F60EBC" w14:textId="77777777" w:rsidR="003C7354" w:rsidRDefault="00A6250E" w:rsidP="00A6250E">
      <w:pPr>
        <w:pStyle w:val="Titolo2"/>
      </w:pPr>
      <w:bookmarkStart w:id="20" w:name="_Toc13728168"/>
      <w:bookmarkStart w:id="21" w:name="_Toc404"/>
      <w:r>
        <w:t xml:space="preserve">Schema </w:t>
      </w:r>
      <w:r w:rsidR="005A20AB">
        <w:t>Entità-Relazione</w:t>
      </w:r>
      <w:bookmarkEnd w:id="20"/>
    </w:p>
    <w:p w14:paraId="51A01FCE" w14:textId="77777777" w:rsidR="00A6250E" w:rsidRDefault="00A6250E" w:rsidP="003C7354">
      <w:pPr>
        <w:keepNext/>
      </w:pPr>
    </w:p>
    <w:p w14:paraId="06F1160E" w14:textId="77777777" w:rsidR="00A6250E" w:rsidRDefault="00A6250E" w:rsidP="003C7354">
      <w:pPr>
        <w:keepNext/>
      </w:pPr>
    </w:p>
    <w:p w14:paraId="69E7BFFF" w14:textId="77777777" w:rsidR="003C7354" w:rsidRDefault="00A674CD" w:rsidP="003C7354">
      <w:pPr>
        <w:keepNext/>
      </w:pPr>
      <w:r>
        <w:t xml:space="preserve">Di seguito è riportato lo schema concettuale con le sole </w:t>
      </w:r>
      <w:r w:rsidR="003C7354">
        <w:t>informazioni fondamentali per</w:t>
      </w:r>
      <w:r w:rsidR="00A6250E">
        <w:t xml:space="preserve"> il piano colturale e domanda grafica</w:t>
      </w:r>
      <w:r w:rsidR="00F61655">
        <w:t xml:space="preserve">, utili </w:t>
      </w:r>
      <w:r w:rsidR="003C7354">
        <w:t xml:space="preserve">nell’ottica dell’interscambio SIAN. </w:t>
      </w:r>
    </w:p>
    <w:p w14:paraId="7ABD7A37" w14:textId="77777777" w:rsidR="00BE10F4" w:rsidRDefault="00E93C0F" w:rsidP="003C7354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0EB4AC3" wp14:editId="0DA01042">
                <wp:simplePos x="0" y="0"/>
                <wp:positionH relativeFrom="column">
                  <wp:posOffset>2001520</wp:posOffset>
                </wp:positionH>
                <wp:positionV relativeFrom="paragraph">
                  <wp:posOffset>1909445</wp:posOffset>
                </wp:positionV>
                <wp:extent cx="421640" cy="1797050"/>
                <wp:effectExtent l="0" t="0" r="0" b="0"/>
                <wp:wrapNone/>
                <wp:docPr id="33" name="Casella di testo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79A67" w14:textId="77777777" w:rsidR="00D82F49" w:rsidRPr="005B40FD" w:rsidRDefault="00D82F49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0EB4AC3" id="Casella di testo 33" o:spid="_x0000_s1030" type="#_x0000_t202" style="position:absolute;margin-left:157.6pt;margin-top:150.35pt;width:33.2pt;height:141.5pt;z-index:2517063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" filled="f" stroked="f">
                <v:textbox style="mso-fit-shape-to-text:t">
                  <w:txbxContent>
                    <w:p w14:paraId="5D279A67" w14:textId="77777777" w:rsidR="00D82F49" w:rsidRPr="005B40FD" w:rsidRDefault="00D82F49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09C595D" wp14:editId="191D3721">
                <wp:simplePos x="0" y="0"/>
                <wp:positionH relativeFrom="column">
                  <wp:posOffset>2001520</wp:posOffset>
                </wp:positionH>
                <wp:positionV relativeFrom="paragraph">
                  <wp:posOffset>2769235</wp:posOffset>
                </wp:positionV>
                <wp:extent cx="422031" cy="1797050"/>
                <wp:effectExtent l="0" t="0" r="0" b="0"/>
                <wp:wrapNone/>
                <wp:docPr id="32" name="Casella di testo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031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743CC" w14:textId="77777777" w:rsidR="00D82F49" w:rsidRPr="005B40FD" w:rsidRDefault="00D82F49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9C595D" id="Casella di testo 32" o:spid="_x0000_s1031" type="#_x0000_t202" style="position:absolute;margin-left:157.6pt;margin-top:218.05pt;width:33.25pt;height:141.5pt;z-index:2517043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" filled="f" stroked="f">
                <v:textbox style="mso-fit-shape-to-text:t">
                  <w:txbxContent>
                    <w:p w14:paraId="70D743CC" w14:textId="77777777" w:rsidR="00D82F49" w:rsidRPr="005B40FD" w:rsidRDefault="00D82F49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FF6D84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0D8A783" wp14:editId="629EFABE">
                <wp:simplePos x="0" y="0"/>
                <wp:positionH relativeFrom="column">
                  <wp:posOffset>2375535</wp:posOffset>
                </wp:positionH>
                <wp:positionV relativeFrom="paragraph">
                  <wp:posOffset>2526665</wp:posOffset>
                </wp:positionV>
                <wp:extent cx="2540" cy="474345"/>
                <wp:effectExtent l="0" t="0" r="35560" b="20955"/>
                <wp:wrapNone/>
                <wp:docPr id="23" name="Connettore 1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40" cy="4743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DCFD62" id="Connettore 1 23" o:spid="_x0000_s1026" style="position:absolute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7.05pt,198.95pt" to="187.25pt,23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8064709" wp14:editId="73DFC8FB">
                <wp:simplePos x="0" y="0"/>
                <wp:positionH relativeFrom="column">
                  <wp:posOffset>3197225</wp:posOffset>
                </wp:positionH>
                <wp:positionV relativeFrom="paragraph">
                  <wp:posOffset>2981960</wp:posOffset>
                </wp:positionV>
                <wp:extent cx="422031" cy="1797050"/>
                <wp:effectExtent l="0" t="0" r="0" b="0"/>
                <wp:wrapNone/>
                <wp:docPr id="61" name="Casella di testo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031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5E8777" w14:textId="77777777" w:rsidR="00D82F49" w:rsidRPr="005B40FD" w:rsidRDefault="00D82F49" w:rsidP="001C2FB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1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8064709" id="Casella di testo 61" o:spid="_x0000_s1032" type="#_x0000_t202" style="position:absolute;margin-left:251.75pt;margin-top:234.8pt;width:33.25pt;height:141.5pt;z-index:2517186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" filled="f" stroked="f">
                <v:textbox style="mso-fit-shape-to-text:t">
                  <w:txbxContent>
                    <w:p w14:paraId="725E8777" w14:textId="77777777" w:rsidR="00D82F49" w:rsidRPr="005B40FD" w:rsidRDefault="00D82F49" w:rsidP="001C2FB8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1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FF6D84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B2E4589" wp14:editId="692E7873">
                <wp:simplePos x="0" y="0"/>
                <wp:positionH relativeFrom="column">
                  <wp:posOffset>2914015</wp:posOffset>
                </wp:positionH>
                <wp:positionV relativeFrom="paragraph">
                  <wp:posOffset>3195955</wp:posOffset>
                </wp:positionV>
                <wp:extent cx="803910" cy="6350"/>
                <wp:effectExtent l="0" t="0" r="34290" b="31750"/>
                <wp:wrapNone/>
                <wp:docPr id="58" name="Connettore 1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391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E32E9B" id="Connettore 1 58" o:spid="_x0000_s1026" style="position:absolute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45pt,251.65pt" to="292.75pt,25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6CFD255" wp14:editId="5DC4D8B3">
                <wp:simplePos x="0" y="0"/>
                <wp:positionH relativeFrom="column">
                  <wp:posOffset>1871345</wp:posOffset>
                </wp:positionH>
                <wp:positionV relativeFrom="paragraph">
                  <wp:posOffset>3007995</wp:posOffset>
                </wp:positionV>
                <wp:extent cx="1043425" cy="471225"/>
                <wp:effectExtent l="0" t="0" r="23495" b="24130"/>
                <wp:wrapNone/>
                <wp:docPr id="9" name="Rettangol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425" cy="471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EF1562" w14:textId="77777777" w:rsidR="00D82F49" w:rsidRPr="00A50B25" w:rsidRDefault="00D82F49" w:rsidP="00A50B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COLTIVAZIONI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CFD255" id="Rettangolo 9" o:spid="_x0000_s1033" style="position:absolute;margin-left:147.35pt;margin-top:236.85pt;width:82.15pt;height:37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" fillcolor="#5b9bd5 [3204]" strokecolor="#1f4d78 [1604]" strokeweight="1pt">
                <v:textbox>
                  <w:txbxContent>
                    <w:p w14:paraId="54EF1562" w14:textId="77777777" w:rsidR="00D82F49" w:rsidRPr="00A50B25" w:rsidRDefault="00D82F49" w:rsidP="00A50B2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COLTIVAZIONI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3BA325A" wp14:editId="792A930A">
                <wp:simplePos x="0" y="0"/>
                <wp:positionH relativeFrom="column">
                  <wp:posOffset>1873250</wp:posOffset>
                </wp:positionH>
                <wp:positionV relativeFrom="paragraph">
                  <wp:posOffset>1382395</wp:posOffset>
                </wp:positionV>
                <wp:extent cx="1043425" cy="471225"/>
                <wp:effectExtent l="0" t="0" r="23495" b="24130"/>
                <wp:wrapNone/>
                <wp:docPr id="57" name="Rettangol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425" cy="471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70A570" w14:textId="77777777" w:rsidR="00D82F49" w:rsidRPr="00A50B25" w:rsidRDefault="00D82F49" w:rsidP="001C2FB8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PARCELLA</w:t>
                            </w:r>
                          </w:p>
                          <w:p w14:paraId="67879CF7" w14:textId="77777777" w:rsidR="00D82F49" w:rsidRPr="00A50B25" w:rsidRDefault="00D82F49" w:rsidP="001C2FB8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BA325A" id="Rettangolo 57" o:spid="_x0000_s1034" style="position:absolute;margin-left:147.5pt;margin-top:108.85pt;width:82.15pt;height:37.1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" fillcolor="#5b9bd5 [3204]" strokecolor="#1f4d78 [1604]" strokeweight="1pt">
                <v:textbox>
                  <w:txbxContent>
                    <w:p w14:paraId="6770A570" w14:textId="77777777" w:rsidR="00D82F49" w:rsidRPr="00A50B25" w:rsidRDefault="00D82F49" w:rsidP="001C2FB8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PARCELLA</w:t>
                      </w:r>
                    </w:p>
                    <w:p w14:paraId="67879CF7" w14:textId="77777777" w:rsidR="00D82F49" w:rsidRPr="00A50B25" w:rsidRDefault="00D82F49" w:rsidP="001C2FB8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C2FB8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157D97F" wp14:editId="523FC882">
                <wp:simplePos x="0" y="0"/>
                <wp:positionH relativeFrom="column">
                  <wp:posOffset>3864610</wp:posOffset>
                </wp:positionH>
                <wp:positionV relativeFrom="paragraph">
                  <wp:posOffset>999490</wp:posOffset>
                </wp:positionV>
                <wp:extent cx="421640" cy="1797050"/>
                <wp:effectExtent l="0" t="0" r="0" b="0"/>
                <wp:wrapNone/>
                <wp:docPr id="30" name="Casella di testo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932B18" w14:textId="77777777" w:rsidR="00D82F49" w:rsidRPr="005B40FD" w:rsidRDefault="00D82F49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157D97F" id="Casella di testo 30" o:spid="_x0000_s1035" type="#_x0000_t202" style="position:absolute;margin-left:304.3pt;margin-top:78.7pt;width:33.2pt;height:141.5pt;z-index:2517002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" filled="f" stroked="f">
                <v:textbox style="mso-fit-shape-to-text:t">
                  <w:txbxContent>
                    <w:p w14:paraId="32932B18" w14:textId="77777777" w:rsidR="00D82F49" w:rsidRPr="005B40FD" w:rsidRDefault="00D82F49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1C2FB8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3FC084D" wp14:editId="26D77373">
                <wp:simplePos x="0" y="0"/>
                <wp:positionH relativeFrom="column">
                  <wp:posOffset>3864771</wp:posOffset>
                </wp:positionH>
                <wp:positionV relativeFrom="paragraph">
                  <wp:posOffset>1743075</wp:posOffset>
                </wp:positionV>
                <wp:extent cx="421640" cy="1797050"/>
                <wp:effectExtent l="0" t="0" r="0" b="0"/>
                <wp:wrapNone/>
                <wp:docPr id="31" name="Casella di testo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91168" w14:textId="77777777" w:rsidR="00D82F49" w:rsidRPr="005B40FD" w:rsidRDefault="00D82F49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,1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FC084D" id="Casella di testo 31" o:spid="_x0000_s1036" type="#_x0000_t202" style="position:absolute;margin-left:304.3pt;margin-top:137.25pt;width:33.2pt;height:141.5pt;z-index:2517022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" filled="f" stroked="f">
                <v:textbox style="mso-fit-shape-to-text:t">
                  <w:txbxContent>
                    <w:p w14:paraId="51E91168" w14:textId="77777777" w:rsidR="00D82F49" w:rsidRPr="005B40FD" w:rsidRDefault="00D82F49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,1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1C2FB8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274D7D2" wp14:editId="47887359">
                <wp:simplePos x="0" y="0"/>
                <wp:positionH relativeFrom="column">
                  <wp:posOffset>3853341</wp:posOffset>
                </wp:positionH>
                <wp:positionV relativeFrom="paragraph">
                  <wp:posOffset>2708910</wp:posOffset>
                </wp:positionV>
                <wp:extent cx="421640" cy="1797050"/>
                <wp:effectExtent l="0" t="0" r="0" b="0"/>
                <wp:wrapNone/>
                <wp:docPr id="59" name="Casella di testo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47B3E4" w14:textId="77777777" w:rsidR="00D82F49" w:rsidRPr="005B40FD" w:rsidRDefault="00D82F49" w:rsidP="001C2FB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274D7D2" id="Casella di testo 59" o:spid="_x0000_s1037" type="#_x0000_t202" style="position:absolute;margin-left:303.4pt;margin-top:213.3pt;width:33.2pt;height:141.5pt;z-index:2517166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" filled="f" stroked="f">
                <v:textbox style="mso-fit-shape-to-text:t">
                  <w:txbxContent>
                    <w:p w14:paraId="3D47B3E4" w14:textId="77777777" w:rsidR="00D82F49" w:rsidRPr="005B40FD" w:rsidRDefault="00D82F49" w:rsidP="001C2FB8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1C2FB8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8BDF1ED" wp14:editId="09F6EDB6">
                <wp:simplePos x="0" y="0"/>
                <wp:positionH relativeFrom="column">
                  <wp:posOffset>3900805</wp:posOffset>
                </wp:positionH>
                <wp:positionV relativeFrom="paragraph">
                  <wp:posOffset>2572859</wp:posOffset>
                </wp:positionV>
                <wp:extent cx="5024" cy="447151"/>
                <wp:effectExtent l="0" t="0" r="33655" b="29210"/>
                <wp:wrapNone/>
                <wp:docPr id="56" name="Connettore 1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24" cy="44715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284043" id="Connettore 1 56" o:spid="_x0000_s1026" style="position:absolute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7.15pt,202.6pt" to="307.55pt,23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" strokecolor="#5b9bd5 [3204]" strokeweight=".5pt">
                <v:stroke joinstyle="miter"/>
              </v:line>
            </w:pict>
          </mc:Fallback>
        </mc:AlternateContent>
      </w:r>
      <w:r w:rsidR="001C2FB8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10A2613" wp14:editId="5D638144">
                <wp:simplePos x="0" y="0"/>
                <wp:positionH relativeFrom="column">
                  <wp:posOffset>3705367</wp:posOffset>
                </wp:positionH>
                <wp:positionV relativeFrom="paragraph">
                  <wp:posOffset>3035206</wp:posOffset>
                </wp:positionV>
                <wp:extent cx="398297" cy="330979"/>
                <wp:effectExtent l="19050" t="19050" r="20955" b="31115"/>
                <wp:wrapNone/>
                <wp:docPr id="53" name="Rombo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297" cy="330979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D85101F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Rombo 53" o:spid="_x0000_s1026" type="#_x0000_t4" style="position:absolute;margin-left:291.75pt;margin-top:239pt;width:31.35pt;height:26.0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" fillcolor="#5b9bd5 [3204]" strokecolor="#1f4d78 [1604]" strokeweight="1pt"/>
            </w:pict>
          </mc:Fallback>
        </mc:AlternateContent>
      </w:r>
      <w:r w:rsidR="005B40FD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D62E9CA" wp14:editId="66AFCD49">
                <wp:simplePos x="0" y="0"/>
                <wp:positionH relativeFrom="column">
                  <wp:posOffset>2718079</wp:posOffset>
                </wp:positionH>
                <wp:positionV relativeFrom="paragraph">
                  <wp:posOffset>492369</wp:posOffset>
                </wp:positionV>
                <wp:extent cx="422031" cy="1797050"/>
                <wp:effectExtent l="0" t="0" r="0" b="0"/>
                <wp:wrapNone/>
                <wp:docPr id="28" name="Casella di testo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031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36EBA" w14:textId="77777777" w:rsidR="00D82F49" w:rsidRPr="005B40FD" w:rsidRDefault="00D82F49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62E9CA" id="Casella di testo 28" o:spid="_x0000_s1038" type="#_x0000_t202" style="position:absolute;margin-left:214pt;margin-top:38.75pt;width:33.25pt;height:141.5pt;z-index:2516981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" filled="f" stroked="f">
                <v:textbox style="mso-fit-shape-to-text:t">
                  <w:txbxContent>
                    <w:p w14:paraId="0F736EBA" w14:textId="77777777" w:rsidR="00D82F49" w:rsidRPr="005B40FD" w:rsidRDefault="00D82F49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B40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16360BC" wp14:editId="5C82BF66">
                <wp:simplePos x="0" y="0"/>
                <wp:positionH relativeFrom="column">
                  <wp:posOffset>1517301</wp:posOffset>
                </wp:positionH>
                <wp:positionV relativeFrom="paragraph">
                  <wp:posOffset>487345</wp:posOffset>
                </wp:positionV>
                <wp:extent cx="422031" cy="1797050"/>
                <wp:effectExtent l="0" t="0" r="0" b="0"/>
                <wp:wrapNone/>
                <wp:docPr id="27" name="Casella di testo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031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02282F" w14:textId="77777777" w:rsidR="00D82F49" w:rsidRPr="005B40FD" w:rsidRDefault="00D82F49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6360BC" id="Casella di testo 27" o:spid="_x0000_s1039" type="#_x0000_t202" style="position:absolute;margin-left:119.45pt;margin-top:38.35pt;width:33.25pt;height:141.5pt;z-index:2516961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" filled="f" stroked="f">
                <v:textbox style="mso-fit-shape-to-text:t">
                  <w:txbxContent>
                    <w:p w14:paraId="6C02282F" w14:textId="77777777" w:rsidR="00D82F49" w:rsidRPr="005B40FD" w:rsidRDefault="00D82F49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B40FD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EF58140" wp14:editId="4B6C4758">
                <wp:simplePos x="0" y="0"/>
                <wp:positionH relativeFrom="column">
                  <wp:posOffset>732211</wp:posOffset>
                </wp:positionH>
                <wp:positionV relativeFrom="paragraph">
                  <wp:posOffset>1898015</wp:posOffset>
                </wp:positionV>
                <wp:extent cx="422031" cy="1797050"/>
                <wp:effectExtent l="0" t="0" r="0" b="0"/>
                <wp:wrapNone/>
                <wp:docPr id="25" name="Casella di testo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031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D08167" w14:textId="77777777" w:rsidR="00D82F49" w:rsidRPr="005B40FD" w:rsidRDefault="00D82F49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EF58140" id="Casella di testo 25" o:spid="_x0000_s1040" type="#_x0000_t202" style="position:absolute;margin-left:57.65pt;margin-top:149.45pt;width:33.25pt;height:141.5pt;z-index:2516940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" filled="f" stroked="f">
                <v:textbox style="mso-fit-shape-to-text:t">
                  <w:txbxContent>
                    <w:p w14:paraId="27D08167" w14:textId="77777777" w:rsidR="00D82F49" w:rsidRPr="005B40FD" w:rsidRDefault="00D82F49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B40FD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3F9E5AB" wp14:editId="74EC9DC5">
                <wp:simplePos x="0" y="0"/>
                <wp:positionH relativeFrom="column">
                  <wp:posOffset>741785</wp:posOffset>
                </wp:positionH>
                <wp:positionV relativeFrom="paragraph">
                  <wp:posOffset>1065760</wp:posOffset>
                </wp:positionV>
                <wp:extent cx="422031" cy="1797050"/>
                <wp:effectExtent l="0" t="0" r="0" b="0"/>
                <wp:wrapNone/>
                <wp:docPr id="24" name="Casella di testo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031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45D045" w14:textId="77777777" w:rsidR="00D82F49" w:rsidRPr="005B40FD" w:rsidRDefault="00D82F49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F9E5AB" id="Casella di testo 24" o:spid="_x0000_s1041" type="#_x0000_t202" style="position:absolute;margin-left:58.4pt;margin-top:83.9pt;width:33.25pt;height:141.5pt;z-index:2516920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" filled="f" stroked="f">
                <v:textbox style="mso-fit-shape-to-text:t">
                  <w:txbxContent>
                    <w:p w14:paraId="1445D045" w14:textId="77777777" w:rsidR="00D82F49" w:rsidRPr="005B40FD" w:rsidRDefault="00D82F49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FF6D84" w:rsidRPr="00FF6D84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46D87CD" wp14:editId="68FF996A">
                <wp:simplePos x="0" y="0"/>
                <wp:positionH relativeFrom="column">
                  <wp:posOffset>2374265</wp:posOffset>
                </wp:positionH>
                <wp:positionV relativeFrom="paragraph">
                  <wp:posOffset>1854200</wp:posOffset>
                </wp:positionV>
                <wp:extent cx="0" cy="325755"/>
                <wp:effectExtent l="0" t="0" r="19050" b="36195"/>
                <wp:wrapNone/>
                <wp:docPr id="22" name="Connettore 1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575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1CBB77" id="Connettore 1 22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6.95pt,146pt" to="186.95pt,17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" strokecolor="#5b9bd5 [3204]" strokeweight=".5pt">
                <v:stroke joinstyle="miter"/>
              </v:line>
            </w:pict>
          </mc:Fallback>
        </mc:AlternateContent>
      </w:r>
      <w:r w:rsidR="00FF6D84" w:rsidRPr="00FF6D84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0AD5E76" wp14:editId="060D9E60">
                <wp:simplePos x="0" y="0"/>
                <wp:positionH relativeFrom="column">
                  <wp:posOffset>2178685</wp:posOffset>
                </wp:positionH>
                <wp:positionV relativeFrom="paragraph">
                  <wp:posOffset>2196367</wp:posOffset>
                </wp:positionV>
                <wp:extent cx="398297" cy="330979"/>
                <wp:effectExtent l="19050" t="19050" r="20955" b="31115"/>
                <wp:wrapNone/>
                <wp:docPr id="21" name="Romb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297" cy="330979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9022D3" id="Rombo 21" o:spid="_x0000_s1026" type="#_x0000_t4" style="position:absolute;margin-left:171.55pt;margin-top:172.95pt;width:31.35pt;height:26.0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" fillcolor="#5b9bd5 [3204]" strokecolor="#1f4d78 [1604]" strokeweight="1pt"/>
            </w:pict>
          </mc:Fallback>
        </mc:AlternateContent>
      </w:r>
      <w:r w:rsidR="00FF6D84" w:rsidRPr="00FF6D84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381839E" wp14:editId="2AA32DD3">
                <wp:simplePos x="0" y="0"/>
                <wp:positionH relativeFrom="column">
                  <wp:posOffset>611317</wp:posOffset>
                </wp:positionH>
                <wp:positionV relativeFrom="paragraph">
                  <wp:posOffset>1422902</wp:posOffset>
                </wp:positionV>
                <wp:extent cx="398145" cy="330835"/>
                <wp:effectExtent l="19050" t="19050" r="20955" b="31115"/>
                <wp:wrapNone/>
                <wp:docPr id="18" name="Romb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145" cy="330835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2B00AD" id="Rombo 18" o:spid="_x0000_s1026" type="#_x0000_t4" style="position:absolute;margin-left:48.15pt;margin-top:112.05pt;width:31.35pt;height:26.0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" fillcolor="#5b9bd5 [3204]" strokecolor="#1f4d78 [1604]" strokeweight="1pt"/>
            </w:pict>
          </mc:Fallback>
        </mc:AlternateContent>
      </w:r>
      <w:r w:rsidR="00FF6D84" w:rsidRPr="00FF6D84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121C0EE" wp14:editId="16F35D07">
                <wp:simplePos x="0" y="0"/>
                <wp:positionH relativeFrom="column">
                  <wp:posOffset>812284</wp:posOffset>
                </wp:positionH>
                <wp:positionV relativeFrom="paragraph">
                  <wp:posOffset>930533</wp:posOffset>
                </wp:positionV>
                <wp:extent cx="55" cy="477018"/>
                <wp:effectExtent l="0" t="0" r="19050" b="37465"/>
                <wp:wrapNone/>
                <wp:docPr id="19" name="Connettore 1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" cy="47701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81C4D6" id="Connettore 1 19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95pt,73.25pt" to="63.95pt,11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" strokecolor="#5b9bd5 [3204]" strokeweight=".5pt">
                <v:stroke joinstyle="miter"/>
              </v:line>
            </w:pict>
          </mc:Fallback>
        </mc:AlternateContent>
      </w:r>
      <w:r w:rsidR="00FF6D84" w:rsidRPr="00FF6D84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144A4F8" wp14:editId="11798641">
                <wp:simplePos x="0" y="0"/>
                <wp:positionH relativeFrom="column">
                  <wp:posOffset>812285</wp:posOffset>
                </wp:positionH>
                <wp:positionV relativeFrom="paragraph">
                  <wp:posOffset>1734400</wp:posOffset>
                </wp:positionV>
                <wp:extent cx="0" cy="477297"/>
                <wp:effectExtent l="0" t="0" r="19050" b="37465"/>
                <wp:wrapNone/>
                <wp:docPr id="20" name="Connettore 1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7729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CACDD5" id="Connettore 1 20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95pt,136.55pt" to="63.95pt,17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" strokecolor="#5b9bd5 [3204]" strokeweight=".5pt">
                <v:stroke joinstyle="miter"/>
              </v:line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E201C03" wp14:editId="30DFAC55">
                <wp:simplePos x="0" y="0"/>
                <wp:positionH relativeFrom="column">
                  <wp:posOffset>298331</wp:posOffset>
                </wp:positionH>
                <wp:positionV relativeFrom="paragraph">
                  <wp:posOffset>2204943</wp:posOffset>
                </wp:positionV>
                <wp:extent cx="1043425" cy="471225"/>
                <wp:effectExtent l="0" t="0" r="23495" b="24130"/>
                <wp:wrapNone/>
                <wp:docPr id="11" name="Rettango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425" cy="471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A474F0" w14:textId="77777777" w:rsidR="00D82F49" w:rsidRPr="00A50B25" w:rsidRDefault="00D82F49" w:rsidP="00A50B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PARTICELLE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201C03" id="Rettangolo 11" o:spid="_x0000_s1042" style="position:absolute;margin-left:23.5pt;margin-top:173.6pt;width:82.15pt;height:37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" fillcolor="#5b9bd5 [3204]" strokecolor="#1f4d78 [1604]" strokeweight="1pt">
                <v:textbox>
                  <w:txbxContent>
                    <w:p w14:paraId="03A474F0" w14:textId="77777777" w:rsidR="00D82F49" w:rsidRPr="00A50B25" w:rsidRDefault="00D82F49" w:rsidP="00A50B2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PARTICELLE</w:t>
                      </w:r>
                    </w:p>
                  </w:txbxContent>
                </v:textbox>
              </v:rect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FE2FB7E" wp14:editId="11D6D69C">
                <wp:simplePos x="0" y="0"/>
                <wp:positionH relativeFrom="column">
                  <wp:posOffset>3882055</wp:posOffset>
                </wp:positionH>
                <wp:positionV relativeFrom="paragraph">
                  <wp:posOffset>1659038</wp:posOffset>
                </wp:positionV>
                <wp:extent cx="5024" cy="447151"/>
                <wp:effectExtent l="0" t="0" r="33655" b="29210"/>
                <wp:wrapNone/>
                <wp:docPr id="17" name="Connettore 1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24" cy="44715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007BDB" id="Connettore 1 17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5.65pt,130.65pt" to="306.05pt,1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" strokecolor="#5b9bd5 [3204]" strokeweight=".5pt">
                <v:stroke joinstyle="miter"/>
              </v:line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F3DD3C" wp14:editId="1B7B3A57">
                <wp:simplePos x="0" y="0"/>
                <wp:positionH relativeFrom="column">
                  <wp:posOffset>3877030</wp:posOffset>
                </wp:positionH>
                <wp:positionV relativeFrom="paragraph">
                  <wp:posOffset>900388</wp:posOffset>
                </wp:positionV>
                <wp:extent cx="5513" cy="431947"/>
                <wp:effectExtent l="0" t="0" r="33020" b="25400"/>
                <wp:wrapNone/>
                <wp:docPr id="16" name="Connettore 1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13" cy="4319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4B58A6" id="Connettore 1 16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5.3pt,70.9pt" to="305.75pt,10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" strokecolor="#5b9bd5 [3204]" strokeweight=".5pt">
                <v:stroke joinstyle="miter"/>
              </v:line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179D2AD" wp14:editId="19942419">
                <wp:simplePos x="0" y="0"/>
                <wp:positionH relativeFrom="column">
                  <wp:posOffset>3684325</wp:posOffset>
                </wp:positionH>
                <wp:positionV relativeFrom="paragraph">
                  <wp:posOffset>1328776</wp:posOffset>
                </wp:positionV>
                <wp:extent cx="398297" cy="330979"/>
                <wp:effectExtent l="19050" t="19050" r="20955" b="31115"/>
                <wp:wrapNone/>
                <wp:docPr id="13" name="Romb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297" cy="330979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C68AEF" id="Rombo 13" o:spid="_x0000_s1026" type="#_x0000_t4" style="position:absolute;margin-left:290.1pt;margin-top:104.65pt;width:31.35pt;height:26.0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" fillcolor="#5b9bd5 [3204]" strokecolor="#1f4d78 [1604]" strokeweight="1pt"/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339801D" wp14:editId="2FF4B8BF">
                <wp:simplePos x="0" y="0"/>
                <wp:positionH relativeFrom="column">
                  <wp:posOffset>3387669</wp:posOffset>
                </wp:positionH>
                <wp:positionV relativeFrom="paragraph">
                  <wp:posOffset>2109260</wp:posOffset>
                </wp:positionV>
                <wp:extent cx="1043425" cy="471225"/>
                <wp:effectExtent l="0" t="0" r="23495" b="24130"/>
                <wp:wrapNone/>
                <wp:docPr id="8" name="Rettango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425" cy="471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90AD63" w14:textId="77777777" w:rsidR="00D82F49" w:rsidRDefault="00D82F49" w:rsidP="00A50B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APPEZZAMENTI</w:t>
                            </w:r>
                          </w:p>
                          <w:p w14:paraId="31586F68" w14:textId="77777777" w:rsidR="00D82F49" w:rsidRPr="00A50B25" w:rsidRDefault="00D82F49" w:rsidP="00A50B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COLTURALI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39801D" id="Rettangolo 8" o:spid="_x0000_s1043" style="position:absolute;margin-left:266.75pt;margin-top:166.1pt;width:82.15pt;height:37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" fillcolor="#5b9bd5 [3204]" strokecolor="#1f4d78 [1604]" strokeweight="1pt">
                <v:textbox>
                  <w:txbxContent>
                    <w:p w14:paraId="0890AD63" w14:textId="77777777" w:rsidR="00D82F49" w:rsidRDefault="00D82F49" w:rsidP="00A50B2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APPEZZAMENTI</w:t>
                      </w:r>
                    </w:p>
                    <w:p w14:paraId="31586F68" w14:textId="77777777" w:rsidR="00D82F49" w:rsidRPr="00A50B25" w:rsidRDefault="00D82F49" w:rsidP="00A50B2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COLTURALI</w:t>
                      </w:r>
                    </w:p>
                  </w:txbxContent>
                </v:textbox>
              </v:rect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A60338E" wp14:editId="37A6A2F5">
                <wp:simplePos x="0" y="0"/>
                <wp:positionH relativeFrom="column">
                  <wp:posOffset>1359918</wp:posOffset>
                </wp:positionH>
                <wp:positionV relativeFrom="paragraph">
                  <wp:posOffset>673721</wp:posOffset>
                </wp:positionV>
                <wp:extent cx="743061" cy="5603"/>
                <wp:effectExtent l="0" t="0" r="19050" b="33020"/>
                <wp:wrapNone/>
                <wp:docPr id="14" name="Connettore 1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43061" cy="560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75F4A6" id="Connettore 1 14" o:spid="_x0000_s1026" style="position:absolute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7.1pt,53.05pt" to="165.6pt,5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" strokecolor="#5b9bd5 [3204]" strokeweight=".5pt">
                <v:stroke joinstyle="miter"/>
              </v:line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C658B7" wp14:editId="6A46116F">
                <wp:simplePos x="0" y="0"/>
                <wp:positionH relativeFrom="column">
                  <wp:posOffset>2500407</wp:posOffset>
                </wp:positionH>
                <wp:positionV relativeFrom="paragraph">
                  <wp:posOffset>679044</wp:posOffset>
                </wp:positionV>
                <wp:extent cx="843615" cy="279"/>
                <wp:effectExtent l="0" t="0" r="13970" b="19050"/>
                <wp:wrapNone/>
                <wp:docPr id="15" name="Connettore 1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43615" cy="27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245C88" id="Connettore 1 15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9pt,53.45pt" to="263.35pt,5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" strokecolor="#5b9bd5 [3204]" strokeweight=".5pt">
                <v:stroke joinstyle="miter"/>
              </v:line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D17CEEE" wp14:editId="356A40C0">
                <wp:simplePos x="0" y="0"/>
                <wp:positionH relativeFrom="column">
                  <wp:posOffset>2108375</wp:posOffset>
                </wp:positionH>
                <wp:positionV relativeFrom="paragraph">
                  <wp:posOffset>513380</wp:posOffset>
                </wp:positionV>
                <wp:extent cx="398297" cy="330979"/>
                <wp:effectExtent l="19050" t="19050" r="20955" b="31115"/>
                <wp:wrapNone/>
                <wp:docPr id="12" name="Romb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297" cy="330979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EF8C34" id="Rombo 12" o:spid="_x0000_s1026" type="#_x0000_t4" style="position:absolute;margin-left:166pt;margin-top:40.4pt;width:31.35pt;height:26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" fillcolor="#5b9bd5 [3204]" strokecolor="#1f4d78 [1604]" strokeweight="1pt"/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42D9BF" wp14:editId="47A83F9D">
                <wp:simplePos x="0" y="0"/>
                <wp:positionH relativeFrom="column">
                  <wp:posOffset>3349569</wp:posOffset>
                </wp:positionH>
                <wp:positionV relativeFrom="paragraph">
                  <wp:posOffset>429427</wp:posOffset>
                </wp:positionV>
                <wp:extent cx="1043425" cy="471225"/>
                <wp:effectExtent l="0" t="0" r="23495" b="24130"/>
                <wp:wrapNone/>
                <wp:docPr id="7" name="Rettango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425" cy="471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CBD3AF" w14:textId="77777777" w:rsidR="00D82F49" w:rsidRPr="00A50B25" w:rsidRDefault="00D82F49" w:rsidP="00A50B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ISOLE AZIENDALI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42D9BF" id="Rettangolo 7" o:spid="_x0000_s1044" style="position:absolute;margin-left:263.75pt;margin-top:33.8pt;width:82.15pt;height:37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" fillcolor="#5b9bd5 [3204]" strokecolor="#1f4d78 [1604]" strokeweight="1pt">
                <v:textbox>
                  <w:txbxContent>
                    <w:p w14:paraId="01CBD3AF" w14:textId="77777777" w:rsidR="00D82F49" w:rsidRPr="00A50B25" w:rsidRDefault="00D82F49" w:rsidP="00A50B2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ISOLE AZIENDALI</w:t>
                      </w:r>
                    </w:p>
                  </w:txbxContent>
                </v:textbox>
              </v:rect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9D51F7" wp14:editId="5A5E21BB">
                <wp:simplePos x="0" y="0"/>
                <wp:positionH relativeFrom="column">
                  <wp:posOffset>300897</wp:posOffset>
                </wp:positionH>
                <wp:positionV relativeFrom="paragraph">
                  <wp:posOffset>449937</wp:posOffset>
                </wp:positionV>
                <wp:extent cx="1043425" cy="471225"/>
                <wp:effectExtent l="0" t="0" r="23495" b="24130"/>
                <wp:wrapNone/>
                <wp:docPr id="5" name="Rettango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425" cy="471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69AECB" w14:textId="77777777" w:rsidR="00D82F49" w:rsidRPr="00A50B25" w:rsidRDefault="00D82F49" w:rsidP="00A50B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A50B25">
                              <w:rPr>
                                <w:sz w:val="16"/>
                                <w:szCs w:val="16"/>
                              </w:rPr>
                              <w:t>SCHEDA VALIDAZIONE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9D51F7" id="Rettangolo 5" o:spid="_x0000_s1045" style="position:absolute;margin-left:23.7pt;margin-top:35.45pt;width:82.15pt;height:37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" fillcolor="#5b9bd5 [3204]" strokecolor="#1f4d78 [1604]" strokeweight="1pt">
                <v:textbox>
                  <w:txbxContent>
                    <w:p w14:paraId="1269AECB" w14:textId="77777777" w:rsidR="00D82F49" w:rsidRPr="00A50B25" w:rsidRDefault="00D82F49" w:rsidP="00A50B2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A50B25">
                        <w:rPr>
                          <w:sz w:val="16"/>
                          <w:szCs w:val="16"/>
                        </w:rPr>
                        <w:t>SCHEDA VALIDAZIONE</w:t>
                      </w:r>
                    </w:p>
                  </w:txbxContent>
                </v:textbox>
              </v:rect>
            </w:pict>
          </mc:Fallback>
        </mc:AlternateContent>
      </w:r>
      <w:r w:rsidR="00BE10F4">
        <w:br w:type="page"/>
      </w:r>
    </w:p>
    <w:p w14:paraId="5206955A" w14:textId="77777777" w:rsidR="003C7354" w:rsidRDefault="00C50614" w:rsidP="00713F97">
      <w:pPr>
        <w:pStyle w:val="Titolo2"/>
      </w:pPr>
      <w:bookmarkStart w:id="22" w:name="_Toc13728169"/>
      <w:r>
        <w:lastRenderedPageBreak/>
        <w:t>Anagrafica delle Aziende</w:t>
      </w:r>
      <w:r w:rsidR="00A57455" w:rsidRPr="00713F97">
        <w:t xml:space="preserve"> </w:t>
      </w:r>
      <w:r w:rsidR="00A57455">
        <w:t xml:space="preserve">- </w:t>
      </w:r>
      <w:r w:rsidR="00356537">
        <w:t>AABS</w:t>
      </w:r>
      <w:r>
        <w:t>SCHE</w:t>
      </w:r>
      <w:r w:rsidR="00713F97" w:rsidRPr="00713F97">
        <w:t>_TAB</w:t>
      </w:r>
      <w:bookmarkEnd w:id="22"/>
    </w:p>
    <w:p w14:paraId="619C83D2" w14:textId="77777777" w:rsidR="003C7354" w:rsidRDefault="003C7354" w:rsidP="003C7354">
      <w:pPr>
        <w:keepNext/>
      </w:pPr>
    </w:p>
    <w:p w14:paraId="4C79FF3B" w14:textId="77777777" w:rsidR="003C7354" w:rsidRDefault="003C7354" w:rsidP="003C7354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598"/>
      </w:tblGrid>
      <w:tr w:rsidR="003C7354" w:rsidRPr="00415FF4" w14:paraId="11D3FD10" w14:textId="77777777">
        <w:tc>
          <w:tcPr>
            <w:tcW w:w="1600" w:type="dxa"/>
          </w:tcPr>
          <w:p w14:paraId="7F416281" w14:textId="77777777" w:rsidR="003C7354" w:rsidRPr="00415FF4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Entity</w:t>
            </w:r>
            <w:proofErr w:type="spellEnd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Name</w:t>
            </w:r>
          </w:p>
        </w:tc>
        <w:tc>
          <w:tcPr>
            <w:tcW w:w="7598" w:type="dxa"/>
          </w:tcPr>
          <w:p w14:paraId="0A6CFA89" w14:textId="77777777" w:rsidR="003C7354" w:rsidRPr="00415FF4" w:rsidRDefault="00356537" w:rsidP="003C735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</w:t>
            </w:r>
            <w:r w:rsidR="00A665EE" w:rsidRPr="00A665EE">
              <w:rPr>
                <w:rFonts w:ascii="Calibri" w:hAnsi="Calibri" w:cs="Calibri"/>
                <w:sz w:val="20"/>
                <w:szCs w:val="20"/>
              </w:rPr>
              <w:t>SCHE_TAB</w:t>
            </w:r>
          </w:p>
        </w:tc>
      </w:tr>
      <w:tr w:rsidR="003C7354" w:rsidRPr="00415FF4" w14:paraId="70340A08" w14:textId="77777777">
        <w:tc>
          <w:tcPr>
            <w:tcW w:w="1600" w:type="dxa"/>
          </w:tcPr>
          <w:p w14:paraId="0CA0177F" w14:textId="77777777" w:rsidR="003C7354" w:rsidRPr="00415FF4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598" w:type="dxa"/>
          </w:tcPr>
          <w:p w14:paraId="74B21DF4" w14:textId="77777777" w:rsidR="003C7354" w:rsidRPr="00415FF4" w:rsidRDefault="00FC7489" w:rsidP="00FC7489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Tabella di censimento azienda con relativa scheda di validazione</w:t>
            </w:r>
          </w:p>
        </w:tc>
      </w:tr>
    </w:tbl>
    <w:p w14:paraId="1771C06E" w14:textId="77777777" w:rsidR="003C7354" w:rsidRPr="00415FF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01F0089E" w14:textId="77777777" w:rsidR="003C7354" w:rsidRPr="00415FF4" w:rsidRDefault="003C7354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00"/>
        <w:gridCol w:w="2000"/>
        <w:gridCol w:w="4998"/>
      </w:tblGrid>
      <w:tr w:rsidR="003C7354" w:rsidRPr="00EC5A46" w14:paraId="1B19FD6B" w14:textId="77777777">
        <w:tc>
          <w:tcPr>
            <w:tcW w:w="2100" w:type="dxa"/>
          </w:tcPr>
          <w:p w14:paraId="708741E7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2000" w:type="dxa"/>
          </w:tcPr>
          <w:p w14:paraId="0FF83714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Key 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Type</w:t>
            </w:r>
            <w:proofErr w:type="spellEnd"/>
          </w:p>
        </w:tc>
        <w:tc>
          <w:tcPr>
            <w:tcW w:w="4998" w:type="dxa"/>
          </w:tcPr>
          <w:p w14:paraId="4065C3EC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3C7354" w:rsidRPr="00EC5A46" w14:paraId="3276B249" w14:textId="77777777">
        <w:tc>
          <w:tcPr>
            <w:tcW w:w="2100" w:type="dxa"/>
          </w:tcPr>
          <w:p w14:paraId="4F1BACB0" w14:textId="3A92D959" w:rsidR="003C7354" w:rsidRPr="00EC5A46" w:rsidRDefault="00356537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AABS</w:t>
            </w:r>
            <w:r w:rsidR="003625E0" w:rsidRPr="00EC5A46">
              <w:rPr>
                <w:rFonts w:ascii="Calibri" w:hAnsi="Calibri" w:cs="Calibri"/>
                <w:sz w:val="20"/>
                <w:szCs w:val="20"/>
              </w:rPr>
              <w:t>SCHE</w:t>
            </w:r>
            <w:r w:rsidR="007F72A8" w:rsidRPr="00EC5A46">
              <w:rPr>
                <w:rFonts w:ascii="Calibri" w:hAnsi="Calibri" w:cs="Calibri"/>
                <w:sz w:val="20"/>
                <w:szCs w:val="20"/>
              </w:rPr>
              <w:t>_</w:t>
            </w:r>
            <w:r w:rsidR="00FC7489" w:rsidRPr="00EC5A46">
              <w:rPr>
                <w:rFonts w:ascii="Calibri" w:hAnsi="Calibri" w:cs="Calibri"/>
                <w:sz w:val="20"/>
                <w:szCs w:val="20"/>
              </w:rPr>
              <w:t>PK</w:t>
            </w:r>
          </w:p>
        </w:tc>
        <w:tc>
          <w:tcPr>
            <w:tcW w:w="2000" w:type="dxa"/>
          </w:tcPr>
          <w:p w14:paraId="73BCCC54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sz w:val="20"/>
                <w:szCs w:val="20"/>
              </w:rPr>
              <w:t>PrimaryKey</w:t>
            </w:r>
            <w:proofErr w:type="spellEnd"/>
          </w:p>
        </w:tc>
        <w:tc>
          <w:tcPr>
            <w:tcW w:w="4998" w:type="dxa"/>
          </w:tcPr>
          <w:p w14:paraId="2CF79E0A" w14:textId="14C2D40A" w:rsidR="003C7354" w:rsidRPr="00EC5A46" w:rsidRDefault="00E523FA" w:rsidP="00F412DE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PRG_SCHEDA</w:t>
            </w:r>
            <w:r w:rsidR="00BE473D" w:rsidRPr="00EC5A46">
              <w:rPr>
                <w:rFonts w:ascii="Calibri" w:hAnsi="Calibri"/>
                <w:color w:val="000000"/>
                <w:sz w:val="20"/>
                <w:szCs w:val="20"/>
              </w:rPr>
              <w:t>, ID_ORPA</w:t>
            </w:r>
          </w:p>
        </w:tc>
      </w:tr>
    </w:tbl>
    <w:p w14:paraId="0EA26D65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proofErr w:type="spellStart"/>
      <w:r>
        <w:rPr>
          <w:rFonts w:ascii="Arial" w:hAnsi="Arial"/>
          <w:b/>
          <w:bCs/>
          <w:smallCaps w:val="0"/>
          <w:color w:val="0000FF"/>
        </w:rPr>
        <w:t>Attributes</w:t>
      </w:r>
      <w:proofErr w:type="spellEnd"/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084B6B20" w14:textId="77777777" w:rsidR="003C7354" w:rsidRDefault="003C7354" w:rsidP="00EC5A46">
      <w:pPr>
        <w:pStyle w:val="Sommario1"/>
      </w:pPr>
    </w:p>
    <w:tbl>
      <w:tblPr>
        <w:tblW w:w="9098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00"/>
        <w:gridCol w:w="1811"/>
        <w:gridCol w:w="600"/>
        <w:gridCol w:w="4787"/>
      </w:tblGrid>
      <w:tr w:rsidR="001B63E8" w:rsidRPr="00EC5A46" w14:paraId="257D56DE" w14:textId="77777777" w:rsidTr="001B63E8">
        <w:tc>
          <w:tcPr>
            <w:tcW w:w="1900" w:type="dxa"/>
          </w:tcPr>
          <w:p w14:paraId="50595D47" w14:textId="77777777" w:rsidR="001B63E8" w:rsidRPr="00EC5A46" w:rsidRDefault="001B63E8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Attribute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Logical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Rolename</w:t>
            </w:r>
            <w:proofErr w:type="spellEnd"/>
          </w:p>
        </w:tc>
        <w:tc>
          <w:tcPr>
            <w:tcW w:w="1811" w:type="dxa"/>
          </w:tcPr>
          <w:p w14:paraId="0F5C3E8B" w14:textId="77777777" w:rsidR="001B63E8" w:rsidRPr="00EC5A46" w:rsidRDefault="001B63E8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Datatype</w:t>
            </w:r>
            <w:proofErr w:type="spellEnd"/>
          </w:p>
        </w:tc>
        <w:tc>
          <w:tcPr>
            <w:tcW w:w="600" w:type="dxa"/>
          </w:tcPr>
          <w:p w14:paraId="60D8147D" w14:textId="77777777" w:rsidR="001B63E8" w:rsidRPr="00EC5A46" w:rsidRDefault="001B63E8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Null</w:t>
            </w:r>
            <w:proofErr w:type="spellEnd"/>
          </w:p>
        </w:tc>
        <w:tc>
          <w:tcPr>
            <w:tcW w:w="4787" w:type="dxa"/>
          </w:tcPr>
          <w:p w14:paraId="5C96EFE0" w14:textId="77777777" w:rsidR="001B63E8" w:rsidRPr="00EC5A46" w:rsidRDefault="001B63E8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</w:tr>
      <w:tr w:rsidR="00E523FA" w:rsidRPr="00EC5A46" w14:paraId="345DEE09" w14:textId="77777777" w:rsidTr="001B63E8">
        <w:tc>
          <w:tcPr>
            <w:tcW w:w="1900" w:type="dxa"/>
          </w:tcPr>
          <w:p w14:paraId="566D3D76" w14:textId="1173D2C0" w:rsidR="00E523FA" w:rsidRPr="00EC5A46" w:rsidRDefault="00E523FA" w:rsidP="003C7354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PRG_SCHEDA</w:t>
            </w:r>
          </w:p>
        </w:tc>
        <w:tc>
          <w:tcPr>
            <w:tcW w:w="1811" w:type="dxa"/>
          </w:tcPr>
          <w:p w14:paraId="37DBCA0F" w14:textId="2368CFE4" w:rsidR="00E523FA" w:rsidRPr="00EC5A46" w:rsidRDefault="00E523FA" w:rsidP="003C7354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05E37466" w14:textId="06FC23E4" w:rsidR="00E523FA" w:rsidRPr="00EC5A46" w:rsidRDefault="00E523FA" w:rsidP="003C7354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87" w:type="dxa"/>
          </w:tcPr>
          <w:p w14:paraId="01F52375" w14:textId="44DDB0C1" w:rsidR="00E523FA" w:rsidRPr="00EC5A46" w:rsidRDefault="00E523FA" w:rsidP="003C7354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Progressivo numerico univoco</w:t>
            </w:r>
            <w:r w:rsidR="00125538" w:rsidRPr="00EC5A46">
              <w:rPr>
                <w:rFonts w:ascii="Calibri" w:hAnsi="Calibri"/>
                <w:color w:val="000000"/>
                <w:sz w:val="20"/>
                <w:szCs w:val="20"/>
              </w:rPr>
              <w:t xml:space="preserve"> della scheda</w:t>
            </w:r>
          </w:p>
        </w:tc>
      </w:tr>
      <w:tr w:rsidR="001B63E8" w:rsidRPr="00EC5A46" w14:paraId="57CFCE03" w14:textId="77777777" w:rsidTr="001B63E8">
        <w:tc>
          <w:tcPr>
            <w:tcW w:w="1900" w:type="dxa"/>
            <w:vAlign w:val="bottom"/>
          </w:tcPr>
          <w:p w14:paraId="547A4B1A" w14:textId="77777777" w:rsidR="001B63E8" w:rsidRPr="00EC5A46" w:rsidRDefault="001B63E8" w:rsidP="00FC7489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CUAA</w:t>
            </w:r>
          </w:p>
        </w:tc>
        <w:tc>
          <w:tcPr>
            <w:tcW w:w="1811" w:type="dxa"/>
            <w:vAlign w:val="bottom"/>
          </w:tcPr>
          <w:p w14:paraId="72A01715" w14:textId="77777777" w:rsidR="001B63E8" w:rsidRPr="00EC5A46" w:rsidRDefault="001B63E8" w:rsidP="00FC7489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VARCHAR</w:t>
            </w:r>
          </w:p>
        </w:tc>
        <w:tc>
          <w:tcPr>
            <w:tcW w:w="600" w:type="dxa"/>
            <w:vAlign w:val="bottom"/>
          </w:tcPr>
          <w:p w14:paraId="02A27D63" w14:textId="77777777" w:rsidR="001B63E8" w:rsidRPr="00EC5A46" w:rsidRDefault="001B63E8" w:rsidP="00FC7489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87" w:type="dxa"/>
          </w:tcPr>
          <w:p w14:paraId="2EB10313" w14:textId="77777777" w:rsidR="001B63E8" w:rsidRPr="00EC5A46" w:rsidRDefault="001B63E8" w:rsidP="006A13B4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sz w:val="20"/>
                <w:szCs w:val="20"/>
              </w:rPr>
              <w:t>Cuaa</w:t>
            </w:r>
            <w:proofErr w:type="spellEnd"/>
            <w:r w:rsidRPr="00EC5A46">
              <w:rPr>
                <w:rFonts w:ascii="Calibri" w:hAnsi="Calibri" w:cs="Calibri"/>
                <w:sz w:val="20"/>
                <w:szCs w:val="20"/>
              </w:rPr>
              <w:t xml:space="preserve"> dell’azienda</w:t>
            </w:r>
          </w:p>
        </w:tc>
      </w:tr>
      <w:tr w:rsidR="00361062" w:rsidRPr="00EC5A46" w14:paraId="73F0C065" w14:textId="77777777" w:rsidTr="001B63E8">
        <w:tc>
          <w:tcPr>
            <w:tcW w:w="1900" w:type="dxa"/>
            <w:vAlign w:val="bottom"/>
          </w:tcPr>
          <w:p w14:paraId="6C1FBFD2" w14:textId="386713C2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DATA_SCHEDA</w:t>
            </w:r>
          </w:p>
        </w:tc>
        <w:tc>
          <w:tcPr>
            <w:tcW w:w="1811" w:type="dxa"/>
            <w:vAlign w:val="bottom"/>
          </w:tcPr>
          <w:p w14:paraId="190ED9C5" w14:textId="656DBD5C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600" w:type="dxa"/>
            <w:vAlign w:val="bottom"/>
          </w:tcPr>
          <w:p w14:paraId="69C5256B" w14:textId="3E0661FE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87" w:type="dxa"/>
          </w:tcPr>
          <w:p w14:paraId="4B396551" w14:textId="15EA1283" w:rsidR="00361062" w:rsidRPr="00EC5A46" w:rsidRDefault="00361062" w:rsidP="00361062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di creazione della scheda di validazione</w:t>
            </w:r>
          </w:p>
        </w:tc>
      </w:tr>
      <w:tr w:rsidR="00361062" w:rsidRPr="00EC5A46" w14:paraId="4741F518" w14:textId="77777777" w:rsidTr="001B63E8">
        <w:tc>
          <w:tcPr>
            <w:tcW w:w="1900" w:type="dxa"/>
            <w:vAlign w:val="bottom"/>
          </w:tcPr>
          <w:p w14:paraId="33F9F4FB" w14:textId="3FEB8964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DATA_RIFE</w:t>
            </w:r>
          </w:p>
        </w:tc>
        <w:tc>
          <w:tcPr>
            <w:tcW w:w="1811" w:type="dxa"/>
            <w:vAlign w:val="bottom"/>
          </w:tcPr>
          <w:p w14:paraId="17380A2B" w14:textId="4A02A5A8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600" w:type="dxa"/>
            <w:vAlign w:val="bottom"/>
          </w:tcPr>
          <w:p w14:paraId="5BEAC3F3" w14:textId="629A002F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87" w:type="dxa"/>
          </w:tcPr>
          <w:p w14:paraId="586C212F" w14:textId="49060954" w:rsidR="00361062" w:rsidRPr="00EC5A46" w:rsidRDefault="00361062" w:rsidP="00361062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di riferimento dei dati della scheda</w:t>
            </w:r>
          </w:p>
        </w:tc>
      </w:tr>
      <w:tr w:rsidR="00361062" w:rsidRPr="00EC5A46" w14:paraId="145F86D1" w14:textId="77777777" w:rsidTr="001B63E8">
        <w:tc>
          <w:tcPr>
            <w:tcW w:w="1900" w:type="dxa"/>
            <w:vAlign w:val="bottom"/>
          </w:tcPr>
          <w:p w14:paraId="7A62DD8D" w14:textId="5259875D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811" w:type="dxa"/>
            <w:vAlign w:val="bottom"/>
          </w:tcPr>
          <w:p w14:paraId="3DDA6E8C" w14:textId="4FAAD5F9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  <w:vAlign w:val="bottom"/>
          </w:tcPr>
          <w:p w14:paraId="7FCFC24E" w14:textId="67DF8D78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87" w:type="dxa"/>
          </w:tcPr>
          <w:p w14:paraId="605E152F" w14:textId="6F9CEF41" w:rsidR="00361062" w:rsidRPr="00EC5A46" w:rsidRDefault="00361062" w:rsidP="00361062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dell’organismo pagatore</w:t>
            </w:r>
            <w:r w:rsidR="00E82AC3" w:rsidRPr="00EC5A46">
              <w:rPr>
                <w:rFonts w:ascii="Calibri" w:hAnsi="Calibri" w:cs="Calibri"/>
                <w:sz w:val="20"/>
                <w:szCs w:val="20"/>
              </w:rPr>
              <w:t xml:space="preserve"> (Tabella 5.9.16)</w:t>
            </w:r>
          </w:p>
        </w:tc>
      </w:tr>
      <w:tr w:rsidR="00361062" w:rsidRPr="00EC5A46" w14:paraId="5C8EFF19" w14:textId="77777777" w:rsidTr="001B63E8">
        <w:tc>
          <w:tcPr>
            <w:tcW w:w="1900" w:type="dxa"/>
            <w:vAlign w:val="bottom"/>
          </w:tcPr>
          <w:p w14:paraId="48B79795" w14:textId="1BC11B48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811" w:type="dxa"/>
            <w:vAlign w:val="bottom"/>
          </w:tcPr>
          <w:p w14:paraId="463EFF9A" w14:textId="693043C6" w:rsidR="00361062" w:rsidRPr="00EC5A46" w:rsidRDefault="00575253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600" w:type="dxa"/>
            <w:vAlign w:val="bottom"/>
          </w:tcPr>
          <w:p w14:paraId="79E093EE" w14:textId="6F83B7A0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87" w:type="dxa"/>
          </w:tcPr>
          <w:p w14:paraId="3797FB43" w14:textId="2B2864B2" w:rsidR="00361062" w:rsidRPr="00EC5A46" w:rsidRDefault="00361062" w:rsidP="00361062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Identificativo della scheda di validazione</w:t>
            </w:r>
          </w:p>
        </w:tc>
      </w:tr>
    </w:tbl>
    <w:p w14:paraId="6EFCA428" w14:textId="77777777" w:rsidR="00BE10F4" w:rsidRDefault="00BE10F4" w:rsidP="003C7354">
      <w:pPr>
        <w:pStyle w:val="Corpotesto"/>
      </w:pPr>
    </w:p>
    <w:p w14:paraId="6D329847" w14:textId="77777777" w:rsidR="003C7354" w:rsidRPr="00ED674C" w:rsidRDefault="00BE10F4" w:rsidP="003C7354">
      <w:pPr>
        <w:pStyle w:val="Corpotesto"/>
      </w:pPr>
      <w:r>
        <w:br w:type="page"/>
      </w:r>
    </w:p>
    <w:p w14:paraId="4908BE79" w14:textId="77777777" w:rsidR="003C7354" w:rsidRDefault="00C50614" w:rsidP="003C7354">
      <w:pPr>
        <w:pStyle w:val="Titolo2"/>
      </w:pPr>
      <w:bookmarkStart w:id="23" w:name="_Toc13728170"/>
      <w:bookmarkEnd w:id="21"/>
      <w:r>
        <w:lastRenderedPageBreak/>
        <w:t>Isole Aziendali</w:t>
      </w:r>
      <w:r w:rsidR="00A57455">
        <w:t xml:space="preserve"> - </w:t>
      </w:r>
      <w:r w:rsidR="00356537">
        <w:t>AABS</w:t>
      </w:r>
      <w:r>
        <w:t>ISOL</w:t>
      </w:r>
      <w:r w:rsidR="002B0537">
        <w:t>_TAB</w:t>
      </w:r>
      <w:bookmarkEnd w:id="23"/>
    </w:p>
    <w:p w14:paraId="6F800A56" w14:textId="77777777" w:rsidR="003C7354" w:rsidRDefault="003C7354" w:rsidP="003C7354">
      <w:pPr>
        <w:keepNext/>
      </w:pPr>
    </w:p>
    <w:p w14:paraId="1E19720A" w14:textId="77777777" w:rsidR="003C7354" w:rsidRDefault="003C7354" w:rsidP="003C7354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739"/>
      </w:tblGrid>
      <w:tr w:rsidR="003C7354" w:rsidRPr="00C01986" w14:paraId="5BAEC24F" w14:textId="77777777">
        <w:tc>
          <w:tcPr>
            <w:tcW w:w="1600" w:type="dxa"/>
          </w:tcPr>
          <w:p w14:paraId="5138B995" w14:textId="77777777" w:rsidR="003C7354" w:rsidRPr="00C0198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Entity</w:t>
            </w:r>
            <w:proofErr w:type="spellEnd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Name</w:t>
            </w:r>
          </w:p>
        </w:tc>
        <w:tc>
          <w:tcPr>
            <w:tcW w:w="7739" w:type="dxa"/>
          </w:tcPr>
          <w:p w14:paraId="08345BB4" w14:textId="77777777" w:rsidR="003C7354" w:rsidRPr="00C01986" w:rsidRDefault="00356537" w:rsidP="003C735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</w:t>
            </w:r>
            <w:r w:rsidR="00C50614" w:rsidRPr="00C50614">
              <w:rPr>
                <w:rFonts w:ascii="Calibri" w:hAnsi="Calibri" w:cs="Calibri"/>
                <w:sz w:val="20"/>
                <w:szCs w:val="20"/>
              </w:rPr>
              <w:t>ISOL_TAB</w:t>
            </w:r>
          </w:p>
        </w:tc>
      </w:tr>
      <w:tr w:rsidR="003C7354" w:rsidRPr="00C01986" w14:paraId="7EF9485F" w14:textId="77777777">
        <w:tc>
          <w:tcPr>
            <w:tcW w:w="1600" w:type="dxa"/>
          </w:tcPr>
          <w:p w14:paraId="5A613A32" w14:textId="77777777" w:rsidR="003C7354" w:rsidRPr="00C0198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739" w:type="dxa"/>
          </w:tcPr>
          <w:p w14:paraId="5F0286C6" w14:textId="77777777" w:rsidR="003C7354" w:rsidRPr="00C01986" w:rsidRDefault="002C46F9" w:rsidP="00C5061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Tabella </w:t>
            </w:r>
            <w:r w:rsidR="00C50614">
              <w:rPr>
                <w:rFonts w:ascii="Calibri" w:hAnsi="Calibri" w:cs="Calibri"/>
                <w:sz w:val="20"/>
                <w:szCs w:val="20"/>
              </w:rPr>
              <w:t>delle Isole Aziendali, relative ad una isola aziendale, con relative geometrie.</w:t>
            </w:r>
            <w:r w:rsidR="003C7354" w:rsidRPr="00C01986">
              <w:rPr>
                <w:rFonts w:ascii="Calibri" w:hAnsi="Calibri" w:cs="Calibri"/>
                <w:sz w:val="20"/>
                <w:szCs w:val="20"/>
              </w:rPr>
              <w:br/>
            </w:r>
          </w:p>
        </w:tc>
      </w:tr>
    </w:tbl>
    <w:p w14:paraId="3C5A5AAD" w14:textId="77777777" w:rsidR="003C7354" w:rsidRPr="00415FF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7155638E" w14:textId="77777777" w:rsidR="003C7354" w:rsidRPr="00415FF4" w:rsidRDefault="003C7354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00"/>
        <w:gridCol w:w="2000"/>
        <w:gridCol w:w="5139"/>
      </w:tblGrid>
      <w:tr w:rsidR="003C7354" w:rsidRPr="00415FF4" w14:paraId="2B804847" w14:textId="77777777">
        <w:tc>
          <w:tcPr>
            <w:tcW w:w="2100" w:type="dxa"/>
          </w:tcPr>
          <w:p w14:paraId="73D92E14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2000" w:type="dxa"/>
          </w:tcPr>
          <w:p w14:paraId="6DC999E4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Key </w:t>
            </w:r>
            <w:proofErr w:type="spellStart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Type</w:t>
            </w:r>
            <w:proofErr w:type="spellEnd"/>
          </w:p>
        </w:tc>
        <w:tc>
          <w:tcPr>
            <w:tcW w:w="5139" w:type="dxa"/>
          </w:tcPr>
          <w:p w14:paraId="6A21BDEE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3C7354" w:rsidRPr="00415FF4" w14:paraId="10850259" w14:textId="77777777">
        <w:tc>
          <w:tcPr>
            <w:tcW w:w="2100" w:type="dxa"/>
          </w:tcPr>
          <w:p w14:paraId="73618616" w14:textId="5D86AAD8" w:rsidR="003C7354" w:rsidRPr="00415FF4" w:rsidRDefault="00356537" w:rsidP="00C50614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</w:t>
            </w:r>
            <w:r w:rsidR="00C50614">
              <w:rPr>
                <w:rFonts w:ascii="Calibri" w:hAnsi="Calibri" w:cs="Calibri"/>
                <w:sz w:val="20"/>
                <w:szCs w:val="20"/>
              </w:rPr>
              <w:t>ISOL</w:t>
            </w:r>
            <w:r w:rsidR="007F72A8">
              <w:rPr>
                <w:rFonts w:ascii="Calibri" w:hAnsi="Calibri" w:cs="Calibri"/>
                <w:sz w:val="20"/>
                <w:szCs w:val="20"/>
              </w:rPr>
              <w:t>_</w:t>
            </w:r>
            <w:r w:rsidR="003C7354" w:rsidRPr="00415FF4">
              <w:rPr>
                <w:rFonts w:ascii="Calibri" w:hAnsi="Calibri" w:cs="Calibri"/>
                <w:sz w:val="20"/>
                <w:szCs w:val="20"/>
              </w:rPr>
              <w:t>PK</w:t>
            </w:r>
          </w:p>
        </w:tc>
        <w:tc>
          <w:tcPr>
            <w:tcW w:w="2000" w:type="dxa"/>
          </w:tcPr>
          <w:p w14:paraId="7F61DFF7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415FF4">
              <w:rPr>
                <w:rFonts w:ascii="Calibri" w:hAnsi="Calibri" w:cs="Calibri"/>
                <w:sz w:val="20"/>
                <w:szCs w:val="20"/>
              </w:rPr>
              <w:t>PrimaryKey</w:t>
            </w:r>
            <w:proofErr w:type="spellEnd"/>
          </w:p>
        </w:tc>
        <w:tc>
          <w:tcPr>
            <w:tcW w:w="5139" w:type="dxa"/>
          </w:tcPr>
          <w:p w14:paraId="68DA0F2C" w14:textId="389112A3" w:rsidR="003C7354" w:rsidRPr="00B541F1" w:rsidRDefault="00380D10" w:rsidP="004A7E8D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CODI</w:t>
            </w:r>
            <w:r w:rsidR="00C50614">
              <w:rPr>
                <w:rFonts w:ascii="Calibri" w:hAnsi="Calibri" w:cs="Calibri"/>
                <w:sz w:val="20"/>
                <w:szCs w:val="20"/>
              </w:rPr>
              <w:t>_ISOL</w:t>
            </w:r>
            <w:r w:rsidR="00255C36">
              <w:rPr>
                <w:rFonts w:ascii="Calibri" w:hAnsi="Calibri" w:cs="Calibri"/>
                <w:sz w:val="20"/>
                <w:szCs w:val="20"/>
              </w:rPr>
              <w:t>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ID_</w:t>
            </w:r>
            <w:proofErr w:type="gramStart"/>
            <w:r>
              <w:rPr>
                <w:rFonts w:ascii="Calibri" w:hAnsi="Calibri" w:cs="Calibri"/>
                <w:sz w:val="20"/>
                <w:szCs w:val="20"/>
              </w:rPr>
              <w:t xml:space="preserve">ORPA, </w:t>
            </w:r>
            <w:r w:rsidR="00255C36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4A7E8D">
              <w:rPr>
                <w:rFonts w:ascii="Calibri" w:hAnsi="Calibri" w:cs="Calibri"/>
                <w:sz w:val="20"/>
                <w:szCs w:val="20"/>
              </w:rPr>
              <w:t>PRG</w:t>
            </w:r>
            <w:proofErr w:type="gramEnd"/>
            <w:r w:rsidR="00255C36" w:rsidRPr="009B0462">
              <w:rPr>
                <w:rFonts w:ascii="Calibri" w:hAnsi="Calibri" w:cs="Calibri"/>
                <w:sz w:val="20"/>
                <w:szCs w:val="20"/>
              </w:rPr>
              <w:t>_SCHEDA</w:t>
            </w:r>
          </w:p>
        </w:tc>
      </w:tr>
    </w:tbl>
    <w:p w14:paraId="59B7D15E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/>
          <w:b/>
          <w:bCs/>
          <w:smallCaps w:val="0"/>
          <w:color w:val="0000FF"/>
        </w:rPr>
      </w:pPr>
    </w:p>
    <w:p w14:paraId="7BE7F676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proofErr w:type="spellStart"/>
      <w:r>
        <w:rPr>
          <w:rFonts w:ascii="Arial" w:hAnsi="Arial"/>
          <w:b/>
          <w:bCs/>
          <w:smallCaps w:val="0"/>
          <w:color w:val="0000FF"/>
        </w:rPr>
        <w:t>Attributes</w:t>
      </w:r>
      <w:proofErr w:type="spellEnd"/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0CE6FB9D" w14:textId="77777777" w:rsidR="003C7354" w:rsidRPr="00EC5A46" w:rsidRDefault="003C7354" w:rsidP="00EC5A46">
      <w:pPr>
        <w:pStyle w:val="Sommario1"/>
      </w:pPr>
    </w:p>
    <w:tbl>
      <w:tblPr>
        <w:tblW w:w="9239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10"/>
        <w:gridCol w:w="1730"/>
        <w:gridCol w:w="567"/>
        <w:gridCol w:w="4932"/>
      </w:tblGrid>
      <w:tr w:rsidR="007C2D8B" w:rsidRPr="00EC5A46" w14:paraId="19471035" w14:textId="77777777" w:rsidTr="007C2D8B">
        <w:tc>
          <w:tcPr>
            <w:tcW w:w="2010" w:type="dxa"/>
          </w:tcPr>
          <w:p w14:paraId="144F7B7F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Attribute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Logical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Rolename</w:t>
            </w:r>
            <w:proofErr w:type="spellEnd"/>
          </w:p>
        </w:tc>
        <w:tc>
          <w:tcPr>
            <w:tcW w:w="1730" w:type="dxa"/>
          </w:tcPr>
          <w:p w14:paraId="48417939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Datatype</w:t>
            </w:r>
            <w:proofErr w:type="spellEnd"/>
          </w:p>
        </w:tc>
        <w:tc>
          <w:tcPr>
            <w:tcW w:w="567" w:type="dxa"/>
          </w:tcPr>
          <w:p w14:paraId="12D4617E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Null</w:t>
            </w:r>
            <w:proofErr w:type="spellEnd"/>
          </w:p>
        </w:tc>
        <w:tc>
          <w:tcPr>
            <w:tcW w:w="4932" w:type="dxa"/>
          </w:tcPr>
          <w:p w14:paraId="78ACD3D2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</w:tr>
      <w:tr w:rsidR="004A7E8D" w:rsidRPr="00EC5A46" w14:paraId="4E7604F9" w14:textId="77777777" w:rsidTr="00BB7F26">
        <w:tc>
          <w:tcPr>
            <w:tcW w:w="2010" w:type="dxa"/>
          </w:tcPr>
          <w:p w14:paraId="2FC69E62" w14:textId="6E0D874F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PRG_SCHEDA</w:t>
            </w:r>
          </w:p>
        </w:tc>
        <w:tc>
          <w:tcPr>
            <w:tcW w:w="1730" w:type="dxa"/>
          </w:tcPr>
          <w:p w14:paraId="71B6D36A" w14:textId="180CC701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</w:tcPr>
          <w:p w14:paraId="0DD98418" w14:textId="3D3B3B05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6CAD467C" w14:textId="2453F780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Progressivo numerico univoco della scheda</w:t>
            </w:r>
          </w:p>
        </w:tc>
      </w:tr>
      <w:tr w:rsidR="004A7E8D" w:rsidRPr="00EC5A46" w14:paraId="479CBC90" w14:textId="77777777" w:rsidTr="007C2D8B">
        <w:tc>
          <w:tcPr>
            <w:tcW w:w="2010" w:type="dxa"/>
            <w:vAlign w:val="bottom"/>
          </w:tcPr>
          <w:p w14:paraId="65AE9EF2" w14:textId="312367A0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CODI_ISOL</w:t>
            </w:r>
          </w:p>
        </w:tc>
        <w:tc>
          <w:tcPr>
            <w:tcW w:w="1730" w:type="dxa"/>
            <w:vAlign w:val="bottom"/>
          </w:tcPr>
          <w:p w14:paraId="77149895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</w:tcPr>
          <w:p w14:paraId="6C2E70D5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4CAB7A03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univoco LPIS-SIPA nazionale dell’isola aziendale, composto dalla seguente concatenazione di valori</w:t>
            </w:r>
          </w:p>
          <w:p w14:paraId="6974AED0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&lt;Codice OPR&gt;/&lt;CUAA&gt;/&lt;PROGRESSIVO ALFANUMERICO&gt;</w:t>
            </w:r>
          </w:p>
          <w:p w14:paraId="3C6346B7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es: IT01/DNRGNN81E06H501B/AAA01</w:t>
            </w:r>
          </w:p>
        </w:tc>
      </w:tr>
      <w:tr w:rsidR="004A7E8D" w:rsidRPr="00EC5A46" w14:paraId="3B87DCA1" w14:textId="77777777" w:rsidTr="007C2D8B">
        <w:tc>
          <w:tcPr>
            <w:tcW w:w="2010" w:type="dxa"/>
            <w:vAlign w:val="bottom"/>
          </w:tcPr>
          <w:p w14:paraId="62FAB13C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730" w:type="dxa"/>
            <w:vAlign w:val="bottom"/>
          </w:tcPr>
          <w:p w14:paraId="466E2B3B" w14:textId="0FE81844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</w:tcPr>
          <w:p w14:paraId="0B7D4782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602D0E3B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Identificativo della scheda di validazione</w:t>
            </w:r>
          </w:p>
        </w:tc>
      </w:tr>
      <w:tr w:rsidR="004A7E8D" w:rsidRPr="00EC5A46" w14:paraId="01D35526" w14:textId="77777777" w:rsidTr="007C2D8B">
        <w:tc>
          <w:tcPr>
            <w:tcW w:w="2010" w:type="dxa"/>
            <w:vAlign w:val="bottom"/>
          </w:tcPr>
          <w:p w14:paraId="6627D53E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DATA_INIZIO</w:t>
            </w:r>
          </w:p>
        </w:tc>
        <w:tc>
          <w:tcPr>
            <w:tcW w:w="1730" w:type="dxa"/>
            <w:vAlign w:val="bottom"/>
          </w:tcPr>
          <w:p w14:paraId="212C93AD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67" w:type="dxa"/>
          </w:tcPr>
          <w:p w14:paraId="462A19C1" w14:textId="18E6075B" w:rsidR="004A7E8D" w:rsidRPr="00EC5A46" w:rsidRDefault="009E2BB8" w:rsidP="004A7E8D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582AED02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inizio validità isola</w:t>
            </w:r>
          </w:p>
        </w:tc>
      </w:tr>
      <w:tr w:rsidR="004A7E8D" w:rsidRPr="00EC5A46" w14:paraId="67A68BBB" w14:textId="77777777" w:rsidTr="007C2D8B">
        <w:tc>
          <w:tcPr>
            <w:tcW w:w="2010" w:type="dxa"/>
            <w:vAlign w:val="bottom"/>
          </w:tcPr>
          <w:p w14:paraId="23764A1B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DATA_FINE</w:t>
            </w:r>
          </w:p>
        </w:tc>
        <w:tc>
          <w:tcPr>
            <w:tcW w:w="1730" w:type="dxa"/>
            <w:vAlign w:val="bottom"/>
          </w:tcPr>
          <w:p w14:paraId="0C05A33D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67" w:type="dxa"/>
          </w:tcPr>
          <w:p w14:paraId="4F5412D5" w14:textId="776ABD59" w:rsidR="004A7E8D" w:rsidRPr="00EC5A46" w:rsidRDefault="009E2BB8" w:rsidP="004A7E8D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67634DA4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fine validità isola</w:t>
            </w:r>
          </w:p>
        </w:tc>
      </w:tr>
      <w:tr w:rsidR="004A7E8D" w:rsidRPr="00EC5A46" w14:paraId="128DEB5D" w14:textId="77777777" w:rsidTr="007C2D8B">
        <w:tc>
          <w:tcPr>
            <w:tcW w:w="2010" w:type="dxa"/>
            <w:vAlign w:val="bottom"/>
          </w:tcPr>
          <w:p w14:paraId="7B4B6823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DATA_RIFE</w:t>
            </w:r>
          </w:p>
        </w:tc>
        <w:tc>
          <w:tcPr>
            <w:tcW w:w="1730" w:type="dxa"/>
            <w:vAlign w:val="bottom"/>
          </w:tcPr>
          <w:p w14:paraId="16E6F370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67" w:type="dxa"/>
          </w:tcPr>
          <w:p w14:paraId="3515D8BE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2228CEB0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di riferimento dei dati dell’isola</w:t>
            </w:r>
          </w:p>
        </w:tc>
      </w:tr>
      <w:tr w:rsidR="004A7E8D" w:rsidRPr="00EC5A46" w14:paraId="2C95AFB5" w14:textId="77777777" w:rsidTr="007C2D8B">
        <w:tc>
          <w:tcPr>
            <w:tcW w:w="2010" w:type="dxa"/>
            <w:vAlign w:val="bottom"/>
          </w:tcPr>
          <w:p w14:paraId="698B15D1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SUPE</w:t>
            </w:r>
          </w:p>
        </w:tc>
        <w:tc>
          <w:tcPr>
            <w:tcW w:w="1730" w:type="dxa"/>
            <w:vAlign w:val="bottom"/>
          </w:tcPr>
          <w:p w14:paraId="17D0D443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</w:tcPr>
          <w:p w14:paraId="416BBFF1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5DAF63D4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Superfice in metri quadri dell’isola</w:t>
            </w:r>
          </w:p>
        </w:tc>
      </w:tr>
      <w:tr w:rsidR="004A7E8D" w:rsidRPr="00EC5A46" w14:paraId="05918F59" w14:textId="77777777" w:rsidTr="007C2D8B">
        <w:tc>
          <w:tcPr>
            <w:tcW w:w="2010" w:type="dxa"/>
            <w:vAlign w:val="bottom"/>
          </w:tcPr>
          <w:p w14:paraId="0582779E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SHAPE</w:t>
            </w:r>
          </w:p>
        </w:tc>
        <w:tc>
          <w:tcPr>
            <w:tcW w:w="1730" w:type="dxa"/>
            <w:vAlign w:val="bottom"/>
          </w:tcPr>
          <w:p w14:paraId="79339919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WKT</w:t>
            </w:r>
          </w:p>
        </w:tc>
        <w:tc>
          <w:tcPr>
            <w:tcW w:w="567" w:type="dxa"/>
          </w:tcPr>
          <w:p w14:paraId="4B8556D5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556101DE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Geometria dell’Isola</w:t>
            </w:r>
          </w:p>
        </w:tc>
      </w:tr>
      <w:tr w:rsidR="004A7E8D" w:rsidRPr="00EC5A46" w14:paraId="798C55EE" w14:textId="77777777" w:rsidTr="00CC2DE9">
        <w:tc>
          <w:tcPr>
            <w:tcW w:w="2010" w:type="dxa"/>
            <w:vAlign w:val="bottom"/>
          </w:tcPr>
          <w:p w14:paraId="3C34F9D0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730" w:type="dxa"/>
            <w:vAlign w:val="bottom"/>
          </w:tcPr>
          <w:p w14:paraId="5760680B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vAlign w:val="bottom"/>
          </w:tcPr>
          <w:p w14:paraId="288452C7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77685B88" w14:textId="1B96DA96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dell’organismo pagatore (Tabella 5.9.16)</w:t>
            </w:r>
          </w:p>
        </w:tc>
      </w:tr>
    </w:tbl>
    <w:p w14:paraId="17C99076" w14:textId="77777777" w:rsidR="00BE10F4" w:rsidRDefault="00BE10F4" w:rsidP="003C7354"/>
    <w:p w14:paraId="2AB7C23B" w14:textId="77777777" w:rsidR="003C7354" w:rsidRDefault="00BE10F4" w:rsidP="003C7354">
      <w:r>
        <w:br w:type="page"/>
      </w:r>
    </w:p>
    <w:p w14:paraId="66A31039" w14:textId="77777777" w:rsidR="003C7354" w:rsidRDefault="00A57455" w:rsidP="002C46F9">
      <w:pPr>
        <w:pStyle w:val="Titolo2"/>
      </w:pPr>
      <w:bookmarkStart w:id="24" w:name="_Toc13728171"/>
      <w:r w:rsidRPr="009307A3">
        <w:lastRenderedPageBreak/>
        <w:t>Appezzamenti colturali</w:t>
      </w:r>
      <w:r w:rsidRPr="002C46F9">
        <w:t xml:space="preserve"> </w:t>
      </w:r>
      <w:r>
        <w:t xml:space="preserve">- </w:t>
      </w:r>
      <w:r w:rsidR="00356537">
        <w:t>AABS</w:t>
      </w:r>
      <w:r w:rsidR="00674FBA">
        <w:t>APPE</w:t>
      </w:r>
      <w:r w:rsidR="002C46F9" w:rsidRPr="002C46F9">
        <w:t>_TAB</w:t>
      </w:r>
      <w:bookmarkEnd w:id="24"/>
    </w:p>
    <w:p w14:paraId="18B23CCA" w14:textId="77777777" w:rsidR="003C7354" w:rsidRDefault="003C7354" w:rsidP="003C7354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739"/>
      </w:tblGrid>
      <w:tr w:rsidR="003C7354" w:rsidRPr="00EC5A46" w14:paraId="54E418A3" w14:textId="77777777">
        <w:tc>
          <w:tcPr>
            <w:tcW w:w="1600" w:type="dxa"/>
          </w:tcPr>
          <w:p w14:paraId="08D2E24F" w14:textId="77777777" w:rsidR="003C7354" w:rsidRPr="00EC5A4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Entity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Name</w:t>
            </w:r>
          </w:p>
        </w:tc>
        <w:tc>
          <w:tcPr>
            <w:tcW w:w="7739" w:type="dxa"/>
          </w:tcPr>
          <w:p w14:paraId="1D40AAC5" w14:textId="77777777" w:rsidR="003C7354" w:rsidRPr="00EC5A46" w:rsidRDefault="00356537" w:rsidP="003C735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AABS</w:t>
            </w:r>
            <w:r w:rsidR="00674FBA" w:rsidRPr="00EC5A46">
              <w:rPr>
                <w:rFonts w:ascii="Calibri" w:hAnsi="Calibri" w:cs="Calibri"/>
                <w:sz w:val="20"/>
                <w:szCs w:val="20"/>
              </w:rPr>
              <w:t>APPE</w:t>
            </w:r>
            <w:r w:rsidR="002C46F9" w:rsidRPr="00EC5A46">
              <w:rPr>
                <w:rFonts w:ascii="Calibri" w:hAnsi="Calibri" w:cs="Calibri"/>
                <w:sz w:val="20"/>
                <w:szCs w:val="20"/>
              </w:rPr>
              <w:t>_TAB</w:t>
            </w:r>
          </w:p>
        </w:tc>
      </w:tr>
      <w:tr w:rsidR="003C7354" w:rsidRPr="00EC5A46" w14:paraId="1F927AE9" w14:textId="77777777">
        <w:tc>
          <w:tcPr>
            <w:tcW w:w="1600" w:type="dxa"/>
          </w:tcPr>
          <w:p w14:paraId="4D921395" w14:textId="77777777" w:rsidR="003C7354" w:rsidRPr="00EC5A4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739" w:type="dxa"/>
          </w:tcPr>
          <w:p w14:paraId="78062A52" w14:textId="77777777" w:rsidR="003C7354" w:rsidRPr="00EC5A46" w:rsidRDefault="002C46F9" w:rsidP="002C46F9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Tabella degli appezzamenti colturali</w:t>
            </w:r>
          </w:p>
        </w:tc>
      </w:tr>
    </w:tbl>
    <w:p w14:paraId="5181FE81" w14:textId="77777777" w:rsidR="003C7354" w:rsidRPr="00415FF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030D8E1B" w14:textId="77777777" w:rsidR="003C7354" w:rsidRPr="00415FF4" w:rsidRDefault="003C7354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52"/>
        <w:gridCol w:w="1948"/>
        <w:gridCol w:w="5139"/>
      </w:tblGrid>
      <w:tr w:rsidR="003C7354" w:rsidRPr="00EC5A46" w14:paraId="2334AC0A" w14:textId="77777777">
        <w:tc>
          <w:tcPr>
            <w:tcW w:w="2152" w:type="dxa"/>
          </w:tcPr>
          <w:p w14:paraId="3A116339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1948" w:type="dxa"/>
          </w:tcPr>
          <w:p w14:paraId="48184B24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Key 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Type</w:t>
            </w:r>
            <w:proofErr w:type="spellEnd"/>
          </w:p>
        </w:tc>
        <w:tc>
          <w:tcPr>
            <w:tcW w:w="5139" w:type="dxa"/>
          </w:tcPr>
          <w:p w14:paraId="67076EDB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3C7354" w:rsidRPr="00EC5A46" w14:paraId="2833935F" w14:textId="77777777">
        <w:tc>
          <w:tcPr>
            <w:tcW w:w="2152" w:type="dxa"/>
          </w:tcPr>
          <w:p w14:paraId="36B8C55D" w14:textId="20EFC244" w:rsidR="003C7354" w:rsidRPr="00EC5A46" w:rsidRDefault="00356537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AABS</w:t>
            </w:r>
            <w:r w:rsidR="00674FBA" w:rsidRPr="00EC5A46">
              <w:rPr>
                <w:rFonts w:ascii="Calibri" w:hAnsi="Calibri" w:cs="Calibri"/>
                <w:sz w:val="20"/>
                <w:szCs w:val="20"/>
              </w:rPr>
              <w:t>APPE</w:t>
            </w:r>
            <w:r w:rsidR="003C7354" w:rsidRPr="00EC5A46">
              <w:rPr>
                <w:rFonts w:ascii="Calibri" w:hAnsi="Calibri" w:cs="Calibri"/>
                <w:sz w:val="20"/>
                <w:szCs w:val="20"/>
              </w:rPr>
              <w:t>_PK</w:t>
            </w:r>
          </w:p>
        </w:tc>
        <w:tc>
          <w:tcPr>
            <w:tcW w:w="1948" w:type="dxa"/>
          </w:tcPr>
          <w:p w14:paraId="6978506F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sz w:val="20"/>
                <w:szCs w:val="20"/>
              </w:rPr>
              <w:t>PrimaryKey</w:t>
            </w:r>
            <w:proofErr w:type="spellEnd"/>
          </w:p>
        </w:tc>
        <w:tc>
          <w:tcPr>
            <w:tcW w:w="5139" w:type="dxa"/>
          </w:tcPr>
          <w:p w14:paraId="47B28F63" w14:textId="7E177C98" w:rsidR="003C7354" w:rsidRPr="00EC5A46" w:rsidRDefault="00A03BBE" w:rsidP="00674FBA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 xml:space="preserve">COD_APPE, ID_ORPA, </w:t>
            </w:r>
            <w:r w:rsidR="004A7E8D" w:rsidRPr="00EC5A46">
              <w:rPr>
                <w:rFonts w:ascii="Calibri" w:hAnsi="Calibri"/>
                <w:color w:val="000000"/>
                <w:sz w:val="20"/>
                <w:szCs w:val="20"/>
              </w:rPr>
              <w:t>PRG</w:t>
            </w: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_SCHEDA</w:t>
            </w:r>
          </w:p>
        </w:tc>
      </w:tr>
    </w:tbl>
    <w:p w14:paraId="5DA96526" w14:textId="77777777" w:rsidR="008D2929" w:rsidRDefault="008D2929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/>
          <w:b/>
          <w:bCs/>
          <w:smallCaps w:val="0"/>
          <w:color w:val="0000FF"/>
        </w:rPr>
      </w:pPr>
    </w:p>
    <w:p w14:paraId="469A4124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proofErr w:type="spellStart"/>
      <w:r>
        <w:rPr>
          <w:rFonts w:ascii="Arial" w:hAnsi="Arial"/>
          <w:b/>
          <w:bCs/>
          <w:smallCaps w:val="0"/>
          <w:color w:val="0000FF"/>
        </w:rPr>
        <w:t>Attributes</w:t>
      </w:r>
      <w:proofErr w:type="spellEnd"/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26C1CFDB" w14:textId="77777777" w:rsidR="003C7354" w:rsidRDefault="003C7354" w:rsidP="00EC5A46">
      <w:pPr>
        <w:pStyle w:val="Sommario1"/>
      </w:pPr>
    </w:p>
    <w:tbl>
      <w:tblPr>
        <w:tblW w:w="9239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99"/>
        <w:gridCol w:w="1603"/>
        <w:gridCol w:w="600"/>
        <w:gridCol w:w="5137"/>
      </w:tblGrid>
      <w:tr w:rsidR="007C2D8B" w:rsidRPr="00EC5A46" w14:paraId="38BF0DA1" w14:textId="77777777" w:rsidTr="007C2D8B">
        <w:tc>
          <w:tcPr>
            <w:tcW w:w="1899" w:type="dxa"/>
          </w:tcPr>
          <w:p w14:paraId="744FCCDD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Attribute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Logical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Rolename</w:t>
            </w:r>
            <w:proofErr w:type="spellEnd"/>
          </w:p>
        </w:tc>
        <w:tc>
          <w:tcPr>
            <w:tcW w:w="1603" w:type="dxa"/>
          </w:tcPr>
          <w:p w14:paraId="34731EFD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Datatype</w:t>
            </w:r>
            <w:proofErr w:type="spellEnd"/>
          </w:p>
        </w:tc>
        <w:tc>
          <w:tcPr>
            <w:tcW w:w="600" w:type="dxa"/>
          </w:tcPr>
          <w:p w14:paraId="3F78AE8C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Null</w:t>
            </w:r>
            <w:proofErr w:type="spellEnd"/>
          </w:p>
        </w:tc>
        <w:tc>
          <w:tcPr>
            <w:tcW w:w="5137" w:type="dxa"/>
          </w:tcPr>
          <w:p w14:paraId="13CCF426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</w:tr>
      <w:tr w:rsidR="004A7E8D" w:rsidRPr="00EC5A46" w14:paraId="4A78E870" w14:textId="77777777" w:rsidTr="00BB7F26">
        <w:tc>
          <w:tcPr>
            <w:tcW w:w="1899" w:type="dxa"/>
          </w:tcPr>
          <w:p w14:paraId="58D1B94D" w14:textId="6698686F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PRG_SCHEDA</w:t>
            </w:r>
          </w:p>
        </w:tc>
        <w:tc>
          <w:tcPr>
            <w:tcW w:w="1603" w:type="dxa"/>
          </w:tcPr>
          <w:p w14:paraId="00BE9AC4" w14:textId="7FEB4CDA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2B43F1E0" w14:textId="00F041EF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68A2D958" w14:textId="1C1E0F52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Progressivo numerico univoco della scheda</w:t>
            </w:r>
          </w:p>
        </w:tc>
      </w:tr>
      <w:tr w:rsidR="004A7E8D" w:rsidRPr="00EC5A46" w14:paraId="2F239550" w14:textId="77777777" w:rsidTr="007C2D8B">
        <w:tc>
          <w:tcPr>
            <w:tcW w:w="1899" w:type="dxa"/>
            <w:vAlign w:val="bottom"/>
          </w:tcPr>
          <w:p w14:paraId="147A9955" w14:textId="44E4385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CODI_ISOL</w:t>
            </w:r>
          </w:p>
        </w:tc>
        <w:tc>
          <w:tcPr>
            <w:tcW w:w="1603" w:type="dxa"/>
            <w:vAlign w:val="bottom"/>
          </w:tcPr>
          <w:p w14:paraId="3E58FC10" w14:textId="028B936A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600" w:type="dxa"/>
          </w:tcPr>
          <w:p w14:paraId="76CAD5C4" w14:textId="6A9C638C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05C9E12C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univoco LPIS-SIPA nazionale dell’isola aziendale, composto dalla seguente concatenazione di valori</w:t>
            </w:r>
          </w:p>
          <w:p w14:paraId="2CD0143A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&lt;Codice OPR&gt;/&lt;CUAA&gt;/&lt;PROGRESSIVO ALFANUMERICO&gt;</w:t>
            </w:r>
          </w:p>
          <w:p w14:paraId="5E77A5E1" w14:textId="45A4B43C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es: IT01/DNRGNN81E06H501B/AAA01</w:t>
            </w:r>
          </w:p>
        </w:tc>
      </w:tr>
      <w:tr w:rsidR="004A7E8D" w:rsidRPr="00EC5A46" w14:paraId="210856EE" w14:textId="77777777" w:rsidTr="007C2D8B">
        <w:tc>
          <w:tcPr>
            <w:tcW w:w="1899" w:type="dxa"/>
            <w:vAlign w:val="bottom"/>
          </w:tcPr>
          <w:p w14:paraId="0323D91C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COD_APPE</w:t>
            </w:r>
          </w:p>
        </w:tc>
        <w:tc>
          <w:tcPr>
            <w:tcW w:w="1603" w:type="dxa"/>
            <w:vAlign w:val="bottom"/>
          </w:tcPr>
          <w:p w14:paraId="114CBFBF" w14:textId="1D39E9D1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600" w:type="dxa"/>
          </w:tcPr>
          <w:p w14:paraId="4864BB2F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5B6DDEC7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identificativo dell’appezzamento</w:t>
            </w:r>
          </w:p>
        </w:tc>
      </w:tr>
      <w:tr w:rsidR="004A7E8D" w:rsidRPr="00EC5A46" w14:paraId="1D0DB07F" w14:textId="77777777" w:rsidTr="007C2D8B">
        <w:tc>
          <w:tcPr>
            <w:tcW w:w="1899" w:type="dxa"/>
            <w:vAlign w:val="bottom"/>
          </w:tcPr>
          <w:p w14:paraId="57FBABBF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CODI_RILE</w:t>
            </w:r>
          </w:p>
        </w:tc>
        <w:tc>
          <w:tcPr>
            <w:tcW w:w="1603" w:type="dxa"/>
            <w:vAlign w:val="bottom"/>
          </w:tcPr>
          <w:p w14:paraId="6CF89C92" w14:textId="184CEAB7" w:rsidR="004A7E8D" w:rsidRPr="00EC5A46" w:rsidRDefault="00D55190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600" w:type="dxa"/>
          </w:tcPr>
          <w:p w14:paraId="189B733E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1EA0E213" w14:textId="5312EEE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uso suolo (Tabella 5.9.18)</w:t>
            </w:r>
          </w:p>
        </w:tc>
      </w:tr>
      <w:tr w:rsidR="004A7E8D" w:rsidRPr="00EC5A46" w14:paraId="2E098154" w14:textId="77777777" w:rsidTr="007C2D8B">
        <w:tc>
          <w:tcPr>
            <w:tcW w:w="1899" w:type="dxa"/>
            <w:vAlign w:val="bottom"/>
          </w:tcPr>
          <w:p w14:paraId="3138B774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CODI_PROD_RILE</w:t>
            </w:r>
          </w:p>
        </w:tc>
        <w:tc>
          <w:tcPr>
            <w:tcW w:w="1603" w:type="dxa"/>
            <w:vAlign w:val="bottom"/>
          </w:tcPr>
          <w:p w14:paraId="67E2A345" w14:textId="306AFE6F" w:rsidR="004A7E8D" w:rsidRPr="00EC5A46" w:rsidRDefault="00D55190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600" w:type="dxa"/>
          </w:tcPr>
          <w:p w14:paraId="7C9E8EDD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69DBBDB4" w14:textId="154EF2F2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del prodotto (Tabella 5.9.18)</w:t>
            </w:r>
          </w:p>
        </w:tc>
      </w:tr>
      <w:tr w:rsidR="004A7E8D" w:rsidRPr="00EC5A46" w14:paraId="19A31144" w14:textId="77777777" w:rsidTr="007C2D8B">
        <w:tc>
          <w:tcPr>
            <w:tcW w:w="1899" w:type="dxa"/>
            <w:vAlign w:val="bottom"/>
          </w:tcPr>
          <w:p w14:paraId="3DB32C50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SUPE</w:t>
            </w:r>
          </w:p>
        </w:tc>
        <w:tc>
          <w:tcPr>
            <w:tcW w:w="1603" w:type="dxa"/>
            <w:vAlign w:val="bottom"/>
          </w:tcPr>
          <w:p w14:paraId="1DB7C6C4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2E510E8B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76A7ACF4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Superfice in metri quadri dell’appezzamento</w:t>
            </w:r>
          </w:p>
        </w:tc>
      </w:tr>
      <w:tr w:rsidR="004A7E8D" w:rsidRPr="00EC5A46" w14:paraId="26609331" w14:textId="77777777" w:rsidTr="007C2D8B">
        <w:tc>
          <w:tcPr>
            <w:tcW w:w="1899" w:type="dxa"/>
            <w:vAlign w:val="bottom"/>
          </w:tcPr>
          <w:p w14:paraId="1FDA24AA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DATA_INIZIO</w:t>
            </w:r>
          </w:p>
        </w:tc>
        <w:tc>
          <w:tcPr>
            <w:tcW w:w="1603" w:type="dxa"/>
            <w:vAlign w:val="bottom"/>
          </w:tcPr>
          <w:p w14:paraId="0EBD41C3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600" w:type="dxa"/>
          </w:tcPr>
          <w:p w14:paraId="0D908B91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7D46F637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inizio validità</w:t>
            </w:r>
          </w:p>
        </w:tc>
      </w:tr>
      <w:tr w:rsidR="004A7E8D" w:rsidRPr="00EC5A46" w14:paraId="05228B1E" w14:textId="77777777" w:rsidTr="007C2D8B">
        <w:tc>
          <w:tcPr>
            <w:tcW w:w="1899" w:type="dxa"/>
            <w:vAlign w:val="bottom"/>
          </w:tcPr>
          <w:p w14:paraId="61FB9857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DATA_FINE</w:t>
            </w:r>
          </w:p>
        </w:tc>
        <w:tc>
          <w:tcPr>
            <w:tcW w:w="1603" w:type="dxa"/>
            <w:vAlign w:val="bottom"/>
          </w:tcPr>
          <w:p w14:paraId="0C101DC5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600" w:type="dxa"/>
          </w:tcPr>
          <w:p w14:paraId="6152D213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5137" w:type="dxa"/>
          </w:tcPr>
          <w:p w14:paraId="415215FE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fine validità</w:t>
            </w:r>
          </w:p>
        </w:tc>
      </w:tr>
      <w:tr w:rsidR="004A7E8D" w:rsidRPr="00EC5A46" w14:paraId="67360AED" w14:textId="77777777" w:rsidTr="007C2D8B">
        <w:tc>
          <w:tcPr>
            <w:tcW w:w="1899" w:type="dxa"/>
            <w:vAlign w:val="bottom"/>
          </w:tcPr>
          <w:p w14:paraId="193FA936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SHAPE</w:t>
            </w:r>
          </w:p>
        </w:tc>
        <w:tc>
          <w:tcPr>
            <w:tcW w:w="1603" w:type="dxa"/>
            <w:vAlign w:val="bottom"/>
          </w:tcPr>
          <w:p w14:paraId="3A4B2FA5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WKT</w:t>
            </w:r>
          </w:p>
        </w:tc>
        <w:tc>
          <w:tcPr>
            <w:tcW w:w="600" w:type="dxa"/>
          </w:tcPr>
          <w:p w14:paraId="716F9B2A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61A08C5F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Geometrie dell’appezzamento</w:t>
            </w:r>
          </w:p>
        </w:tc>
      </w:tr>
      <w:tr w:rsidR="004A7E8D" w:rsidRPr="00EC5A46" w14:paraId="694AD880" w14:textId="77777777" w:rsidTr="007C2D8B">
        <w:tc>
          <w:tcPr>
            <w:tcW w:w="1899" w:type="dxa"/>
            <w:vAlign w:val="bottom"/>
          </w:tcPr>
          <w:p w14:paraId="685905D8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603" w:type="dxa"/>
            <w:vAlign w:val="bottom"/>
          </w:tcPr>
          <w:p w14:paraId="3A42234F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1651607F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4AEFB6F6" w14:textId="1167AE3D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dell’organismo pagatore (Tabella 5.9.16)</w:t>
            </w:r>
          </w:p>
        </w:tc>
      </w:tr>
      <w:tr w:rsidR="004A7E8D" w:rsidRPr="00EC5A46" w14:paraId="0B162CD9" w14:textId="77777777" w:rsidTr="007C2D8B">
        <w:tc>
          <w:tcPr>
            <w:tcW w:w="1899" w:type="dxa"/>
            <w:vAlign w:val="bottom"/>
          </w:tcPr>
          <w:p w14:paraId="77609E3B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603" w:type="dxa"/>
            <w:vAlign w:val="bottom"/>
          </w:tcPr>
          <w:p w14:paraId="50A347AD" w14:textId="1EE34B85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600" w:type="dxa"/>
          </w:tcPr>
          <w:p w14:paraId="230196A2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0EFC9614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Identificativo della scheda di validazione</w:t>
            </w:r>
          </w:p>
        </w:tc>
      </w:tr>
      <w:tr w:rsidR="004A7E8D" w:rsidRPr="00EC5A46" w14:paraId="05576FAA" w14:textId="77777777" w:rsidTr="007C2D8B">
        <w:tc>
          <w:tcPr>
            <w:tcW w:w="1899" w:type="dxa"/>
            <w:vAlign w:val="bottom"/>
          </w:tcPr>
          <w:p w14:paraId="6CC3416B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FLAG_BIOL</w:t>
            </w:r>
          </w:p>
        </w:tc>
        <w:tc>
          <w:tcPr>
            <w:tcW w:w="1603" w:type="dxa"/>
            <w:vAlign w:val="bottom"/>
          </w:tcPr>
          <w:p w14:paraId="19B195BE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4CCA54D7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5137" w:type="dxa"/>
          </w:tcPr>
          <w:p w14:paraId="0925AC80" w14:textId="27C6A516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 xml:space="preserve">Flag presenza biologico (0 </w:t>
            </w:r>
            <w:r w:rsidRPr="00EC5A46">
              <w:rPr>
                <w:rFonts w:ascii="Calibri" w:hAnsi="Calibri" w:cs="Calibri"/>
                <w:sz w:val="20"/>
                <w:szCs w:val="20"/>
              </w:rPr>
              <w:sym w:font="Wingdings" w:char="F0E0"/>
            </w:r>
            <w:r w:rsidRPr="00EC5A46">
              <w:rPr>
                <w:rFonts w:ascii="Calibri" w:hAnsi="Calibri" w:cs="Calibri"/>
                <w:sz w:val="20"/>
                <w:szCs w:val="20"/>
              </w:rPr>
              <w:t xml:space="preserve"> NO; 1</w:t>
            </w:r>
            <w:r w:rsidRPr="00EC5A46">
              <w:rPr>
                <w:rFonts w:ascii="Calibri" w:hAnsi="Calibri" w:cs="Calibri"/>
                <w:sz w:val="20"/>
                <w:szCs w:val="20"/>
              </w:rPr>
              <w:sym w:font="Wingdings" w:char="F0E0"/>
            </w:r>
            <w:r w:rsidRPr="00EC5A46">
              <w:rPr>
                <w:rFonts w:ascii="Calibri" w:hAnsi="Calibri" w:cs="Calibr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7BE9CE4F" w14:textId="77777777" w:rsidTr="007C2D8B">
        <w:tc>
          <w:tcPr>
            <w:tcW w:w="1899" w:type="dxa"/>
            <w:vAlign w:val="bottom"/>
          </w:tcPr>
          <w:p w14:paraId="066372FA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FLAG_VINC_AMMI</w:t>
            </w:r>
          </w:p>
        </w:tc>
        <w:tc>
          <w:tcPr>
            <w:tcW w:w="1603" w:type="dxa"/>
            <w:vAlign w:val="bottom"/>
          </w:tcPr>
          <w:p w14:paraId="303E865C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69B55155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5137" w:type="dxa"/>
          </w:tcPr>
          <w:p w14:paraId="6BFE28E1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Flag presenza vincolo amministrativo. Assume i seguenti valori:</w:t>
            </w:r>
          </w:p>
          <w:p w14:paraId="10733B60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7</w:t>
            </w:r>
          </w:p>
          <w:p w14:paraId="2FB97A43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 xml:space="preserve"> [REGOLAMENTI (CE) N. 1257/99] IMBOSCHIMENTO DI TERRENI AGRICOLI</w:t>
            </w:r>
          </w:p>
          <w:p w14:paraId="79943281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8</w:t>
            </w:r>
          </w:p>
          <w:p w14:paraId="45627AB8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[REGOLAMENTO (CE) N. 1698/2005] IMBOSCHIMENTO DI TERRENI AGRICOLI</w:t>
            </w:r>
          </w:p>
          <w:p w14:paraId="6E0AC86C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12</w:t>
            </w:r>
          </w:p>
          <w:p w14:paraId="2EB7C06F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[REGOLAMENTO (CE) N. 1698/2005] IMBOSCHIMENTO DI SUPERFICI NON AGRICOLE</w:t>
            </w:r>
          </w:p>
          <w:p w14:paraId="5A5E3D10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17</w:t>
            </w:r>
          </w:p>
          <w:p w14:paraId="6C596760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[REGOLAMENTI (CE) N. 1257/99] SUPERFICI RITIRATE DALLA PRODUZIONE</w:t>
            </w:r>
          </w:p>
          <w:p w14:paraId="3CDFC28A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18</w:t>
            </w:r>
          </w:p>
          <w:p w14:paraId="6F36FAED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 xml:space="preserve">[REGOLAMENTO (CE) N. 1698/2005] SUPERFICI RITIRATE DALLA PRODUZIONE </w:t>
            </w:r>
          </w:p>
          <w:p w14:paraId="2B454B49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19</w:t>
            </w:r>
          </w:p>
          <w:p w14:paraId="1C660CA8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[REGOLAMENTO (UE) N. 1305/2013] SUPERFICI RITIRATE DALLA PRODUZIONE</w:t>
            </w:r>
          </w:p>
          <w:p w14:paraId="12005A68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25</w:t>
            </w:r>
          </w:p>
          <w:p w14:paraId="3299054C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[REGOLAMENTO CEE 1272/88] SUPERFICI RITIRATE DALLA PRODUZIONE - IMBOSCHIMENTO</w:t>
            </w:r>
          </w:p>
          <w:p w14:paraId="336D1352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lastRenderedPageBreak/>
              <w:t>26</w:t>
            </w:r>
          </w:p>
          <w:p w14:paraId="7A8AFB0A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[REGOLAMENTO CEE 1272/88] SUPERFICI RITIRATE DALLA PRODUZIONE - OCCUPAZIONE DEL SUOLO DIVERSA DALL'IMBOSCHIMENTO</w:t>
            </w:r>
          </w:p>
          <w:p w14:paraId="40CDAF0F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36</w:t>
            </w:r>
          </w:p>
          <w:p w14:paraId="2DC1B92D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</w:t>
            </w:r>
            <w:proofErr w:type="gramStart"/>
            <w:r w:rsidRPr="00EC5A46">
              <w:rPr>
                <w:rFonts w:ascii="Calibri" w:hAnsi="Calibri" w:cs="Calibri"/>
                <w:sz w:val="20"/>
                <w:szCs w:val="20"/>
              </w:rPr>
              <w:t>REGOLAMENTO  (</w:t>
            </w:r>
            <w:proofErr w:type="gramEnd"/>
            <w:r w:rsidRPr="00EC5A46">
              <w:rPr>
                <w:rFonts w:ascii="Calibri" w:hAnsi="Calibri" w:cs="Calibri"/>
                <w:sz w:val="20"/>
                <w:szCs w:val="20"/>
              </w:rPr>
              <w:t>CEE) N. 2078/92] SUPERFICI RITIRATE DALLA PRODUZIONE - OCCUPAZIONE DEL SUOLO DIVERSA DALL'IMBOSCHIMENTO</w:t>
            </w:r>
          </w:p>
        </w:tc>
      </w:tr>
      <w:tr w:rsidR="004A7E8D" w:rsidRPr="00EC5A46" w14:paraId="2F686651" w14:textId="77777777" w:rsidTr="007C2D8B">
        <w:tc>
          <w:tcPr>
            <w:tcW w:w="1899" w:type="dxa"/>
            <w:vAlign w:val="bottom"/>
          </w:tcPr>
          <w:p w14:paraId="539C9A2B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lastRenderedPageBreak/>
              <w:t>FLAG_PRAT_SENS</w:t>
            </w:r>
          </w:p>
        </w:tc>
        <w:tc>
          <w:tcPr>
            <w:tcW w:w="1603" w:type="dxa"/>
            <w:vAlign w:val="bottom"/>
          </w:tcPr>
          <w:p w14:paraId="39D34BFF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7A175072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5137" w:type="dxa"/>
          </w:tcPr>
          <w:p w14:paraId="6B762B4F" w14:textId="52FD5ECD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 xml:space="preserve">Flag presenza prati sensibili (0 </w:t>
            </w:r>
            <w:r w:rsidRPr="00EC5A46">
              <w:rPr>
                <w:rFonts w:ascii="Calibri" w:hAnsi="Calibri" w:cs="Calibri"/>
                <w:sz w:val="20"/>
                <w:szCs w:val="20"/>
              </w:rPr>
              <w:sym w:font="Wingdings" w:char="F0E0"/>
            </w:r>
            <w:r w:rsidRPr="00EC5A46">
              <w:rPr>
                <w:rFonts w:ascii="Calibri" w:hAnsi="Calibri" w:cs="Calibri"/>
                <w:sz w:val="20"/>
                <w:szCs w:val="20"/>
              </w:rPr>
              <w:t xml:space="preserve"> NO; 1</w:t>
            </w:r>
            <w:r w:rsidRPr="00EC5A46">
              <w:rPr>
                <w:rFonts w:ascii="Calibri" w:hAnsi="Calibri" w:cs="Calibri"/>
                <w:sz w:val="20"/>
                <w:szCs w:val="20"/>
              </w:rPr>
              <w:sym w:font="Wingdings" w:char="F0E0"/>
            </w:r>
            <w:r w:rsidRPr="00EC5A46">
              <w:rPr>
                <w:rFonts w:ascii="Calibri" w:hAnsi="Calibri" w:cs="Calibr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19A1A52A" w14:textId="77777777" w:rsidTr="007C2D8B">
        <w:tc>
          <w:tcPr>
            <w:tcW w:w="1899" w:type="dxa"/>
            <w:vAlign w:val="bottom"/>
          </w:tcPr>
          <w:p w14:paraId="532A0B90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FLAG_PSR</w:t>
            </w:r>
          </w:p>
        </w:tc>
        <w:tc>
          <w:tcPr>
            <w:tcW w:w="1603" w:type="dxa"/>
            <w:vAlign w:val="bottom"/>
          </w:tcPr>
          <w:p w14:paraId="0F0A80DC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20FE40D4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5137" w:type="dxa"/>
          </w:tcPr>
          <w:p w14:paraId="5509D4BD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Tipo di zona PSR:</w:t>
            </w:r>
          </w:p>
          <w:p w14:paraId="75333AB0" w14:textId="77777777" w:rsidR="004A7E8D" w:rsidRPr="00EC5A46" w:rsidRDefault="004A7E8D" w:rsidP="004A7E8D">
            <w:pPr>
              <w:numPr>
                <w:ilvl w:val="0"/>
                <w:numId w:val="29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0 per gli appezzamenti senza vincolo</w:t>
            </w:r>
          </w:p>
          <w:p w14:paraId="495F5E95" w14:textId="77777777" w:rsidR="004A7E8D" w:rsidRPr="00EC5A46" w:rsidRDefault="004A7E8D" w:rsidP="004A7E8D">
            <w:pPr>
              <w:numPr>
                <w:ilvl w:val="0"/>
                <w:numId w:val="29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18 per gli appezzamenti in zone 18</w:t>
            </w:r>
          </w:p>
          <w:p w14:paraId="6ABC62A7" w14:textId="77777777" w:rsidR="004A7E8D" w:rsidRPr="00EC5A46" w:rsidRDefault="004A7E8D" w:rsidP="004A7E8D">
            <w:pPr>
              <w:numPr>
                <w:ilvl w:val="0"/>
                <w:numId w:val="29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19 per gli appezzamenti in zone 19</w:t>
            </w:r>
          </w:p>
          <w:p w14:paraId="5821896B" w14:textId="77777777" w:rsidR="004A7E8D" w:rsidRPr="00EC5A46" w:rsidRDefault="004A7E8D" w:rsidP="004A7E8D">
            <w:pPr>
              <w:numPr>
                <w:ilvl w:val="0"/>
                <w:numId w:val="29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20 per gli appezzamenti in zone 20</w:t>
            </w:r>
          </w:p>
        </w:tc>
      </w:tr>
      <w:tr w:rsidR="004A7E8D" w:rsidRPr="00EC5A46" w14:paraId="654CFDC0" w14:textId="77777777" w:rsidTr="007C2D8B">
        <w:tc>
          <w:tcPr>
            <w:tcW w:w="1899" w:type="dxa"/>
            <w:vAlign w:val="bottom"/>
          </w:tcPr>
          <w:p w14:paraId="694A072F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PENDENZA</w:t>
            </w:r>
          </w:p>
        </w:tc>
        <w:tc>
          <w:tcPr>
            <w:tcW w:w="1603" w:type="dxa"/>
            <w:vAlign w:val="bottom"/>
          </w:tcPr>
          <w:p w14:paraId="5802887D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743B0B42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5137" w:type="dxa"/>
          </w:tcPr>
          <w:p w14:paraId="182BD9BE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Pendenza dell’appezzamento</w:t>
            </w:r>
          </w:p>
        </w:tc>
      </w:tr>
    </w:tbl>
    <w:p w14:paraId="55AFA3A3" w14:textId="77777777" w:rsidR="00BE10F4" w:rsidRDefault="00FC06E8" w:rsidP="003C7354">
      <w:r>
        <w:tab/>
      </w:r>
    </w:p>
    <w:p w14:paraId="4E258BD7" w14:textId="77777777" w:rsidR="003C7354" w:rsidRDefault="00BE10F4" w:rsidP="003C7354">
      <w:r>
        <w:br w:type="page"/>
      </w:r>
    </w:p>
    <w:p w14:paraId="117298F7" w14:textId="77777777" w:rsidR="003C7354" w:rsidRDefault="00184F86" w:rsidP="001412AA">
      <w:pPr>
        <w:pStyle w:val="Titolo2"/>
      </w:pPr>
      <w:bookmarkStart w:id="25" w:name="_Coltivazioni_–_AABSAPPE_DETT_TAB"/>
      <w:bookmarkStart w:id="26" w:name="_Toc13728172"/>
      <w:bookmarkEnd w:id="25"/>
      <w:r>
        <w:lastRenderedPageBreak/>
        <w:t xml:space="preserve">Coltivazioni </w:t>
      </w:r>
      <w:r w:rsidR="002E7B48">
        <w:t>–</w:t>
      </w:r>
      <w:r w:rsidR="00A57455">
        <w:t xml:space="preserve"> </w:t>
      </w:r>
      <w:r w:rsidR="00356537">
        <w:t>AABS</w:t>
      </w:r>
      <w:r w:rsidR="002E7B48">
        <w:t>APPE_DETT</w:t>
      </w:r>
      <w:r w:rsidR="001412AA" w:rsidRPr="001412AA">
        <w:t>_TAB</w:t>
      </w:r>
      <w:bookmarkEnd w:id="26"/>
    </w:p>
    <w:p w14:paraId="7462F7BF" w14:textId="77777777" w:rsidR="003C7354" w:rsidRDefault="003C7354" w:rsidP="003C7354">
      <w:pPr>
        <w:keepNext/>
      </w:pPr>
    </w:p>
    <w:p w14:paraId="13C74730" w14:textId="77777777" w:rsidR="003C7354" w:rsidRDefault="003C7354" w:rsidP="003C7354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598"/>
      </w:tblGrid>
      <w:tr w:rsidR="003C7354" w:rsidRPr="00C01986" w14:paraId="6017D408" w14:textId="77777777">
        <w:tc>
          <w:tcPr>
            <w:tcW w:w="1600" w:type="dxa"/>
          </w:tcPr>
          <w:p w14:paraId="5F02A605" w14:textId="77777777" w:rsidR="003C7354" w:rsidRPr="00C0198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Entity</w:t>
            </w:r>
            <w:proofErr w:type="spellEnd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Name</w:t>
            </w:r>
          </w:p>
        </w:tc>
        <w:tc>
          <w:tcPr>
            <w:tcW w:w="7598" w:type="dxa"/>
          </w:tcPr>
          <w:p w14:paraId="03A806C1" w14:textId="77777777" w:rsidR="003C7354" w:rsidRPr="00C01986" w:rsidRDefault="00356537" w:rsidP="003C735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</w:t>
            </w:r>
            <w:r w:rsidR="002E7B48">
              <w:rPr>
                <w:rFonts w:ascii="Calibri" w:hAnsi="Calibri" w:cs="Calibri"/>
                <w:sz w:val="20"/>
                <w:szCs w:val="20"/>
              </w:rPr>
              <w:t>APPE_DETT</w:t>
            </w:r>
            <w:r w:rsidR="001412AA" w:rsidRPr="001412AA">
              <w:rPr>
                <w:rFonts w:ascii="Calibri" w:hAnsi="Calibri" w:cs="Calibri"/>
                <w:sz w:val="20"/>
                <w:szCs w:val="20"/>
              </w:rPr>
              <w:t>_TAB</w:t>
            </w:r>
          </w:p>
        </w:tc>
      </w:tr>
      <w:tr w:rsidR="003C7354" w:rsidRPr="00C01986" w14:paraId="725A28FC" w14:textId="77777777">
        <w:tc>
          <w:tcPr>
            <w:tcW w:w="1600" w:type="dxa"/>
          </w:tcPr>
          <w:p w14:paraId="0D2E2069" w14:textId="77777777" w:rsidR="003C7354" w:rsidRPr="00C0198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598" w:type="dxa"/>
          </w:tcPr>
          <w:p w14:paraId="3D9E0608" w14:textId="77777777" w:rsidR="003C7354" w:rsidRPr="00C01986" w:rsidRDefault="002E7B48" w:rsidP="002E7B48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Tabella del dettaglio delle coltivazioni di un appezzamento</w:t>
            </w:r>
          </w:p>
        </w:tc>
      </w:tr>
    </w:tbl>
    <w:p w14:paraId="07E341B6" w14:textId="77777777" w:rsidR="003C7354" w:rsidRPr="00415FF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345CA7D4" w14:textId="77777777" w:rsidR="003C7354" w:rsidRPr="00415FF4" w:rsidRDefault="003C7354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35"/>
        <w:gridCol w:w="1665"/>
        <w:gridCol w:w="5139"/>
      </w:tblGrid>
      <w:tr w:rsidR="003C7354" w:rsidRPr="00415FF4" w14:paraId="7403E7A8" w14:textId="77777777">
        <w:tc>
          <w:tcPr>
            <w:tcW w:w="2435" w:type="dxa"/>
          </w:tcPr>
          <w:p w14:paraId="619F3925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1665" w:type="dxa"/>
          </w:tcPr>
          <w:p w14:paraId="34602512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Key </w:t>
            </w:r>
            <w:proofErr w:type="spellStart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Type</w:t>
            </w:r>
            <w:proofErr w:type="spellEnd"/>
          </w:p>
        </w:tc>
        <w:tc>
          <w:tcPr>
            <w:tcW w:w="5139" w:type="dxa"/>
          </w:tcPr>
          <w:p w14:paraId="677AFB34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3C7354" w:rsidRPr="00415FF4" w14:paraId="21A42FAC" w14:textId="77777777">
        <w:tc>
          <w:tcPr>
            <w:tcW w:w="2435" w:type="dxa"/>
          </w:tcPr>
          <w:p w14:paraId="54DB1C34" w14:textId="77777777" w:rsidR="003C7354" w:rsidRPr="00415FF4" w:rsidRDefault="00356537" w:rsidP="003C7354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</w:t>
            </w:r>
            <w:r w:rsidR="002E7B48">
              <w:rPr>
                <w:rFonts w:ascii="Calibri" w:hAnsi="Calibri" w:cs="Calibri"/>
                <w:sz w:val="20"/>
                <w:szCs w:val="20"/>
              </w:rPr>
              <w:t>APPE_DETT</w:t>
            </w:r>
            <w:r w:rsidR="001412AA" w:rsidRPr="001412AA">
              <w:rPr>
                <w:rFonts w:ascii="Calibri" w:hAnsi="Calibri" w:cs="Calibri"/>
                <w:sz w:val="20"/>
                <w:szCs w:val="20"/>
              </w:rPr>
              <w:t>_TAB</w:t>
            </w:r>
            <w:r w:rsidR="003C7354" w:rsidRPr="00415FF4">
              <w:rPr>
                <w:rFonts w:ascii="Calibri" w:hAnsi="Calibri" w:cs="Calibri"/>
                <w:sz w:val="20"/>
                <w:szCs w:val="20"/>
              </w:rPr>
              <w:t>_PK</w:t>
            </w:r>
          </w:p>
        </w:tc>
        <w:tc>
          <w:tcPr>
            <w:tcW w:w="1665" w:type="dxa"/>
          </w:tcPr>
          <w:p w14:paraId="74D5E09D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415FF4">
              <w:rPr>
                <w:rFonts w:ascii="Calibri" w:hAnsi="Calibri" w:cs="Calibri"/>
                <w:sz w:val="20"/>
                <w:szCs w:val="20"/>
              </w:rPr>
              <w:t>PrimaryKey</w:t>
            </w:r>
            <w:proofErr w:type="spellEnd"/>
          </w:p>
        </w:tc>
        <w:tc>
          <w:tcPr>
            <w:tcW w:w="5139" w:type="dxa"/>
          </w:tcPr>
          <w:p w14:paraId="4C16CC30" w14:textId="4691E7D0" w:rsidR="003C7354" w:rsidRPr="00925A4D" w:rsidRDefault="004A7E8D" w:rsidP="002E7B48">
            <w:pPr>
              <w:rPr>
                <w:rFonts w:ascii="Calibri" w:hAnsi="Calibri" w:cs="Calibri"/>
                <w:sz w:val="20"/>
                <w:szCs w:val="20"/>
                <w:highlight w:val="yellow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PRG</w:t>
            </w:r>
            <w:r w:rsidR="005D4746" w:rsidRPr="00132B9E">
              <w:rPr>
                <w:rFonts w:ascii="Calibri" w:hAnsi="Calibri" w:cs="Calibri"/>
                <w:sz w:val="20"/>
                <w:szCs w:val="20"/>
              </w:rPr>
              <w:t>_SCHEDA</w:t>
            </w:r>
            <w:r w:rsidR="005D4746" w:rsidRPr="005D4746">
              <w:rPr>
                <w:rFonts w:ascii="Calibri" w:hAnsi="Calibri" w:cs="Calibri"/>
                <w:sz w:val="20"/>
                <w:szCs w:val="20"/>
              </w:rPr>
              <w:t>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5D4746" w:rsidRPr="005D4746">
              <w:rPr>
                <w:rFonts w:ascii="Calibri" w:hAnsi="Calibri" w:cs="Calibri"/>
                <w:sz w:val="20"/>
                <w:szCs w:val="20"/>
              </w:rPr>
              <w:t>ID_ORPA,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5D4746" w:rsidRPr="005D4746">
              <w:rPr>
                <w:rFonts w:ascii="Calibri" w:hAnsi="Calibri" w:cs="Calibri"/>
                <w:sz w:val="20"/>
                <w:szCs w:val="20"/>
              </w:rPr>
              <w:t>COD_APPE,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5D4746" w:rsidRPr="005D4746">
              <w:rPr>
                <w:rFonts w:ascii="Calibri" w:hAnsi="Calibri" w:cs="Calibri"/>
                <w:sz w:val="20"/>
                <w:szCs w:val="20"/>
              </w:rPr>
              <w:t>COD_COLT</w:t>
            </w:r>
          </w:p>
        </w:tc>
      </w:tr>
    </w:tbl>
    <w:p w14:paraId="32C591FB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/>
          <w:b/>
          <w:bCs/>
          <w:smallCaps w:val="0"/>
          <w:color w:val="0000FF"/>
        </w:rPr>
      </w:pPr>
    </w:p>
    <w:p w14:paraId="607E225F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proofErr w:type="spellStart"/>
      <w:r>
        <w:rPr>
          <w:rFonts w:ascii="Arial" w:hAnsi="Arial"/>
          <w:b/>
          <w:bCs/>
          <w:smallCaps w:val="0"/>
          <w:color w:val="0000FF"/>
        </w:rPr>
        <w:t>Attributes</w:t>
      </w:r>
      <w:proofErr w:type="spellEnd"/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61F98EB2" w14:textId="77777777" w:rsidR="003C7354" w:rsidRDefault="003C7354" w:rsidP="00EC5A46">
      <w:pPr>
        <w:pStyle w:val="Sommario1"/>
      </w:pPr>
    </w:p>
    <w:tbl>
      <w:tblPr>
        <w:tblW w:w="9098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64"/>
        <w:gridCol w:w="1559"/>
        <w:gridCol w:w="567"/>
        <w:gridCol w:w="4508"/>
      </w:tblGrid>
      <w:tr w:rsidR="007C2D8B" w:rsidRPr="00EC5A46" w14:paraId="00C1C94F" w14:textId="77777777" w:rsidTr="007C2D8B">
        <w:tc>
          <w:tcPr>
            <w:tcW w:w="2464" w:type="dxa"/>
            <w:tcBorders>
              <w:bottom w:val="single" w:sz="4" w:space="0" w:color="auto"/>
            </w:tcBorders>
          </w:tcPr>
          <w:p w14:paraId="3DE429FE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Attribute</w:t>
            </w:r>
            <w:proofErr w:type="spellEnd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/</w:t>
            </w:r>
            <w:proofErr w:type="spellStart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Logical</w:t>
            </w:r>
            <w:proofErr w:type="spellEnd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Rolename</w:t>
            </w:r>
            <w:proofErr w:type="spellEnd"/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752BBB41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Datatype</w:t>
            </w:r>
            <w:proofErr w:type="spellEnd"/>
          </w:p>
        </w:tc>
        <w:tc>
          <w:tcPr>
            <w:tcW w:w="567" w:type="dxa"/>
            <w:tcBorders>
              <w:bottom w:val="single" w:sz="4" w:space="0" w:color="auto"/>
            </w:tcBorders>
          </w:tcPr>
          <w:p w14:paraId="29BB9F7B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Null</w:t>
            </w:r>
            <w:proofErr w:type="spellEnd"/>
          </w:p>
        </w:tc>
        <w:tc>
          <w:tcPr>
            <w:tcW w:w="4508" w:type="dxa"/>
            <w:tcBorders>
              <w:bottom w:val="single" w:sz="4" w:space="0" w:color="auto"/>
            </w:tcBorders>
          </w:tcPr>
          <w:p w14:paraId="1DE1F6B2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Definition</w:t>
            </w:r>
          </w:p>
        </w:tc>
      </w:tr>
      <w:tr w:rsidR="004A7E8D" w:rsidRPr="00EC5A46" w14:paraId="054A44E4" w14:textId="77777777" w:rsidTr="007C2D8B">
        <w:tc>
          <w:tcPr>
            <w:tcW w:w="2464" w:type="dxa"/>
            <w:tcBorders>
              <w:bottom w:val="single" w:sz="4" w:space="0" w:color="auto"/>
            </w:tcBorders>
          </w:tcPr>
          <w:p w14:paraId="106E193F" w14:textId="7245E98A" w:rsidR="004A7E8D" w:rsidRPr="00EC5A46" w:rsidRDefault="004A7E8D" w:rsidP="004A7E8D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PRG_SCHEDA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6ACB4619" w14:textId="7F1D57E7" w:rsidR="004A7E8D" w:rsidRPr="00EC5A46" w:rsidRDefault="004A7E8D" w:rsidP="004A7E8D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14:paraId="134D207A" w14:textId="23C23407" w:rsidR="004A7E8D" w:rsidRPr="00EC5A46" w:rsidRDefault="004A7E8D" w:rsidP="004A7E8D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bottom w:val="single" w:sz="4" w:space="0" w:color="auto"/>
            </w:tcBorders>
          </w:tcPr>
          <w:p w14:paraId="10E3914F" w14:textId="6C52B4CD" w:rsidR="004A7E8D" w:rsidRPr="00EC5A46" w:rsidRDefault="004A7E8D" w:rsidP="004A7E8D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Progressivo numerico univoco della scheda</w:t>
            </w:r>
          </w:p>
        </w:tc>
      </w:tr>
      <w:tr w:rsidR="004A7E8D" w:rsidRPr="00EC5A46" w14:paraId="0BE83184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68FCD9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COD_APPE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4B8D34A" w14:textId="127D2465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EC28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C8BC30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Identificativo dell’appezzamento colturale</w:t>
            </w:r>
          </w:p>
        </w:tc>
      </w:tr>
      <w:tr w:rsidR="004A7E8D" w:rsidRPr="00EC5A46" w14:paraId="537B2CE3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5C051A5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COD_COLT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E0905BA" w14:textId="7B008A52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D81CB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CF39305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Il codice univoco della coltivazione, composto dalla seguente concatenazione di valori</w:t>
            </w:r>
          </w:p>
          <w:p w14:paraId="675C0A9E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&lt;Codice OPR&gt;/&lt;CUAA&gt;</w:t>
            </w:r>
            <w:proofErr w:type="gramStart"/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/”A</w:t>
            </w:r>
            <w:proofErr w:type="gramEnd"/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”/&lt;PROGRESSIVO ALFANUMERICO&gt;</w:t>
            </w:r>
          </w:p>
          <w:p w14:paraId="7BD91EAF" w14:textId="51104D81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  <w:lang w:val="en-US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  <w:lang w:val="en-US"/>
              </w:rPr>
              <w:t>es: IT01/DNRGNN81E06H501B/A/AAA01</w:t>
            </w:r>
          </w:p>
        </w:tc>
      </w:tr>
      <w:tr w:rsidR="004A7E8D" w:rsidRPr="00EC5A46" w14:paraId="3D19EF9A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75F07C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DATA_INIZ_DETT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2978DBA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4F9C0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48E2B24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Data inizio coltivazione</w:t>
            </w:r>
          </w:p>
        </w:tc>
      </w:tr>
      <w:tr w:rsidR="004A7E8D" w:rsidRPr="00EC5A46" w14:paraId="2C46A97C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709B38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DATA_FINE_DETT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A38E795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9190B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293A3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Data fine coltivazione</w:t>
            </w:r>
          </w:p>
        </w:tc>
      </w:tr>
      <w:tr w:rsidR="004A7E8D" w:rsidRPr="00EC5A46" w14:paraId="5DC36EAC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E0C8A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SUPE_DETT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37E508A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4758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CB89F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Superfice in metri quadri della coltivazione</w:t>
            </w:r>
          </w:p>
        </w:tc>
      </w:tr>
      <w:tr w:rsidR="004A7E8D" w:rsidRPr="00EC5A46" w14:paraId="1FEBC335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799E31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CODI_DEST_UTIL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B6923F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54990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BB3E883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destinazione di utilizzo</w:t>
            </w:r>
          </w:p>
        </w:tc>
      </w:tr>
      <w:tr w:rsidR="004A7E8D" w:rsidRPr="00EC5A46" w14:paraId="77B5E11E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2AC850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CODI_OCCU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F77F692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B0C24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D9765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occupazione suolo (vedi Allegato 1)</w:t>
            </w:r>
          </w:p>
        </w:tc>
      </w:tr>
      <w:tr w:rsidR="004A7E8D" w:rsidRPr="00EC5A46" w14:paraId="7E7AF981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78A3D9A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CODI_DEST_USO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6A009B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614F9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F660E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destinazione uso del suolo (vedi Allegato 1)</w:t>
            </w:r>
          </w:p>
        </w:tc>
      </w:tr>
      <w:tr w:rsidR="004A7E8D" w:rsidRPr="00EC5A46" w14:paraId="1BC04CE2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EC2C292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CODI_USOO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0AF4CDB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44408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28B8D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dell'uso del suolo (vedi Allegato 1)</w:t>
            </w:r>
          </w:p>
        </w:tc>
      </w:tr>
      <w:tr w:rsidR="004A7E8D" w:rsidRPr="00EC5A46" w14:paraId="058B4835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B5245D8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CODI_QUAL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E4E528F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22D6F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5F456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qualità (vedi Allegato 1)</w:t>
            </w:r>
          </w:p>
        </w:tc>
      </w:tr>
      <w:tr w:rsidR="004A7E8D" w:rsidRPr="00EC5A46" w14:paraId="47577C82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5DDF3D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CODI_OCCU_VARI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B49F3A9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585B2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6B556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varietà occupazione suolo (vedi Allegato 1)</w:t>
            </w:r>
          </w:p>
        </w:tc>
      </w:tr>
      <w:tr w:rsidR="004A7E8D" w:rsidRPr="00EC5A46" w14:paraId="444815B5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506005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CODI_PRAT_PERM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0805CA8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F85C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B1D19" w14:textId="11C703DA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pratica di mantenimento per prati permanenti (Tabella 5.9.13)</w:t>
            </w:r>
          </w:p>
        </w:tc>
      </w:tr>
      <w:tr w:rsidR="004A7E8D" w:rsidRPr="00EC5A46" w14:paraId="6E5812BD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C75A17D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CODI_PRAT_ALTR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7C0FEFE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33428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4D338" w14:textId="0A7BE3AC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pratica di mantenimento per altre colture permanenti (Tabella 5.9.12)</w:t>
            </w:r>
          </w:p>
        </w:tc>
      </w:tr>
      <w:tr w:rsidR="004A7E8D" w:rsidRPr="00EC5A46" w14:paraId="42C7B434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3D3BF31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FLAG_COLT_PRIN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5A8F3F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6329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E8D82" w14:textId="133A00E2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Flag coltivazione principale (0 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NO; 1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13C2767F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59120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FLAG_PROD_INTE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152F92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EC124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FD46F65" w14:textId="13762235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Flag produzione integrata (0 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NO; 1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077034A2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648A2E8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FLAG_DOP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9E5DAC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C5C97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EF8BCCF" w14:textId="6192BE4F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Flag coltivazione di Origine Protetta (0 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NO; 1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0C05E30D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69FDFBF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TIPO_DI_SEMINA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E57ABBA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63FCD3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AE70709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Tipologia di semina (Tabella 5.9.1)</w:t>
            </w:r>
          </w:p>
        </w:tc>
      </w:tr>
      <w:tr w:rsidR="004A7E8D" w:rsidRPr="00EC5A46" w14:paraId="76405DCC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8E42A1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TIPO_IRRIGAZIONE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42F68F5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A461C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5C08878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Tipologia irrigazione (Tabella 5.9.2)</w:t>
            </w:r>
          </w:p>
        </w:tc>
      </w:tr>
      <w:tr w:rsidR="004A7E8D" w:rsidRPr="00EC5A46" w14:paraId="2AE267EC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E5B6534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ANNO_MESE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3464CBD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AC820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1DC48D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Anno e mese impianto</w:t>
            </w:r>
          </w:p>
        </w:tc>
      </w:tr>
      <w:tr w:rsidR="004A7E8D" w:rsidRPr="00EC5A46" w14:paraId="0D13BF4B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AB9951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POTENZIALITA_IRRIGUA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C994A5A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644F9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450DBF9" w14:textId="458DAF7D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Presenza potenzialità irrigua (0 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NO; 1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524F38E1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99E5FEF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SOSTANZE_PERICOLOSE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BD33CCC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04A4E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EBF7744" w14:textId="0E44DE36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Presenza sostanze pericolose (0 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NO; 1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0BC93F81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445ED0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EFFLUENTI_ZOOTECNICI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9A2DE7D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E3D0D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6B8D4D1" w14:textId="08B43C0D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Presenza effluenti zootecnici (0 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NO; 1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24CBFFD0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295E8B7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PRESENZA_TERRAZZAMENTI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C0D9ECF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21503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C3CD533" w14:textId="3D305689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Presenza terrazzamenti (Tabella 5.9.11)</w:t>
            </w:r>
          </w:p>
        </w:tc>
      </w:tr>
      <w:tr w:rsidR="004A7E8D" w:rsidRPr="00EC5A46" w14:paraId="411EA8F9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1219E49" w14:textId="29DA431E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STRUTTURE_AZIENDALI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1C23A8D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CF98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B0CB23D" w14:textId="5EB6EAC1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Presenza strutture aziendali (Tabella 5.9.14)</w:t>
            </w:r>
          </w:p>
        </w:tc>
      </w:tr>
      <w:tr w:rsidR="004A7E8D" w:rsidRPr="00EC5A46" w14:paraId="074EE2CB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04537FD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TIPO_DI_IMPIANTO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A81D575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6963D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61E667E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Tipologia di impianto (Tabella 5.9.9)</w:t>
            </w:r>
          </w:p>
        </w:tc>
      </w:tr>
      <w:tr w:rsidR="004A7E8D" w:rsidRPr="00EC5A46" w14:paraId="4C7A42F0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85F3253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TIPO_DI_ALLEVAMENTO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1A9D4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081D6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B51CEE0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Tipologia di allevamento (Tabella 5.9.8)</w:t>
            </w:r>
          </w:p>
        </w:tc>
      </w:tr>
      <w:tr w:rsidR="004A7E8D" w:rsidRPr="00EC5A46" w14:paraId="3E00BBEC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966C9AE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DESTINAZIONI_PRODUTTIVE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753DF8B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3AE56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3340716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Destinazioni produttive (Tabella 5.9.3)</w:t>
            </w:r>
          </w:p>
        </w:tc>
      </w:tr>
      <w:tr w:rsidR="004A7E8D" w:rsidRPr="00EC5A46" w14:paraId="66C0C459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D3619E9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lastRenderedPageBreak/>
              <w:t>FASE_DI_ALLEVAMENTO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F8CDCEE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475C5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826E234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Fase di allevamento (Tabella 5.9.4)</w:t>
            </w:r>
          </w:p>
        </w:tc>
      </w:tr>
      <w:tr w:rsidR="004A7E8D" w:rsidRPr="00EC5A46" w14:paraId="5DED761B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C3973E9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ROTAZIONE_COLTURALE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3206280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F8C75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E6C5B0A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Presenza rotazione colturale (Tabella 5.9.5)</w:t>
            </w:r>
          </w:p>
        </w:tc>
      </w:tr>
      <w:tr w:rsidR="004A7E8D" w:rsidRPr="00EC5A46" w14:paraId="4D1683E3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9D8E417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FORMA_DI_ALLEVAMENTO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0B330FB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AD2F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E2B4583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Forma di allevamento (Tabella 5.9.6)</w:t>
            </w:r>
          </w:p>
        </w:tc>
      </w:tr>
      <w:tr w:rsidR="004A7E8D" w:rsidRPr="00EC5A46" w14:paraId="5BDD5D65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3CE7860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ULTIMO_ANNO_DI_TAGLIO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2ECDDB4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232B5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3602E4F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Ultimo anno di taglio</w:t>
            </w:r>
          </w:p>
        </w:tc>
      </w:tr>
      <w:tr w:rsidR="004A7E8D" w:rsidRPr="00EC5A46" w14:paraId="7F2132F8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D90AFE2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2B83C67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22A5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54E124E" w14:textId="3A88191C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nazionale dell’organismo pagatore (Tabella 5.9.16)</w:t>
            </w:r>
          </w:p>
        </w:tc>
      </w:tr>
      <w:tr w:rsidR="004A7E8D" w:rsidRPr="00EC5A46" w14:paraId="36497113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AD4A55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E096AA3" w14:textId="7A5B9BAF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VRACHAR2(100)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C94D5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6F669E7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Identificativo della scheda di validazione</w:t>
            </w:r>
          </w:p>
        </w:tc>
      </w:tr>
    </w:tbl>
    <w:p w14:paraId="3A83BB8C" w14:textId="77777777" w:rsidR="00BE10F4" w:rsidRDefault="00BE10F4" w:rsidP="003C7354"/>
    <w:p w14:paraId="6ABEB4EF" w14:textId="77777777" w:rsidR="003C7354" w:rsidRDefault="00BE10F4" w:rsidP="003C7354">
      <w:r>
        <w:br w:type="page"/>
      </w:r>
    </w:p>
    <w:p w14:paraId="3130352D" w14:textId="77777777" w:rsidR="003C7354" w:rsidRDefault="004A0486" w:rsidP="003C7354">
      <w:pPr>
        <w:pStyle w:val="Titolo2"/>
      </w:pPr>
      <w:bookmarkStart w:id="27" w:name="_Toc13728173"/>
      <w:r>
        <w:lastRenderedPageBreak/>
        <w:t>Particelle</w:t>
      </w:r>
      <w:r w:rsidR="00A57455">
        <w:t xml:space="preserve"> - </w:t>
      </w:r>
      <w:r w:rsidR="00356537">
        <w:t>AABS</w:t>
      </w:r>
      <w:r w:rsidR="00560F1B">
        <w:t>PART</w:t>
      </w:r>
      <w:r w:rsidR="00AB5455">
        <w:t>_TAB</w:t>
      </w:r>
      <w:bookmarkEnd w:id="27"/>
    </w:p>
    <w:p w14:paraId="2174DEF5" w14:textId="77777777" w:rsidR="003C7354" w:rsidRDefault="003C7354" w:rsidP="003C7354">
      <w:pPr>
        <w:keepNext/>
      </w:pPr>
    </w:p>
    <w:p w14:paraId="1B9A2E27" w14:textId="77777777" w:rsidR="003C7354" w:rsidRDefault="003C7354" w:rsidP="003C7354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598"/>
      </w:tblGrid>
      <w:tr w:rsidR="003C7354" w:rsidRPr="00C01986" w14:paraId="307CB64D" w14:textId="77777777">
        <w:tc>
          <w:tcPr>
            <w:tcW w:w="1600" w:type="dxa"/>
          </w:tcPr>
          <w:p w14:paraId="04E95D25" w14:textId="77777777" w:rsidR="003C7354" w:rsidRPr="00C0198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Entity</w:t>
            </w:r>
            <w:proofErr w:type="spellEnd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Name</w:t>
            </w:r>
          </w:p>
        </w:tc>
        <w:tc>
          <w:tcPr>
            <w:tcW w:w="7598" w:type="dxa"/>
          </w:tcPr>
          <w:p w14:paraId="07A71928" w14:textId="77777777" w:rsidR="003C7354" w:rsidRPr="00C01986" w:rsidRDefault="00356537" w:rsidP="003C735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</w:t>
            </w:r>
            <w:r w:rsidR="00560F1B">
              <w:rPr>
                <w:rFonts w:ascii="Calibri" w:hAnsi="Calibri" w:cs="Calibri"/>
                <w:sz w:val="20"/>
                <w:szCs w:val="20"/>
              </w:rPr>
              <w:t>PART</w:t>
            </w:r>
            <w:r w:rsidR="00AB5455" w:rsidRPr="00AB5455">
              <w:rPr>
                <w:rFonts w:ascii="Calibri" w:hAnsi="Calibri" w:cs="Calibri"/>
                <w:sz w:val="20"/>
                <w:szCs w:val="20"/>
              </w:rPr>
              <w:t>_TAB</w:t>
            </w:r>
          </w:p>
        </w:tc>
      </w:tr>
      <w:tr w:rsidR="003C7354" w:rsidRPr="00C01986" w14:paraId="0342D16D" w14:textId="77777777">
        <w:tc>
          <w:tcPr>
            <w:tcW w:w="1600" w:type="dxa"/>
          </w:tcPr>
          <w:p w14:paraId="3B6A663D" w14:textId="77777777" w:rsidR="003C7354" w:rsidRPr="00C0198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598" w:type="dxa"/>
          </w:tcPr>
          <w:p w14:paraId="7BE109D3" w14:textId="77777777" w:rsidR="003C7354" w:rsidRPr="00C01986" w:rsidRDefault="00AB5455" w:rsidP="003C735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Tabella isole aziendali</w:t>
            </w:r>
          </w:p>
        </w:tc>
      </w:tr>
    </w:tbl>
    <w:p w14:paraId="3568FA1F" w14:textId="77777777" w:rsidR="004D5870" w:rsidRPr="00415FF4" w:rsidRDefault="004D5870" w:rsidP="004D5870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17504199" w14:textId="77777777" w:rsidR="004D5870" w:rsidRPr="00415FF4" w:rsidRDefault="004D5870" w:rsidP="00EC5A46">
      <w:pPr>
        <w:pStyle w:val="Sommario1"/>
      </w:pPr>
    </w:p>
    <w:tbl>
      <w:tblPr>
        <w:tblW w:w="9126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35"/>
        <w:gridCol w:w="1665"/>
        <w:gridCol w:w="5026"/>
      </w:tblGrid>
      <w:tr w:rsidR="004D5870" w:rsidRPr="00415FF4" w14:paraId="3240E3AA" w14:textId="77777777" w:rsidTr="004D5870">
        <w:tc>
          <w:tcPr>
            <w:tcW w:w="2435" w:type="dxa"/>
          </w:tcPr>
          <w:p w14:paraId="7CF135E3" w14:textId="77777777" w:rsidR="004D5870" w:rsidRPr="00415FF4" w:rsidRDefault="004D5870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1665" w:type="dxa"/>
          </w:tcPr>
          <w:p w14:paraId="4CAD4538" w14:textId="77777777" w:rsidR="004D5870" w:rsidRPr="00415FF4" w:rsidRDefault="004D5870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Key </w:t>
            </w:r>
            <w:proofErr w:type="spellStart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Type</w:t>
            </w:r>
            <w:proofErr w:type="spellEnd"/>
          </w:p>
        </w:tc>
        <w:tc>
          <w:tcPr>
            <w:tcW w:w="5026" w:type="dxa"/>
          </w:tcPr>
          <w:p w14:paraId="2E4543A5" w14:textId="77777777" w:rsidR="004D5870" w:rsidRPr="00415FF4" w:rsidRDefault="004D5870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4D5870" w:rsidRPr="004B4D65" w14:paraId="4D2047AA" w14:textId="77777777" w:rsidTr="004D5870">
        <w:tc>
          <w:tcPr>
            <w:tcW w:w="2435" w:type="dxa"/>
          </w:tcPr>
          <w:p w14:paraId="7E6AB89C" w14:textId="77777777" w:rsidR="004D5870" w:rsidRPr="00415FF4" w:rsidRDefault="004D5870" w:rsidP="004D5870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AABSPART</w:t>
            </w:r>
            <w:r w:rsidRPr="001412AA">
              <w:rPr>
                <w:rFonts w:ascii="Calibri" w:hAnsi="Calibri" w:cs="Calibri"/>
                <w:sz w:val="20"/>
                <w:szCs w:val="20"/>
              </w:rPr>
              <w:t>_TAB</w:t>
            </w:r>
            <w:r w:rsidRPr="00415FF4">
              <w:rPr>
                <w:rFonts w:ascii="Calibri" w:hAnsi="Calibri" w:cs="Calibri"/>
                <w:sz w:val="20"/>
                <w:szCs w:val="20"/>
              </w:rPr>
              <w:t>_PK</w:t>
            </w:r>
          </w:p>
        </w:tc>
        <w:tc>
          <w:tcPr>
            <w:tcW w:w="1665" w:type="dxa"/>
          </w:tcPr>
          <w:p w14:paraId="5F39404A" w14:textId="77777777" w:rsidR="004D5870" w:rsidRPr="00415FF4" w:rsidRDefault="004D5870" w:rsidP="00CC2DE9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415FF4">
              <w:rPr>
                <w:rFonts w:ascii="Calibri" w:hAnsi="Calibri" w:cs="Calibri"/>
                <w:sz w:val="20"/>
                <w:szCs w:val="20"/>
              </w:rPr>
              <w:t>PrimaryKey</w:t>
            </w:r>
            <w:proofErr w:type="spellEnd"/>
          </w:p>
        </w:tc>
        <w:tc>
          <w:tcPr>
            <w:tcW w:w="5026" w:type="dxa"/>
          </w:tcPr>
          <w:p w14:paraId="32644E65" w14:textId="616E7E90" w:rsidR="004D5870" w:rsidRPr="00925A4D" w:rsidRDefault="004D5870" w:rsidP="004D5870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 w:rsidRPr="00925A4D">
              <w:rPr>
                <w:rFonts w:ascii="Calibri" w:hAnsi="Calibri" w:cs="Calibri"/>
                <w:sz w:val="20"/>
                <w:szCs w:val="20"/>
                <w:lang w:val="en-US"/>
              </w:rPr>
              <w:t>ID_PART</w:t>
            </w:r>
            <w:r w:rsidR="002E10BC" w:rsidRPr="00925A4D">
              <w:rPr>
                <w:rFonts w:ascii="Calibri" w:hAnsi="Calibri" w:cs="Calibri"/>
                <w:sz w:val="20"/>
                <w:szCs w:val="20"/>
                <w:lang w:val="en-US"/>
              </w:rPr>
              <w:t xml:space="preserve">, </w:t>
            </w:r>
            <w:r w:rsidR="00641F9B">
              <w:rPr>
                <w:rFonts w:ascii="Calibri" w:hAnsi="Calibri" w:cs="Calibri"/>
                <w:sz w:val="20"/>
                <w:szCs w:val="20"/>
                <w:lang w:val="en-US"/>
              </w:rPr>
              <w:t>PRG</w:t>
            </w:r>
            <w:r w:rsidR="002E10BC" w:rsidRPr="00314D9E">
              <w:rPr>
                <w:rFonts w:ascii="Calibri" w:hAnsi="Calibri" w:cs="Calibri"/>
                <w:sz w:val="20"/>
                <w:szCs w:val="20"/>
                <w:lang w:val="en-US"/>
              </w:rPr>
              <w:t>_SCHEDA</w:t>
            </w:r>
            <w:r w:rsidR="00925A4D" w:rsidRPr="00925A4D">
              <w:rPr>
                <w:rFonts w:ascii="Calibri" w:hAnsi="Calibri" w:cs="Calibri"/>
                <w:sz w:val="20"/>
                <w:szCs w:val="20"/>
                <w:lang w:val="en-US"/>
              </w:rPr>
              <w:t>, ID_ORPA</w:t>
            </w:r>
          </w:p>
        </w:tc>
      </w:tr>
    </w:tbl>
    <w:p w14:paraId="6A6A2FD4" w14:textId="77777777" w:rsidR="003C7354" w:rsidRPr="00925A4D" w:rsidRDefault="003C7354" w:rsidP="004D5870">
      <w:pPr>
        <w:rPr>
          <w:highlight w:val="yellow"/>
          <w:lang w:val="en-US"/>
        </w:rPr>
      </w:pPr>
    </w:p>
    <w:p w14:paraId="06B9C783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proofErr w:type="spellStart"/>
      <w:r>
        <w:rPr>
          <w:rFonts w:ascii="Arial" w:hAnsi="Arial"/>
          <w:b/>
          <w:bCs/>
          <w:smallCaps w:val="0"/>
          <w:color w:val="0000FF"/>
        </w:rPr>
        <w:t>Attributes</w:t>
      </w:r>
      <w:proofErr w:type="spellEnd"/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2027AADC" w14:textId="77777777" w:rsidR="003C7354" w:rsidRDefault="003C7354" w:rsidP="00EC5A46">
      <w:pPr>
        <w:pStyle w:val="Sommario1"/>
      </w:pPr>
    </w:p>
    <w:tbl>
      <w:tblPr>
        <w:tblW w:w="8995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71"/>
        <w:gridCol w:w="1542"/>
        <w:gridCol w:w="585"/>
        <w:gridCol w:w="4797"/>
      </w:tblGrid>
      <w:tr w:rsidR="007C2D8B" w:rsidRPr="00EC5A46" w14:paraId="11AB4346" w14:textId="77777777" w:rsidTr="007C2D8B">
        <w:tc>
          <w:tcPr>
            <w:tcW w:w="2071" w:type="dxa"/>
          </w:tcPr>
          <w:p w14:paraId="2CD26B3A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Attribute</w:t>
            </w:r>
            <w:proofErr w:type="spellEnd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/</w:t>
            </w:r>
            <w:proofErr w:type="spellStart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Logical</w:t>
            </w:r>
            <w:proofErr w:type="spellEnd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Rolename</w:t>
            </w:r>
            <w:proofErr w:type="spellEnd"/>
          </w:p>
        </w:tc>
        <w:tc>
          <w:tcPr>
            <w:tcW w:w="1542" w:type="dxa"/>
          </w:tcPr>
          <w:p w14:paraId="1F68577B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Datatype</w:t>
            </w:r>
            <w:proofErr w:type="spellEnd"/>
          </w:p>
        </w:tc>
        <w:tc>
          <w:tcPr>
            <w:tcW w:w="585" w:type="dxa"/>
          </w:tcPr>
          <w:p w14:paraId="00F0C122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Null</w:t>
            </w:r>
            <w:proofErr w:type="spellEnd"/>
          </w:p>
        </w:tc>
        <w:tc>
          <w:tcPr>
            <w:tcW w:w="4797" w:type="dxa"/>
          </w:tcPr>
          <w:p w14:paraId="2F2DF8B7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Definition</w:t>
            </w:r>
          </w:p>
        </w:tc>
      </w:tr>
      <w:tr w:rsidR="00641F9B" w:rsidRPr="00EC5A46" w14:paraId="427B3C4A" w14:textId="77777777" w:rsidTr="007C2D8B">
        <w:tc>
          <w:tcPr>
            <w:tcW w:w="2071" w:type="dxa"/>
          </w:tcPr>
          <w:p w14:paraId="462A6B27" w14:textId="60B4BDD5" w:rsidR="00641F9B" w:rsidRPr="00EC5A46" w:rsidRDefault="00641F9B" w:rsidP="00641F9B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PRG_SCHEDA</w:t>
            </w:r>
          </w:p>
        </w:tc>
        <w:tc>
          <w:tcPr>
            <w:tcW w:w="1542" w:type="dxa"/>
          </w:tcPr>
          <w:p w14:paraId="645D9B32" w14:textId="10E3873F" w:rsidR="00641F9B" w:rsidRPr="00EC5A46" w:rsidRDefault="00641F9B" w:rsidP="00641F9B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7617B9CF" w14:textId="03C840D3" w:rsidR="00641F9B" w:rsidRPr="00EC5A46" w:rsidRDefault="00641F9B" w:rsidP="00641F9B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7402294" w14:textId="346B9653" w:rsidR="00641F9B" w:rsidRPr="00EC5A46" w:rsidRDefault="00641F9B" w:rsidP="00641F9B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Progressivo numerico univoco della scheda</w:t>
            </w:r>
          </w:p>
        </w:tc>
      </w:tr>
      <w:tr w:rsidR="00641F9B" w:rsidRPr="00EC5A46" w14:paraId="18627DC8" w14:textId="77777777" w:rsidTr="007C2D8B">
        <w:tc>
          <w:tcPr>
            <w:tcW w:w="2071" w:type="dxa"/>
            <w:vAlign w:val="bottom"/>
          </w:tcPr>
          <w:p w14:paraId="72409BA5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542" w:type="dxa"/>
            <w:vAlign w:val="bottom"/>
          </w:tcPr>
          <w:p w14:paraId="33A00EE0" w14:textId="096BAF5F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1E678842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4E32080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Identificativo scheda di validazione</w:t>
            </w:r>
          </w:p>
        </w:tc>
      </w:tr>
      <w:tr w:rsidR="00641F9B" w:rsidRPr="00EC5A46" w14:paraId="438F3EB0" w14:textId="77777777" w:rsidTr="007C2D8B">
        <w:tc>
          <w:tcPr>
            <w:tcW w:w="2071" w:type="dxa"/>
            <w:vAlign w:val="bottom"/>
          </w:tcPr>
          <w:p w14:paraId="15802CBD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ID_PART</w:t>
            </w:r>
          </w:p>
        </w:tc>
        <w:tc>
          <w:tcPr>
            <w:tcW w:w="1542" w:type="dxa"/>
            <w:vAlign w:val="bottom"/>
          </w:tcPr>
          <w:p w14:paraId="71410248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66018A20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641CE522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Identificativo univoco della particella</w:t>
            </w:r>
          </w:p>
        </w:tc>
      </w:tr>
      <w:tr w:rsidR="00641F9B" w:rsidRPr="00EC5A46" w14:paraId="2D9F7009" w14:textId="77777777" w:rsidTr="007C2D8B">
        <w:tc>
          <w:tcPr>
            <w:tcW w:w="2071" w:type="dxa"/>
            <w:vAlign w:val="bottom"/>
          </w:tcPr>
          <w:p w14:paraId="6964D102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CODI_NAZI</w:t>
            </w:r>
          </w:p>
        </w:tc>
        <w:tc>
          <w:tcPr>
            <w:tcW w:w="1542" w:type="dxa"/>
            <w:vAlign w:val="bottom"/>
          </w:tcPr>
          <w:p w14:paraId="5BB32938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03412DFA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768D811F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nazionale comune</w:t>
            </w:r>
          </w:p>
        </w:tc>
      </w:tr>
      <w:tr w:rsidR="00641F9B" w:rsidRPr="00EC5A46" w14:paraId="02571C79" w14:textId="77777777" w:rsidTr="007C2D8B">
        <w:tc>
          <w:tcPr>
            <w:tcW w:w="2071" w:type="dxa"/>
            <w:vAlign w:val="bottom"/>
          </w:tcPr>
          <w:p w14:paraId="5899D7B8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SEZI</w:t>
            </w:r>
          </w:p>
        </w:tc>
        <w:tc>
          <w:tcPr>
            <w:tcW w:w="1542" w:type="dxa"/>
            <w:vAlign w:val="bottom"/>
          </w:tcPr>
          <w:p w14:paraId="20F58E81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0768AA7B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797" w:type="dxa"/>
          </w:tcPr>
          <w:p w14:paraId="5560EC53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Sezione censuaria</w:t>
            </w:r>
          </w:p>
        </w:tc>
      </w:tr>
      <w:tr w:rsidR="00641F9B" w:rsidRPr="00EC5A46" w14:paraId="173E6D86" w14:textId="77777777" w:rsidTr="007C2D8B">
        <w:tc>
          <w:tcPr>
            <w:tcW w:w="2071" w:type="dxa"/>
            <w:vAlign w:val="bottom"/>
          </w:tcPr>
          <w:p w14:paraId="62EC0C25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FOGL</w:t>
            </w:r>
          </w:p>
        </w:tc>
        <w:tc>
          <w:tcPr>
            <w:tcW w:w="1542" w:type="dxa"/>
            <w:vAlign w:val="bottom"/>
          </w:tcPr>
          <w:p w14:paraId="149ADE82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1456DD66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6378400F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Foglio</w:t>
            </w:r>
          </w:p>
        </w:tc>
      </w:tr>
      <w:tr w:rsidR="00641F9B" w:rsidRPr="00EC5A46" w14:paraId="01D346FF" w14:textId="77777777" w:rsidTr="007C2D8B">
        <w:tc>
          <w:tcPr>
            <w:tcW w:w="2071" w:type="dxa"/>
            <w:vAlign w:val="bottom"/>
          </w:tcPr>
          <w:p w14:paraId="50FC5AA3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PART</w:t>
            </w:r>
          </w:p>
        </w:tc>
        <w:tc>
          <w:tcPr>
            <w:tcW w:w="1542" w:type="dxa"/>
            <w:vAlign w:val="bottom"/>
          </w:tcPr>
          <w:p w14:paraId="7C2DF873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0AA160CC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6C0B1FE3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Particella</w:t>
            </w:r>
          </w:p>
        </w:tc>
      </w:tr>
      <w:tr w:rsidR="00641F9B" w:rsidRPr="00EC5A46" w14:paraId="17EB3354" w14:textId="77777777" w:rsidTr="007C2D8B">
        <w:tc>
          <w:tcPr>
            <w:tcW w:w="2071" w:type="dxa"/>
            <w:vAlign w:val="bottom"/>
          </w:tcPr>
          <w:p w14:paraId="21575E1C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SUB</w:t>
            </w:r>
          </w:p>
        </w:tc>
        <w:tc>
          <w:tcPr>
            <w:tcW w:w="1542" w:type="dxa"/>
            <w:vAlign w:val="bottom"/>
          </w:tcPr>
          <w:p w14:paraId="2FC217DD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441A52E6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797" w:type="dxa"/>
          </w:tcPr>
          <w:p w14:paraId="40EB24AF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Subalterno</w:t>
            </w:r>
          </w:p>
        </w:tc>
      </w:tr>
      <w:tr w:rsidR="00641F9B" w:rsidRPr="00EC5A46" w14:paraId="5E90D843" w14:textId="77777777" w:rsidTr="007C2D8B">
        <w:tc>
          <w:tcPr>
            <w:tcW w:w="2071" w:type="dxa"/>
            <w:vAlign w:val="bottom"/>
          </w:tcPr>
          <w:p w14:paraId="351CEA9E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TIPO_COND</w:t>
            </w:r>
          </w:p>
        </w:tc>
        <w:tc>
          <w:tcPr>
            <w:tcW w:w="1542" w:type="dxa"/>
            <w:vAlign w:val="bottom"/>
          </w:tcPr>
          <w:p w14:paraId="316185B8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0553A0EA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7450E5E8" w14:textId="78D2805F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Tipo di conduzione (Tabella 5.9.17)</w:t>
            </w:r>
          </w:p>
        </w:tc>
      </w:tr>
      <w:tr w:rsidR="00641F9B" w:rsidRPr="00EC5A46" w14:paraId="6EF532CE" w14:textId="77777777" w:rsidTr="007C2D8B">
        <w:tc>
          <w:tcPr>
            <w:tcW w:w="2071" w:type="dxa"/>
            <w:vAlign w:val="bottom"/>
          </w:tcPr>
          <w:p w14:paraId="75C55A3A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DATA_INIZ</w:t>
            </w:r>
          </w:p>
        </w:tc>
        <w:tc>
          <w:tcPr>
            <w:tcW w:w="1542" w:type="dxa"/>
            <w:vAlign w:val="bottom"/>
          </w:tcPr>
          <w:p w14:paraId="2F2365BF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85" w:type="dxa"/>
          </w:tcPr>
          <w:p w14:paraId="7C0321D5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1F35D33B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Data inizio (coincidente con data inizio conduzione)</w:t>
            </w:r>
          </w:p>
        </w:tc>
      </w:tr>
      <w:tr w:rsidR="00641F9B" w:rsidRPr="00EC5A46" w14:paraId="27C9C8BD" w14:textId="77777777" w:rsidTr="007C2D8B">
        <w:tc>
          <w:tcPr>
            <w:tcW w:w="2071" w:type="dxa"/>
            <w:vAlign w:val="bottom"/>
          </w:tcPr>
          <w:p w14:paraId="4FAB07C4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DATA_FINE</w:t>
            </w:r>
          </w:p>
        </w:tc>
        <w:tc>
          <w:tcPr>
            <w:tcW w:w="1542" w:type="dxa"/>
            <w:vAlign w:val="bottom"/>
          </w:tcPr>
          <w:p w14:paraId="6F55B8A7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85" w:type="dxa"/>
          </w:tcPr>
          <w:p w14:paraId="4699BF53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797" w:type="dxa"/>
          </w:tcPr>
          <w:p w14:paraId="134DB948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Data fine (coincidente con data fine conduzione)</w:t>
            </w:r>
          </w:p>
        </w:tc>
      </w:tr>
      <w:tr w:rsidR="00641F9B" w:rsidRPr="00EC5A46" w14:paraId="4FAAA761" w14:textId="77777777" w:rsidTr="007C2D8B">
        <w:tc>
          <w:tcPr>
            <w:tcW w:w="2071" w:type="dxa"/>
            <w:vAlign w:val="bottom"/>
          </w:tcPr>
          <w:p w14:paraId="0326BC60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SUPE_CATA</w:t>
            </w:r>
          </w:p>
        </w:tc>
        <w:tc>
          <w:tcPr>
            <w:tcW w:w="1542" w:type="dxa"/>
            <w:vAlign w:val="bottom"/>
          </w:tcPr>
          <w:p w14:paraId="00156DD2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122B495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3B7697CF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Superfice catastale della particella (mq)</w:t>
            </w:r>
          </w:p>
        </w:tc>
      </w:tr>
      <w:tr w:rsidR="00641F9B" w:rsidRPr="00EC5A46" w14:paraId="105E7490" w14:textId="77777777" w:rsidTr="007C2D8B">
        <w:tc>
          <w:tcPr>
            <w:tcW w:w="2071" w:type="dxa"/>
            <w:vAlign w:val="bottom"/>
          </w:tcPr>
          <w:p w14:paraId="60E42381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SUPE_COND</w:t>
            </w:r>
          </w:p>
        </w:tc>
        <w:tc>
          <w:tcPr>
            <w:tcW w:w="1542" w:type="dxa"/>
            <w:vAlign w:val="bottom"/>
          </w:tcPr>
          <w:p w14:paraId="2B3301F4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EDEAB4E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1F5EBBFC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Superfice condotta della particella (mq)</w:t>
            </w:r>
          </w:p>
        </w:tc>
      </w:tr>
      <w:tr w:rsidR="00641F9B" w:rsidRPr="00EC5A46" w14:paraId="133F8469" w14:textId="77777777" w:rsidTr="007C2D8B">
        <w:tc>
          <w:tcPr>
            <w:tcW w:w="2071" w:type="dxa"/>
            <w:vAlign w:val="bottom"/>
          </w:tcPr>
          <w:p w14:paraId="12AA6CC4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SHAPE</w:t>
            </w:r>
          </w:p>
        </w:tc>
        <w:tc>
          <w:tcPr>
            <w:tcW w:w="1542" w:type="dxa"/>
            <w:vAlign w:val="bottom"/>
          </w:tcPr>
          <w:p w14:paraId="2F1B5460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WKT</w:t>
            </w:r>
          </w:p>
        </w:tc>
        <w:tc>
          <w:tcPr>
            <w:tcW w:w="585" w:type="dxa"/>
          </w:tcPr>
          <w:p w14:paraId="4680B10E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5215392E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Geometria della particella</w:t>
            </w:r>
          </w:p>
        </w:tc>
      </w:tr>
      <w:tr w:rsidR="00641F9B" w:rsidRPr="00EC5A46" w14:paraId="40AC487D" w14:textId="77777777" w:rsidTr="007C2D8B">
        <w:tc>
          <w:tcPr>
            <w:tcW w:w="2071" w:type="dxa"/>
            <w:vAlign w:val="bottom"/>
          </w:tcPr>
          <w:p w14:paraId="06C77CCD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542" w:type="dxa"/>
            <w:vAlign w:val="bottom"/>
          </w:tcPr>
          <w:p w14:paraId="2E0B70FB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07FA22FB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221CA9D6" w14:textId="0B04680C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nazionale dell’organismo pagatore (Tabella 5.9.16)</w:t>
            </w:r>
          </w:p>
        </w:tc>
      </w:tr>
    </w:tbl>
    <w:p w14:paraId="2C65C3C5" w14:textId="77777777" w:rsidR="00BE10F4" w:rsidRDefault="00BE10F4" w:rsidP="003C7354">
      <w:pPr>
        <w:ind w:firstLine="576"/>
      </w:pPr>
    </w:p>
    <w:p w14:paraId="571426AB" w14:textId="77777777" w:rsidR="00E261DC" w:rsidRDefault="00E261DC">
      <w:r>
        <w:br w:type="page"/>
      </w:r>
    </w:p>
    <w:p w14:paraId="3B1C609D" w14:textId="77777777" w:rsidR="00E261DC" w:rsidRDefault="004A0486" w:rsidP="00E261DC">
      <w:pPr>
        <w:pStyle w:val="Titolo2"/>
      </w:pPr>
      <w:bookmarkStart w:id="28" w:name="_Toc13728174"/>
      <w:r>
        <w:lastRenderedPageBreak/>
        <w:t>Parcelle</w:t>
      </w:r>
      <w:r w:rsidR="00E261DC">
        <w:t xml:space="preserve"> - AABSPARC_TAB</w:t>
      </w:r>
      <w:bookmarkEnd w:id="28"/>
    </w:p>
    <w:p w14:paraId="4AB32F7E" w14:textId="77777777" w:rsidR="00E261DC" w:rsidRDefault="00E261DC" w:rsidP="00E261DC">
      <w:pPr>
        <w:keepNext/>
      </w:pPr>
    </w:p>
    <w:p w14:paraId="5731C10D" w14:textId="77777777" w:rsidR="00E261DC" w:rsidRDefault="00E261DC" w:rsidP="00E261DC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598"/>
      </w:tblGrid>
      <w:tr w:rsidR="00E261DC" w:rsidRPr="00C01986" w14:paraId="460337F7" w14:textId="77777777" w:rsidTr="00CC2DE9">
        <w:tc>
          <w:tcPr>
            <w:tcW w:w="1600" w:type="dxa"/>
          </w:tcPr>
          <w:p w14:paraId="2AC7E61E" w14:textId="77777777" w:rsidR="00E261DC" w:rsidRPr="00C01986" w:rsidRDefault="00E261DC" w:rsidP="00CC2DE9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Entity</w:t>
            </w:r>
            <w:proofErr w:type="spellEnd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Name</w:t>
            </w:r>
          </w:p>
        </w:tc>
        <w:tc>
          <w:tcPr>
            <w:tcW w:w="7598" w:type="dxa"/>
          </w:tcPr>
          <w:p w14:paraId="51D3D0EF" w14:textId="77777777" w:rsidR="00E261DC" w:rsidRPr="00C01986" w:rsidRDefault="00E261DC" w:rsidP="00E261DC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AABSPARC</w:t>
            </w:r>
            <w:r w:rsidRPr="00AB5455">
              <w:rPr>
                <w:rFonts w:ascii="Calibri" w:hAnsi="Calibri" w:cs="Calibri"/>
                <w:sz w:val="20"/>
                <w:szCs w:val="20"/>
              </w:rPr>
              <w:t>_TAB</w:t>
            </w:r>
          </w:p>
        </w:tc>
      </w:tr>
      <w:tr w:rsidR="00E261DC" w:rsidRPr="00C01986" w14:paraId="1574E9A0" w14:textId="77777777" w:rsidTr="00CC2DE9">
        <w:tc>
          <w:tcPr>
            <w:tcW w:w="1600" w:type="dxa"/>
          </w:tcPr>
          <w:p w14:paraId="0486E217" w14:textId="77777777" w:rsidR="00E261DC" w:rsidRPr="00C01986" w:rsidRDefault="00E261DC" w:rsidP="00CC2DE9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598" w:type="dxa"/>
          </w:tcPr>
          <w:p w14:paraId="459C3A49" w14:textId="77777777" w:rsidR="00E261DC" w:rsidRPr="00C01986" w:rsidRDefault="00E261DC" w:rsidP="00E261DC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Tabella parcelle</w:t>
            </w:r>
          </w:p>
        </w:tc>
      </w:tr>
    </w:tbl>
    <w:p w14:paraId="41335034" w14:textId="77777777" w:rsidR="004332E3" w:rsidRPr="00415FF4" w:rsidRDefault="004332E3" w:rsidP="004332E3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6898B3C1" w14:textId="77777777" w:rsidR="004332E3" w:rsidRPr="00415FF4" w:rsidRDefault="004332E3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35"/>
        <w:gridCol w:w="1665"/>
        <w:gridCol w:w="5139"/>
      </w:tblGrid>
      <w:tr w:rsidR="004332E3" w:rsidRPr="00415FF4" w14:paraId="1C6C2892" w14:textId="77777777" w:rsidTr="00CC2DE9">
        <w:tc>
          <w:tcPr>
            <w:tcW w:w="2435" w:type="dxa"/>
          </w:tcPr>
          <w:p w14:paraId="4534DD49" w14:textId="77777777" w:rsidR="004332E3" w:rsidRPr="00415FF4" w:rsidRDefault="004332E3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1665" w:type="dxa"/>
          </w:tcPr>
          <w:p w14:paraId="181A221F" w14:textId="77777777" w:rsidR="004332E3" w:rsidRPr="00415FF4" w:rsidRDefault="004332E3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Key </w:t>
            </w:r>
            <w:proofErr w:type="spellStart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Type</w:t>
            </w:r>
            <w:proofErr w:type="spellEnd"/>
          </w:p>
        </w:tc>
        <w:tc>
          <w:tcPr>
            <w:tcW w:w="5139" w:type="dxa"/>
          </w:tcPr>
          <w:p w14:paraId="3D9BC89E" w14:textId="77777777" w:rsidR="004332E3" w:rsidRPr="00415FF4" w:rsidRDefault="004332E3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4332E3" w:rsidRPr="004B4D65" w14:paraId="4BDD8AA8" w14:textId="77777777" w:rsidTr="00CC2DE9">
        <w:tc>
          <w:tcPr>
            <w:tcW w:w="2435" w:type="dxa"/>
          </w:tcPr>
          <w:p w14:paraId="7C5D3457" w14:textId="77777777" w:rsidR="004332E3" w:rsidRPr="00415FF4" w:rsidRDefault="004332E3" w:rsidP="004332E3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AABSPARC</w:t>
            </w:r>
            <w:r w:rsidRPr="001412AA">
              <w:rPr>
                <w:rFonts w:ascii="Calibri" w:hAnsi="Calibri" w:cs="Calibri"/>
                <w:sz w:val="20"/>
                <w:szCs w:val="20"/>
              </w:rPr>
              <w:t>_TAB</w:t>
            </w:r>
            <w:r w:rsidRPr="00415FF4">
              <w:rPr>
                <w:rFonts w:ascii="Calibri" w:hAnsi="Calibri" w:cs="Calibri"/>
                <w:sz w:val="20"/>
                <w:szCs w:val="20"/>
              </w:rPr>
              <w:t>_PK</w:t>
            </w:r>
          </w:p>
        </w:tc>
        <w:tc>
          <w:tcPr>
            <w:tcW w:w="1665" w:type="dxa"/>
          </w:tcPr>
          <w:p w14:paraId="1EADDC80" w14:textId="77777777" w:rsidR="004332E3" w:rsidRPr="00415FF4" w:rsidRDefault="004332E3" w:rsidP="00CC2DE9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415FF4">
              <w:rPr>
                <w:rFonts w:ascii="Calibri" w:hAnsi="Calibri" w:cs="Calibri"/>
                <w:sz w:val="20"/>
                <w:szCs w:val="20"/>
              </w:rPr>
              <w:t>PrimaryKey</w:t>
            </w:r>
            <w:proofErr w:type="spellEnd"/>
          </w:p>
        </w:tc>
        <w:tc>
          <w:tcPr>
            <w:tcW w:w="5139" w:type="dxa"/>
          </w:tcPr>
          <w:p w14:paraId="0EF0EDC0" w14:textId="68ACAAC2" w:rsidR="004332E3" w:rsidRPr="00925A4D" w:rsidRDefault="00B72F69" w:rsidP="005F2460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PRG</w:t>
            </w:r>
            <w:r w:rsidR="004332E3" w:rsidRPr="00925A4D">
              <w:rPr>
                <w:rFonts w:ascii="Calibri" w:hAnsi="Calibri" w:cs="Calibri"/>
                <w:sz w:val="20"/>
                <w:szCs w:val="20"/>
                <w:lang w:val="en-US"/>
              </w:rPr>
              <w:t>_PARC</w:t>
            </w:r>
            <w:r w:rsidR="00925A4D" w:rsidRPr="00925A4D">
              <w:rPr>
                <w:rFonts w:ascii="Calibri" w:hAnsi="Calibri" w:cs="Calibri"/>
                <w:sz w:val="20"/>
                <w:szCs w:val="20"/>
                <w:lang w:val="en-US"/>
              </w:rPr>
              <w:t>, ID_ORPA</w:t>
            </w:r>
          </w:p>
        </w:tc>
      </w:tr>
    </w:tbl>
    <w:p w14:paraId="0D1D39CF" w14:textId="77777777" w:rsidR="00E261DC" w:rsidRPr="00925A4D" w:rsidRDefault="00E261DC" w:rsidP="004332E3">
      <w:pPr>
        <w:rPr>
          <w:highlight w:val="yellow"/>
          <w:lang w:val="en-US"/>
        </w:rPr>
      </w:pPr>
    </w:p>
    <w:p w14:paraId="353F6775" w14:textId="77777777" w:rsidR="00E261DC" w:rsidRDefault="00E261DC" w:rsidP="00E261DC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proofErr w:type="spellStart"/>
      <w:r>
        <w:rPr>
          <w:rFonts w:ascii="Arial" w:hAnsi="Arial"/>
          <w:b/>
          <w:bCs/>
          <w:smallCaps w:val="0"/>
          <w:color w:val="0000FF"/>
        </w:rPr>
        <w:t>Attributes</w:t>
      </w:r>
      <w:proofErr w:type="spellEnd"/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5C70C241" w14:textId="77777777" w:rsidR="00E261DC" w:rsidRDefault="00E261DC" w:rsidP="00EC5A46">
      <w:pPr>
        <w:pStyle w:val="Sommario1"/>
      </w:pPr>
    </w:p>
    <w:tbl>
      <w:tblPr>
        <w:tblW w:w="8995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71"/>
        <w:gridCol w:w="1542"/>
        <w:gridCol w:w="585"/>
        <w:gridCol w:w="4797"/>
      </w:tblGrid>
      <w:tr w:rsidR="00E261DC" w:rsidRPr="00EC5A46" w14:paraId="458E6B36" w14:textId="77777777" w:rsidTr="00CC2DE9">
        <w:tc>
          <w:tcPr>
            <w:tcW w:w="2071" w:type="dxa"/>
          </w:tcPr>
          <w:p w14:paraId="6CD90DC7" w14:textId="77777777" w:rsidR="00E261DC" w:rsidRPr="00EC5A46" w:rsidRDefault="00E261DC" w:rsidP="00CC2DE9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Attribute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Logical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Rolename</w:t>
            </w:r>
            <w:proofErr w:type="spellEnd"/>
          </w:p>
        </w:tc>
        <w:tc>
          <w:tcPr>
            <w:tcW w:w="1542" w:type="dxa"/>
          </w:tcPr>
          <w:p w14:paraId="5DF28726" w14:textId="77777777" w:rsidR="00E261DC" w:rsidRPr="00EC5A46" w:rsidRDefault="00E261DC" w:rsidP="00CC2DE9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Datatype</w:t>
            </w:r>
            <w:proofErr w:type="spellEnd"/>
          </w:p>
        </w:tc>
        <w:tc>
          <w:tcPr>
            <w:tcW w:w="585" w:type="dxa"/>
          </w:tcPr>
          <w:p w14:paraId="3C37A063" w14:textId="77777777" w:rsidR="00E261DC" w:rsidRPr="00EC5A46" w:rsidRDefault="00E261DC" w:rsidP="00CC2DE9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Null</w:t>
            </w:r>
            <w:proofErr w:type="spellEnd"/>
          </w:p>
        </w:tc>
        <w:tc>
          <w:tcPr>
            <w:tcW w:w="4797" w:type="dxa"/>
          </w:tcPr>
          <w:p w14:paraId="3D10B8CD" w14:textId="77777777" w:rsidR="00E261DC" w:rsidRPr="00EC5A46" w:rsidRDefault="00E261DC" w:rsidP="00CC2DE9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</w:tr>
      <w:tr w:rsidR="00641F9B" w:rsidRPr="00EC5A46" w14:paraId="3E99FC3A" w14:textId="77777777" w:rsidTr="0043673D">
        <w:tc>
          <w:tcPr>
            <w:tcW w:w="2071" w:type="dxa"/>
            <w:vAlign w:val="bottom"/>
          </w:tcPr>
          <w:p w14:paraId="6AD11597" w14:textId="16DBF6F1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542" w:type="dxa"/>
            <w:vAlign w:val="bottom"/>
          </w:tcPr>
          <w:p w14:paraId="7236262F" w14:textId="0F9D47D5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2263BB4F" w14:textId="1FD96669" w:rsidR="00641F9B" w:rsidRPr="00EC5A46" w:rsidRDefault="00641F9B" w:rsidP="00641F9B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67157E45" w14:textId="144C7CA5" w:rsidR="00641F9B" w:rsidRPr="00EC5A46" w:rsidRDefault="00641F9B" w:rsidP="00641F9B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dell’organismo pagatore (Tabella 5.9.16)</w:t>
            </w:r>
          </w:p>
        </w:tc>
      </w:tr>
      <w:tr w:rsidR="00641F9B" w:rsidRPr="00EC5A46" w14:paraId="6475CFA6" w14:textId="77777777" w:rsidTr="00CC2DE9">
        <w:tc>
          <w:tcPr>
            <w:tcW w:w="2071" w:type="dxa"/>
          </w:tcPr>
          <w:p w14:paraId="6DA84BDB" w14:textId="77777777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ID_ATTO_AMMI</w:t>
            </w:r>
          </w:p>
        </w:tc>
        <w:tc>
          <w:tcPr>
            <w:tcW w:w="1542" w:type="dxa"/>
          </w:tcPr>
          <w:p w14:paraId="6C72FACE" w14:textId="77777777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120CA08F" w14:textId="77777777" w:rsidR="00641F9B" w:rsidRPr="00EC5A46" w:rsidRDefault="00641F9B" w:rsidP="00641F9B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9783AD6" w14:textId="77777777" w:rsidR="00641F9B" w:rsidRPr="00EC5A46" w:rsidRDefault="00641F9B" w:rsidP="00641F9B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Identificativo atto amministrativo</w:t>
            </w:r>
          </w:p>
        </w:tc>
      </w:tr>
      <w:tr w:rsidR="00641F9B" w:rsidRPr="00EC5A46" w14:paraId="5838EE4C" w14:textId="77777777" w:rsidTr="00CC2DE9">
        <w:tc>
          <w:tcPr>
            <w:tcW w:w="2071" w:type="dxa"/>
            <w:vAlign w:val="bottom"/>
          </w:tcPr>
          <w:p w14:paraId="16ABFE15" w14:textId="3E5D7C43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542" w:type="dxa"/>
            <w:vAlign w:val="bottom"/>
          </w:tcPr>
          <w:p w14:paraId="5F3F18E2" w14:textId="5529A92C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12AA8B38" w14:textId="09D395F5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33AB9326" w14:textId="6ACFC9C1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Identificativo scheda di validazione</w:t>
            </w:r>
          </w:p>
        </w:tc>
      </w:tr>
      <w:tr w:rsidR="00641F9B" w:rsidRPr="00EC5A46" w14:paraId="3C3A7788" w14:textId="77777777" w:rsidTr="0043673D">
        <w:tc>
          <w:tcPr>
            <w:tcW w:w="2071" w:type="dxa"/>
          </w:tcPr>
          <w:p w14:paraId="33F6B0CB" w14:textId="4D55D6FB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ID_PARC</w:t>
            </w:r>
          </w:p>
        </w:tc>
        <w:tc>
          <w:tcPr>
            <w:tcW w:w="1542" w:type="dxa"/>
          </w:tcPr>
          <w:p w14:paraId="19E93596" w14:textId="712527D5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22B98D2B" w14:textId="39760F9D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43695DA6" w14:textId="0141CFFB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Identificativo univoco della parcella</w:t>
            </w:r>
          </w:p>
        </w:tc>
      </w:tr>
      <w:tr w:rsidR="00641F9B" w:rsidRPr="00EC5A46" w14:paraId="46465AED" w14:textId="77777777" w:rsidTr="00CC2DE9">
        <w:tc>
          <w:tcPr>
            <w:tcW w:w="2071" w:type="dxa"/>
            <w:vAlign w:val="bottom"/>
          </w:tcPr>
          <w:p w14:paraId="1B1ABD1E" w14:textId="77777777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ID_INTE</w:t>
            </w:r>
          </w:p>
        </w:tc>
        <w:tc>
          <w:tcPr>
            <w:tcW w:w="1542" w:type="dxa"/>
            <w:vAlign w:val="bottom"/>
          </w:tcPr>
          <w:p w14:paraId="6BD5E3C4" w14:textId="00500231" w:rsidR="00641F9B" w:rsidRPr="00EC5A46" w:rsidRDefault="00E65DF4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078FB511" w14:textId="77777777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2F21FF28" w14:textId="5231BCDD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Identificativo dell’intervento (Tabella 5.9.15)</w:t>
            </w:r>
          </w:p>
        </w:tc>
      </w:tr>
      <w:tr w:rsidR="00641F9B" w:rsidRPr="00EC5A46" w14:paraId="33D3A556" w14:textId="77777777" w:rsidTr="00CC2DE9">
        <w:tc>
          <w:tcPr>
            <w:tcW w:w="2071" w:type="dxa"/>
            <w:vAlign w:val="bottom"/>
          </w:tcPr>
          <w:p w14:paraId="141B152F" w14:textId="20BCABE7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SUPER_PARC</w:t>
            </w:r>
          </w:p>
        </w:tc>
        <w:tc>
          <w:tcPr>
            <w:tcW w:w="1542" w:type="dxa"/>
            <w:vAlign w:val="bottom"/>
          </w:tcPr>
          <w:p w14:paraId="6E0872CE" w14:textId="16CA4C50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52934A8" w14:textId="1036A6CB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28D5F98F" w14:textId="1BA96AE7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Superfice della particella (mq)</w:t>
            </w:r>
          </w:p>
        </w:tc>
      </w:tr>
      <w:tr w:rsidR="00641F9B" w:rsidRPr="00EC5A46" w14:paraId="6D4A464B" w14:textId="77777777" w:rsidTr="00CC2DE9">
        <w:tc>
          <w:tcPr>
            <w:tcW w:w="2071" w:type="dxa"/>
            <w:vAlign w:val="bottom"/>
          </w:tcPr>
          <w:p w14:paraId="597AAB88" w14:textId="637E9104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SHAPE</w:t>
            </w:r>
          </w:p>
        </w:tc>
        <w:tc>
          <w:tcPr>
            <w:tcW w:w="1542" w:type="dxa"/>
            <w:vAlign w:val="bottom"/>
          </w:tcPr>
          <w:p w14:paraId="521371B2" w14:textId="2EBE54CC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WKT</w:t>
            </w:r>
          </w:p>
        </w:tc>
        <w:tc>
          <w:tcPr>
            <w:tcW w:w="585" w:type="dxa"/>
          </w:tcPr>
          <w:p w14:paraId="4EFDAC14" w14:textId="4B36BE06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74BF631D" w14:textId="3451B98A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Geometria della parcella</w:t>
            </w:r>
          </w:p>
        </w:tc>
      </w:tr>
      <w:tr w:rsidR="00A771CC" w:rsidRPr="00EC5A46" w14:paraId="2156D919" w14:textId="77777777" w:rsidTr="00B10C5A">
        <w:tc>
          <w:tcPr>
            <w:tcW w:w="2071" w:type="dxa"/>
          </w:tcPr>
          <w:p w14:paraId="71AE7354" w14:textId="076D1C24" w:rsidR="00A771CC" w:rsidRPr="00EC5A46" w:rsidRDefault="00A771CC" w:rsidP="00A771CC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PRG_PARC</w:t>
            </w:r>
          </w:p>
        </w:tc>
        <w:tc>
          <w:tcPr>
            <w:tcW w:w="1542" w:type="dxa"/>
          </w:tcPr>
          <w:p w14:paraId="4C8B5B18" w14:textId="7FDD38DD" w:rsidR="00A771CC" w:rsidRPr="00EC5A46" w:rsidRDefault="00A771CC" w:rsidP="00A771CC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1932920B" w14:textId="64DB616E" w:rsidR="00A771CC" w:rsidRPr="00EC5A46" w:rsidRDefault="00A771CC" w:rsidP="00A771CC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4419802B" w14:textId="35502CA5" w:rsidR="00A771CC" w:rsidRPr="00EC5A46" w:rsidRDefault="00A771CC" w:rsidP="00A771CC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Progressivo numerico univoco</w:t>
            </w:r>
            <w:r w:rsidR="007E4BF1">
              <w:rPr>
                <w:rFonts w:ascii="Calibri" w:hAnsi="Calibri"/>
                <w:color w:val="000000"/>
                <w:sz w:val="20"/>
                <w:szCs w:val="20"/>
              </w:rPr>
              <w:t xml:space="preserve"> della parcella</w:t>
            </w:r>
          </w:p>
        </w:tc>
      </w:tr>
      <w:tr w:rsidR="000A3751" w:rsidRPr="00EC5A46" w14:paraId="42B9527E" w14:textId="77777777" w:rsidTr="00993BF4">
        <w:tc>
          <w:tcPr>
            <w:tcW w:w="2071" w:type="dxa"/>
            <w:vAlign w:val="bottom"/>
          </w:tcPr>
          <w:p w14:paraId="309D1C5F" w14:textId="70DAE3E0" w:rsidR="000A3751" w:rsidRPr="00A95E95" w:rsidRDefault="000A3751" w:rsidP="000A3751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A95E95">
              <w:rPr>
                <w:rFonts w:ascii="Calibri" w:hAnsi="Calibri"/>
                <w:color w:val="000000"/>
                <w:sz w:val="20"/>
                <w:szCs w:val="20"/>
              </w:rPr>
              <w:t>ID_INVIO</w:t>
            </w:r>
          </w:p>
        </w:tc>
        <w:tc>
          <w:tcPr>
            <w:tcW w:w="1542" w:type="dxa"/>
            <w:vAlign w:val="bottom"/>
          </w:tcPr>
          <w:p w14:paraId="1656408E" w14:textId="1864FF37" w:rsidR="000A3751" w:rsidRPr="00A95E95" w:rsidRDefault="000A3751" w:rsidP="000A3751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A95E95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05F74B7A" w14:textId="03C72EDB" w:rsidR="000A3751" w:rsidRPr="00A95E95" w:rsidRDefault="00DA0985" w:rsidP="000A3751">
            <w:pPr>
              <w:ind w:right="-18"/>
              <w:rPr>
                <w:rFonts w:ascii="Calibri" w:hAnsi="Calibri"/>
                <w:color w:val="000000"/>
                <w:sz w:val="20"/>
                <w:szCs w:val="20"/>
              </w:rPr>
            </w:pPr>
            <w:r w:rsidRPr="00A95E95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7B172A29" w14:textId="068D987D" w:rsidR="000A3751" w:rsidRPr="00A95E95" w:rsidRDefault="000A3751" w:rsidP="000A3751">
            <w:pPr>
              <w:ind w:right="-18"/>
              <w:rPr>
                <w:rFonts w:ascii="Calibri" w:hAnsi="Calibri"/>
                <w:color w:val="000000"/>
                <w:sz w:val="20"/>
                <w:szCs w:val="20"/>
              </w:rPr>
            </w:pPr>
            <w:r w:rsidRPr="00A95E95">
              <w:rPr>
                <w:rFonts w:ascii="Calibri" w:hAnsi="Calibri" w:cs="Calibri"/>
                <w:sz w:val="20"/>
                <w:szCs w:val="20"/>
              </w:rPr>
              <w:t xml:space="preserve">Codice Identificativo della fornitura della domanda (campo </w:t>
            </w:r>
            <w:proofErr w:type="spellStart"/>
            <w:r w:rsidRPr="00A95E95">
              <w:rPr>
                <w:rFonts w:ascii="Calibri" w:hAnsi="Calibri" w:cs="Calibri"/>
                <w:sz w:val="20"/>
                <w:szCs w:val="20"/>
              </w:rPr>
              <w:t>sequence</w:t>
            </w:r>
            <w:proofErr w:type="spellEnd"/>
            <w:r w:rsidRPr="00A95E95">
              <w:rPr>
                <w:rFonts w:ascii="Calibri" w:hAnsi="Calibri" w:cs="Calibri"/>
                <w:sz w:val="20"/>
                <w:szCs w:val="20"/>
              </w:rPr>
              <w:t xml:space="preserve"> legato all’atto amministrativo).</w:t>
            </w:r>
          </w:p>
        </w:tc>
      </w:tr>
      <w:tr w:rsidR="000A3751" w:rsidRPr="00EC5A46" w14:paraId="10255274" w14:textId="77777777" w:rsidTr="00993BF4">
        <w:tc>
          <w:tcPr>
            <w:tcW w:w="2071" w:type="dxa"/>
            <w:vAlign w:val="bottom"/>
          </w:tcPr>
          <w:p w14:paraId="645B196B" w14:textId="02D8F1AE" w:rsidR="000A3751" w:rsidRPr="00A95E95" w:rsidRDefault="000A3751" w:rsidP="000A3751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A95E95">
              <w:rPr>
                <w:rFonts w:ascii="Calibri" w:hAnsi="Calibri"/>
                <w:color w:val="000000"/>
                <w:sz w:val="20"/>
                <w:szCs w:val="20"/>
              </w:rPr>
              <w:t>CAMPAGNA</w:t>
            </w:r>
          </w:p>
        </w:tc>
        <w:tc>
          <w:tcPr>
            <w:tcW w:w="1542" w:type="dxa"/>
            <w:vAlign w:val="bottom"/>
          </w:tcPr>
          <w:p w14:paraId="15EAFDB5" w14:textId="57BC42E7" w:rsidR="000A3751" w:rsidRPr="00A95E95" w:rsidRDefault="000A3751" w:rsidP="000A3751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A95E95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7313C871" w14:textId="0B5D2C47" w:rsidR="000A3751" w:rsidRPr="00A95E95" w:rsidRDefault="00DA0985" w:rsidP="000A3751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A95E95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58FD8006" w14:textId="252EA18F" w:rsidR="000A3751" w:rsidRPr="00A95E95" w:rsidRDefault="000A3751" w:rsidP="000A3751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A95E95">
              <w:rPr>
                <w:rFonts w:ascii="Calibri" w:hAnsi="Calibri" w:cs="Calibri"/>
                <w:sz w:val="20"/>
                <w:szCs w:val="20"/>
              </w:rPr>
              <w:t>Anno della campagna (</w:t>
            </w:r>
            <w:proofErr w:type="spellStart"/>
            <w:r w:rsidRPr="00A95E95">
              <w:rPr>
                <w:rFonts w:ascii="Calibri" w:hAnsi="Calibri" w:cs="Calibri"/>
                <w:sz w:val="20"/>
                <w:szCs w:val="20"/>
              </w:rPr>
              <w:t>yyyy</w:t>
            </w:r>
            <w:proofErr w:type="spellEnd"/>
            <w:r w:rsidRPr="00A95E95">
              <w:rPr>
                <w:rFonts w:ascii="Calibri" w:hAnsi="Calibri" w:cs="Calibri"/>
                <w:sz w:val="20"/>
                <w:szCs w:val="20"/>
              </w:rPr>
              <w:t>)</w:t>
            </w:r>
          </w:p>
        </w:tc>
      </w:tr>
      <w:tr w:rsidR="000A3751" w:rsidRPr="00EC5A46" w14:paraId="71C50AAB" w14:textId="77777777" w:rsidTr="00993BF4">
        <w:tc>
          <w:tcPr>
            <w:tcW w:w="2071" w:type="dxa"/>
            <w:vAlign w:val="bottom"/>
          </w:tcPr>
          <w:p w14:paraId="57214858" w14:textId="2F373A75" w:rsidR="000A3751" w:rsidRPr="00A95E95" w:rsidRDefault="000A3751" w:rsidP="000A3751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A95E95">
              <w:rPr>
                <w:rFonts w:ascii="Calibri" w:hAnsi="Calibri"/>
                <w:color w:val="000000"/>
                <w:sz w:val="20"/>
                <w:szCs w:val="20"/>
              </w:rPr>
              <w:t>CUAA</w:t>
            </w:r>
          </w:p>
        </w:tc>
        <w:tc>
          <w:tcPr>
            <w:tcW w:w="1542" w:type="dxa"/>
            <w:vAlign w:val="bottom"/>
          </w:tcPr>
          <w:p w14:paraId="32E142D1" w14:textId="74CA698D" w:rsidR="000A3751" w:rsidRPr="00A95E95" w:rsidRDefault="000A3751" w:rsidP="000A3751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A95E95">
              <w:rPr>
                <w:rFonts w:ascii="Calibri" w:hAnsi="Calibri"/>
                <w:color w:val="000000"/>
                <w:sz w:val="20"/>
                <w:szCs w:val="20"/>
              </w:rPr>
              <w:t>VARCHAR2(16)</w:t>
            </w:r>
          </w:p>
        </w:tc>
        <w:tc>
          <w:tcPr>
            <w:tcW w:w="585" w:type="dxa"/>
          </w:tcPr>
          <w:p w14:paraId="06CD2685" w14:textId="1078536C" w:rsidR="000A3751" w:rsidRPr="00A95E95" w:rsidRDefault="00DA0985" w:rsidP="000A3751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A95E95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74B6096" w14:textId="7EBB4DDC" w:rsidR="000A3751" w:rsidRPr="00A95E95" w:rsidRDefault="000A3751" w:rsidP="000A3751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A95E95">
              <w:rPr>
                <w:rFonts w:ascii="Calibri" w:hAnsi="Calibri" w:cs="Calibri"/>
                <w:sz w:val="20"/>
                <w:szCs w:val="20"/>
              </w:rPr>
              <w:t>Cuaa</w:t>
            </w:r>
            <w:proofErr w:type="spellEnd"/>
            <w:r w:rsidRPr="00A95E95">
              <w:rPr>
                <w:rFonts w:ascii="Calibri" w:hAnsi="Calibri" w:cs="Calibri"/>
                <w:sz w:val="20"/>
                <w:szCs w:val="20"/>
              </w:rPr>
              <w:t xml:space="preserve"> dell’azienda.</w:t>
            </w:r>
          </w:p>
        </w:tc>
      </w:tr>
      <w:tr w:rsidR="000A3751" w:rsidRPr="00EC5A46" w14:paraId="2429E9F1" w14:textId="77777777" w:rsidTr="00993BF4">
        <w:tc>
          <w:tcPr>
            <w:tcW w:w="2071" w:type="dxa"/>
          </w:tcPr>
          <w:p w14:paraId="2A9185A0" w14:textId="14782E64" w:rsidR="000A3751" w:rsidRPr="00A95E95" w:rsidRDefault="000A3751" w:rsidP="000A3751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A95E95">
              <w:rPr>
                <w:rFonts w:ascii="Calibri" w:hAnsi="Calibri"/>
                <w:color w:val="000000"/>
                <w:sz w:val="20"/>
                <w:szCs w:val="20"/>
              </w:rPr>
              <w:t>DATA_INS</w:t>
            </w:r>
          </w:p>
        </w:tc>
        <w:tc>
          <w:tcPr>
            <w:tcW w:w="1542" w:type="dxa"/>
          </w:tcPr>
          <w:p w14:paraId="2BC0124F" w14:textId="6198632E" w:rsidR="000A3751" w:rsidRPr="00A95E95" w:rsidRDefault="000A3751" w:rsidP="000A3751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A95E95">
              <w:rPr>
                <w:rFonts w:ascii="Calibri" w:hAnsi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85" w:type="dxa"/>
          </w:tcPr>
          <w:p w14:paraId="028B299C" w14:textId="73250F7A" w:rsidR="000A3751" w:rsidRPr="00A95E95" w:rsidRDefault="00DA0985" w:rsidP="000A3751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A95E95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2FC7EF09" w14:textId="60B71771" w:rsidR="000A3751" w:rsidRPr="00A95E95" w:rsidRDefault="000A3751" w:rsidP="000A3751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A95E95">
              <w:rPr>
                <w:rFonts w:ascii="Calibri" w:hAnsi="Calibri"/>
                <w:color w:val="000000"/>
                <w:sz w:val="20"/>
                <w:szCs w:val="20"/>
              </w:rPr>
              <w:t>Data inserimento record</w:t>
            </w:r>
          </w:p>
        </w:tc>
      </w:tr>
    </w:tbl>
    <w:p w14:paraId="7CDFE8AA" w14:textId="77777777" w:rsidR="00E261DC" w:rsidRDefault="00E261DC" w:rsidP="00E261DC">
      <w:pPr>
        <w:ind w:firstLine="576"/>
      </w:pPr>
    </w:p>
    <w:p w14:paraId="34EDB167" w14:textId="77777777" w:rsidR="00024E6A" w:rsidRDefault="00024E6A" w:rsidP="00024E6A">
      <w:pPr>
        <w:pStyle w:val="Titolo2"/>
      </w:pPr>
      <w:bookmarkStart w:id="29" w:name="_Toc13728175"/>
      <w:r>
        <w:t>Parcelle/Appezzamenti - AABSAPAG_TAB</w:t>
      </w:r>
      <w:bookmarkEnd w:id="29"/>
    </w:p>
    <w:p w14:paraId="1DBB88C6" w14:textId="77777777" w:rsidR="00024E6A" w:rsidRDefault="00024E6A" w:rsidP="00024E6A">
      <w:pPr>
        <w:keepNext/>
      </w:pPr>
    </w:p>
    <w:p w14:paraId="3E7ACAED" w14:textId="77777777" w:rsidR="00024E6A" w:rsidRDefault="00024E6A" w:rsidP="00024E6A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598"/>
      </w:tblGrid>
      <w:tr w:rsidR="00024E6A" w:rsidRPr="00C01986" w14:paraId="50171A29" w14:textId="77777777" w:rsidTr="00024E6A">
        <w:tc>
          <w:tcPr>
            <w:tcW w:w="1600" w:type="dxa"/>
          </w:tcPr>
          <w:p w14:paraId="07C7CC61" w14:textId="77777777" w:rsidR="00024E6A" w:rsidRPr="00C01986" w:rsidRDefault="00024E6A" w:rsidP="00024E6A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Entity</w:t>
            </w:r>
            <w:proofErr w:type="spellEnd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Name</w:t>
            </w:r>
          </w:p>
        </w:tc>
        <w:tc>
          <w:tcPr>
            <w:tcW w:w="7598" w:type="dxa"/>
          </w:tcPr>
          <w:p w14:paraId="16F85665" w14:textId="77777777" w:rsidR="00024E6A" w:rsidRPr="00C01986" w:rsidRDefault="00024E6A" w:rsidP="00024E6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AABSAPAG</w:t>
            </w:r>
            <w:r w:rsidRPr="00AB5455">
              <w:rPr>
                <w:rFonts w:ascii="Calibri" w:hAnsi="Calibri" w:cs="Calibri"/>
                <w:sz w:val="20"/>
                <w:szCs w:val="20"/>
              </w:rPr>
              <w:t>_TAB</w:t>
            </w:r>
          </w:p>
        </w:tc>
      </w:tr>
      <w:tr w:rsidR="00024E6A" w:rsidRPr="00C01986" w14:paraId="19AC48AA" w14:textId="77777777" w:rsidTr="00024E6A">
        <w:tc>
          <w:tcPr>
            <w:tcW w:w="1600" w:type="dxa"/>
          </w:tcPr>
          <w:p w14:paraId="21537CF3" w14:textId="77777777" w:rsidR="00024E6A" w:rsidRPr="00C01986" w:rsidRDefault="00024E6A" w:rsidP="00024E6A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598" w:type="dxa"/>
          </w:tcPr>
          <w:p w14:paraId="1AED38E4" w14:textId="77777777" w:rsidR="00024E6A" w:rsidRPr="00C01986" w:rsidRDefault="00024E6A" w:rsidP="00024E6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Tabella parcelle/appezzamenti</w:t>
            </w:r>
          </w:p>
        </w:tc>
      </w:tr>
    </w:tbl>
    <w:p w14:paraId="016C6054" w14:textId="77777777" w:rsidR="00024E6A" w:rsidRPr="00415FF4" w:rsidRDefault="00024E6A" w:rsidP="00024E6A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35B81D54" w14:textId="77777777" w:rsidR="00024E6A" w:rsidRPr="00415FF4" w:rsidRDefault="00024E6A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35"/>
        <w:gridCol w:w="1665"/>
        <w:gridCol w:w="5139"/>
      </w:tblGrid>
      <w:tr w:rsidR="00024E6A" w:rsidRPr="00415FF4" w14:paraId="2B3DC4EC" w14:textId="77777777" w:rsidTr="00024E6A">
        <w:tc>
          <w:tcPr>
            <w:tcW w:w="2435" w:type="dxa"/>
          </w:tcPr>
          <w:p w14:paraId="7349FCCD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1665" w:type="dxa"/>
          </w:tcPr>
          <w:p w14:paraId="78742F3E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Key </w:t>
            </w:r>
            <w:proofErr w:type="spellStart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Type</w:t>
            </w:r>
            <w:proofErr w:type="spellEnd"/>
          </w:p>
        </w:tc>
        <w:tc>
          <w:tcPr>
            <w:tcW w:w="5139" w:type="dxa"/>
          </w:tcPr>
          <w:p w14:paraId="1C455796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024E6A" w:rsidRPr="00415FF4" w14:paraId="3EB69B30" w14:textId="77777777" w:rsidTr="00024E6A">
        <w:tc>
          <w:tcPr>
            <w:tcW w:w="2435" w:type="dxa"/>
          </w:tcPr>
          <w:p w14:paraId="7BB86ABF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AABSAPAG</w:t>
            </w:r>
            <w:r w:rsidRPr="001412AA">
              <w:rPr>
                <w:rFonts w:ascii="Calibri" w:hAnsi="Calibri" w:cs="Calibri"/>
                <w:sz w:val="20"/>
                <w:szCs w:val="20"/>
              </w:rPr>
              <w:t>_TAB</w:t>
            </w:r>
            <w:r w:rsidRPr="00415FF4">
              <w:rPr>
                <w:rFonts w:ascii="Calibri" w:hAnsi="Calibri" w:cs="Calibri"/>
                <w:sz w:val="20"/>
                <w:szCs w:val="20"/>
              </w:rPr>
              <w:t>_PK</w:t>
            </w:r>
          </w:p>
        </w:tc>
        <w:tc>
          <w:tcPr>
            <w:tcW w:w="1665" w:type="dxa"/>
          </w:tcPr>
          <w:p w14:paraId="6CE4197F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415FF4">
              <w:rPr>
                <w:rFonts w:ascii="Calibri" w:hAnsi="Calibri" w:cs="Calibri"/>
                <w:sz w:val="20"/>
                <w:szCs w:val="20"/>
              </w:rPr>
              <w:t>PrimaryKey</w:t>
            </w:r>
            <w:proofErr w:type="spellEnd"/>
          </w:p>
        </w:tc>
        <w:tc>
          <w:tcPr>
            <w:tcW w:w="5139" w:type="dxa"/>
          </w:tcPr>
          <w:p w14:paraId="05B2FD93" w14:textId="0F778F5B" w:rsidR="00024E6A" w:rsidRPr="00B541F1" w:rsidRDefault="00313750" w:rsidP="00D66072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</w:t>
            </w:r>
            <w:r>
              <w:rPr>
                <w:rFonts w:ascii="Calibri" w:hAnsi="Calibri"/>
                <w:color w:val="000000"/>
                <w:sz w:val="20"/>
                <w:szCs w:val="20"/>
              </w:rPr>
              <w:t>_PARC,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6A34E3">
              <w:rPr>
                <w:rFonts w:ascii="Calibri" w:hAnsi="Calibri" w:cs="Calibri"/>
                <w:sz w:val="20"/>
                <w:szCs w:val="20"/>
              </w:rPr>
              <w:t>COD_COLT</w:t>
            </w:r>
            <w:r w:rsidR="0012036B">
              <w:rPr>
                <w:rFonts w:ascii="Calibri" w:hAnsi="Calibri" w:cs="Calibri"/>
                <w:sz w:val="20"/>
                <w:szCs w:val="20"/>
              </w:rPr>
              <w:t xml:space="preserve">, </w:t>
            </w:r>
            <w:r w:rsidR="000C1361">
              <w:rPr>
                <w:rFonts w:ascii="Calibri" w:hAnsi="Calibri" w:cs="Calibri"/>
                <w:sz w:val="20"/>
                <w:szCs w:val="20"/>
              </w:rPr>
              <w:t>I</w:t>
            </w:r>
            <w:r w:rsidR="00D66072">
              <w:rPr>
                <w:rFonts w:asciiTheme="minorHAnsi" w:hAnsiTheme="minorHAnsi"/>
                <w:color w:val="000000"/>
                <w:sz w:val="18"/>
                <w:szCs w:val="18"/>
              </w:rPr>
              <w:t>D_ORPA</w:t>
            </w:r>
          </w:p>
        </w:tc>
      </w:tr>
    </w:tbl>
    <w:p w14:paraId="7E6C4F69" w14:textId="77777777" w:rsidR="00024E6A" w:rsidRDefault="00024E6A" w:rsidP="00024E6A">
      <w:pPr>
        <w:rPr>
          <w:highlight w:val="yellow"/>
        </w:rPr>
      </w:pPr>
    </w:p>
    <w:p w14:paraId="1C2F5A38" w14:textId="77777777" w:rsidR="00024E6A" w:rsidRDefault="00024E6A" w:rsidP="00024E6A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proofErr w:type="spellStart"/>
      <w:r>
        <w:rPr>
          <w:rFonts w:ascii="Arial" w:hAnsi="Arial"/>
          <w:b/>
          <w:bCs/>
          <w:smallCaps w:val="0"/>
          <w:color w:val="0000FF"/>
        </w:rPr>
        <w:t>Attributes</w:t>
      </w:r>
      <w:proofErr w:type="spellEnd"/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5FA4DF8C" w14:textId="77777777" w:rsidR="00024E6A" w:rsidRDefault="00024E6A" w:rsidP="00EC5A46">
      <w:pPr>
        <w:pStyle w:val="Sommario1"/>
      </w:pPr>
    </w:p>
    <w:tbl>
      <w:tblPr>
        <w:tblW w:w="8995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71"/>
        <w:gridCol w:w="1542"/>
        <w:gridCol w:w="585"/>
        <w:gridCol w:w="4797"/>
      </w:tblGrid>
      <w:tr w:rsidR="00024E6A" w:rsidRPr="00EC5A46" w14:paraId="6FB4CF49" w14:textId="77777777" w:rsidTr="00024E6A">
        <w:tc>
          <w:tcPr>
            <w:tcW w:w="2071" w:type="dxa"/>
          </w:tcPr>
          <w:p w14:paraId="5320E975" w14:textId="77777777" w:rsidR="00024E6A" w:rsidRPr="00EC5A46" w:rsidRDefault="00024E6A" w:rsidP="00024E6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Attribute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Logical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Rolename</w:t>
            </w:r>
            <w:proofErr w:type="spellEnd"/>
          </w:p>
        </w:tc>
        <w:tc>
          <w:tcPr>
            <w:tcW w:w="1542" w:type="dxa"/>
          </w:tcPr>
          <w:p w14:paraId="30A9010D" w14:textId="77777777" w:rsidR="00024E6A" w:rsidRPr="00EC5A46" w:rsidRDefault="00024E6A" w:rsidP="00024E6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Datatype</w:t>
            </w:r>
            <w:proofErr w:type="spellEnd"/>
          </w:p>
        </w:tc>
        <w:tc>
          <w:tcPr>
            <w:tcW w:w="585" w:type="dxa"/>
          </w:tcPr>
          <w:p w14:paraId="5E9A1781" w14:textId="77777777" w:rsidR="00024E6A" w:rsidRPr="00EC5A46" w:rsidRDefault="00024E6A" w:rsidP="00024E6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Null</w:t>
            </w:r>
            <w:proofErr w:type="spellEnd"/>
          </w:p>
        </w:tc>
        <w:tc>
          <w:tcPr>
            <w:tcW w:w="4797" w:type="dxa"/>
          </w:tcPr>
          <w:p w14:paraId="58848A27" w14:textId="77777777" w:rsidR="00024E6A" w:rsidRPr="00EC5A46" w:rsidRDefault="00024E6A" w:rsidP="00024E6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</w:tr>
      <w:tr w:rsidR="00BB2A93" w:rsidRPr="00EC5A46" w14:paraId="6DA88A92" w14:textId="77777777" w:rsidTr="00024E6A">
        <w:tc>
          <w:tcPr>
            <w:tcW w:w="2071" w:type="dxa"/>
          </w:tcPr>
          <w:p w14:paraId="3FDCC0E4" w14:textId="45DE3815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ID_ATTO_AMMI</w:t>
            </w:r>
          </w:p>
        </w:tc>
        <w:tc>
          <w:tcPr>
            <w:tcW w:w="1542" w:type="dxa"/>
          </w:tcPr>
          <w:p w14:paraId="12E0D05C" w14:textId="791A5CDC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5A6119E" w14:textId="03695EF5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5EFEBD14" w14:textId="7C6C9A5E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Identificativo atto amministrativo</w:t>
            </w:r>
          </w:p>
        </w:tc>
      </w:tr>
      <w:tr w:rsidR="00BB2A93" w:rsidRPr="00EC5A46" w14:paraId="60F38BF4" w14:textId="77777777" w:rsidTr="00024E6A">
        <w:tc>
          <w:tcPr>
            <w:tcW w:w="2071" w:type="dxa"/>
          </w:tcPr>
          <w:p w14:paraId="06810A8D" w14:textId="77777777" w:rsidR="00BB2A93" w:rsidRPr="00EC5A46" w:rsidRDefault="00BB2A93" w:rsidP="00BB2A93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ID_PARC</w:t>
            </w:r>
          </w:p>
        </w:tc>
        <w:tc>
          <w:tcPr>
            <w:tcW w:w="1542" w:type="dxa"/>
          </w:tcPr>
          <w:p w14:paraId="1F7E6D69" w14:textId="77777777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03812BC" w14:textId="77777777" w:rsidR="00BB2A93" w:rsidRPr="00EC5A46" w:rsidRDefault="00BB2A93" w:rsidP="00BB2A93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12339BFA" w14:textId="77777777" w:rsidR="00BB2A93" w:rsidRPr="00EC5A46" w:rsidRDefault="00BB2A93" w:rsidP="00BB2A93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Identificativo univoco della parcella</w:t>
            </w:r>
          </w:p>
        </w:tc>
      </w:tr>
      <w:tr w:rsidR="00BB2A93" w:rsidRPr="00EC5A46" w14:paraId="4B352BD1" w14:textId="77777777" w:rsidTr="00024E6A">
        <w:tc>
          <w:tcPr>
            <w:tcW w:w="2071" w:type="dxa"/>
            <w:vAlign w:val="bottom"/>
          </w:tcPr>
          <w:p w14:paraId="36B1916D" w14:textId="4D383977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/>
                <w:color w:val="000000"/>
                <w:sz w:val="20"/>
                <w:szCs w:val="20"/>
              </w:rPr>
              <w:t>COD_COLT</w:t>
            </w:r>
          </w:p>
        </w:tc>
        <w:tc>
          <w:tcPr>
            <w:tcW w:w="1542" w:type="dxa"/>
            <w:vAlign w:val="bottom"/>
          </w:tcPr>
          <w:p w14:paraId="5524C582" w14:textId="3BD5E203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7EB9EDEE" w14:textId="77777777" w:rsidR="00BB2A93" w:rsidRPr="00EC5A46" w:rsidRDefault="00BB2A93" w:rsidP="00BB2A93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3DE9BE45" w14:textId="202699F7" w:rsidR="00BB2A93" w:rsidRPr="00EC5A46" w:rsidRDefault="00BB2A93" w:rsidP="00BB2A93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Theme="minorHAnsi" w:hAnsiTheme="minorHAnsi" w:cs="Calibri"/>
                <w:sz w:val="20"/>
                <w:szCs w:val="20"/>
              </w:rPr>
              <w:t>Codice coltivazione</w:t>
            </w:r>
          </w:p>
        </w:tc>
      </w:tr>
      <w:tr w:rsidR="00BB2A93" w:rsidRPr="00EC5A46" w14:paraId="22436DB2" w14:textId="77777777" w:rsidTr="00024E6A">
        <w:tc>
          <w:tcPr>
            <w:tcW w:w="2071" w:type="dxa"/>
            <w:vAlign w:val="bottom"/>
          </w:tcPr>
          <w:p w14:paraId="2ED1DBCA" w14:textId="52C48358" w:rsidR="00BB2A93" w:rsidRPr="00EC5A46" w:rsidRDefault="00BB2A93" w:rsidP="00BB2A93">
            <w:pPr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/>
                <w:color w:val="000000"/>
                <w:sz w:val="20"/>
                <w:szCs w:val="20"/>
              </w:rPr>
              <w:lastRenderedPageBreak/>
              <w:t>ID_ORPA</w:t>
            </w:r>
          </w:p>
        </w:tc>
        <w:tc>
          <w:tcPr>
            <w:tcW w:w="1542" w:type="dxa"/>
            <w:vAlign w:val="bottom"/>
          </w:tcPr>
          <w:p w14:paraId="43E9AAB4" w14:textId="2EE12DB6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76468F75" w14:textId="0FA379B5" w:rsidR="00BB2A93" w:rsidRPr="00EC5A46" w:rsidRDefault="00BB2A93" w:rsidP="00BB2A93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BFA7411" w14:textId="705D5C79" w:rsidR="00BB2A93" w:rsidRPr="00EC5A46" w:rsidRDefault="00BB2A93" w:rsidP="00BB2A93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dell’organismo pagatore (Tabella 5.9.16)</w:t>
            </w:r>
          </w:p>
        </w:tc>
      </w:tr>
      <w:tr w:rsidR="00AD4937" w:rsidRPr="00EC5A46" w14:paraId="158AEBFA" w14:textId="77777777" w:rsidTr="00B10C5A">
        <w:tc>
          <w:tcPr>
            <w:tcW w:w="2071" w:type="dxa"/>
          </w:tcPr>
          <w:p w14:paraId="032A6E76" w14:textId="7C9D8EED" w:rsidR="00AD4937" w:rsidRPr="00EC5A46" w:rsidRDefault="00AD4937" w:rsidP="00AD4937">
            <w:pPr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PRG_PARC</w:t>
            </w:r>
          </w:p>
        </w:tc>
        <w:tc>
          <w:tcPr>
            <w:tcW w:w="1542" w:type="dxa"/>
          </w:tcPr>
          <w:p w14:paraId="0DDC51D4" w14:textId="4381247E" w:rsidR="00AD4937" w:rsidRPr="00EC5A46" w:rsidRDefault="00AD4937" w:rsidP="00AD4937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83BE4E5" w14:textId="4C61BC21" w:rsidR="00AD4937" w:rsidRPr="00EC5A46" w:rsidRDefault="00AD4937" w:rsidP="00AD4937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CC8FC7C" w14:textId="39232DD8" w:rsidR="00AD4937" w:rsidRPr="00EC5A46" w:rsidRDefault="00AD4937" w:rsidP="00AD4937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Progressivo numerico univoco</w:t>
            </w:r>
            <w:r w:rsidR="007E4BF1">
              <w:rPr>
                <w:rFonts w:ascii="Calibri" w:hAnsi="Calibri"/>
                <w:color w:val="000000"/>
                <w:sz w:val="20"/>
                <w:szCs w:val="20"/>
              </w:rPr>
              <w:t xml:space="preserve"> della parcella</w:t>
            </w:r>
          </w:p>
        </w:tc>
      </w:tr>
      <w:tr w:rsidR="007F0670" w:rsidRPr="00EC5A46" w14:paraId="7FA7675B" w14:textId="77777777" w:rsidTr="00993BF4">
        <w:tc>
          <w:tcPr>
            <w:tcW w:w="2071" w:type="dxa"/>
            <w:vAlign w:val="bottom"/>
          </w:tcPr>
          <w:p w14:paraId="50A4098A" w14:textId="0ADF3BED" w:rsidR="007F0670" w:rsidRDefault="007F0670" w:rsidP="007F0670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ID_INVIO</w:t>
            </w:r>
          </w:p>
        </w:tc>
        <w:tc>
          <w:tcPr>
            <w:tcW w:w="1542" w:type="dxa"/>
            <w:vAlign w:val="bottom"/>
          </w:tcPr>
          <w:p w14:paraId="400EDFC7" w14:textId="310AB7BC" w:rsidR="007F0670" w:rsidRDefault="007F0670" w:rsidP="007F0670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15ABBDAC" w14:textId="0E0C646E" w:rsidR="007F0670" w:rsidRDefault="00DA0985" w:rsidP="007F0670">
            <w:pPr>
              <w:ind w:right="-18"/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789823EE" w14:textId="7FD59640" w:rsidR="007F0670" w:rsidRDefault="007F0670" w:rsidP="007F0670">
            <w:pPr>
              <w:ind w:right="-18"/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Codice Identificativo della fornitura della domanda (campo </w:t>
            </w:r>
            <w:proofErr w:type="spellStart"/>
            <w:r>
              <w:rPr>
                <w:rFonts w:ascii="Calibri" w:hAnsi="Calibri" w:cs="Calibri"/>
                <w:sz w:val="20"/>
                <w:szCs w:val="20"/>
              </w:rPr>
              <w:t>sequence</w:t>
            </w:r>
            <w:proofErr w:type="spellEnd"/>
            <w:r>
              <w:rPr>
                <w:rFonts w:ascii="Calibri" w:hAnsi="Calibri" w:cs="Calibri"/>
                <w:sz w:val="20"/>
                <w:szCs w:val="20"/>
              </w:rPr>
              <w:t xml:space="preserve"> legato all’atto amministrativo).</w:t>
            </w:r>
          </w:p>
        </w:tc>
      </w:tr>
      <w:tr w:rsidR="0016291A" w:rsidRPr="00EC5A46" w14:paraId="2AAB3901" w14:textId="77777777" w:rsidTr="00993BF4">
        <w:tc>
          <w:tcPr>
            <w:tcW w:w="2071" w:type="dxa"/>
          </w:tcPr>
          <w:p w14:paraId="4DE63A0E" w14:textId="6F8562BC" w:rsidR="0016291A" w:rsidRDefault="0016291A" w:rsidP="0016291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DATA_INS</w:t>
            </w:r>
          </w:p>
        </w:tc>
        <w:tc>
          <w:tcPr>
            <w:tcW w:w="1542" w:type="dxa"/>
          </w:tcPr>
          <w:p w14:paraId="144E09A6" w14:textId="6B29C67F" w:rsidR="0016291A" w:rsidRDefault="0016291A" w:rsidP="0016291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85" w:type="dxa"/>
          </w:tcPr>
          <w:p w14:paraId="10D4E1A0" w14:textId="16E38776" w:rsidR="0016291A" w:rsidRDefault="00DA0985" w:rsidP="0016291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51E07311" w14:textId="6AB0C751" w:rsidR="0016291A" w:rsidRDefault="0016291A" w:rsidP="0016291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Data inserimento record</w:t>
            </w:r>
          </w:p>
        </w:tc>
      </w:tr>
    </w:tbl>
    <w:p w14:paraId="51DEC718" w14:textId="77777777" w:rsidR="003C7354" w:rsidRDefault="003C7354" w:rsidP="007C2D8B"/>
    <w:p w14:paraId="6A88B936" w14:textId="77777777" w:rsidR="00147721" w:rsidRDefault="00147721">
      <w:r>
        <w:br w:type="page"/>
      </w:r>
    </w:p>
    <w:p w14:paraId="1A363020" w14:textId="77777777" w:rsidR="00147721" w:rsidRDefault="00147721" w:rsidP="00147721">
      <w:pPr>
        <w:pStyle w:val="Titolo2"/>
      </w:pPr>
      <w:bookmarkStart w:id="30" w:name="_Toc13728176"/>
      <w:r>
        <w:lastRenderedPageBreak/>
        <w:t>Decodifiche: Tabelle di Catalogo</w:t>
      </w:r>
      <w:bookmarkEnd w:id="30"/>
    </w:p>
    <w:p w14:paraId="2BE0F77F" w14:textId="77777777" w:rsidR="00147721" w:rsidRPr="000E1B64" w:rsidRDefault="00147721" w:rsidP="00147721">
      <w:pPr>
        <w:pStyle w:val="Titolo3"/>
      </w:pPr>
      <w:bookmarkStart w:id="31" w:name="_Toc13728177"/>
      <w:r w:rsidRPr="000E1B64">
        <w:t>Tipo di Semina</w:t>
      </w:r>
      <w:bookmarkEnd w:id="31"/>
    </w:p>
    <w:p w14:paraId="70837BA1" w14:textId="77777777" w:rsidR="00147721" w:rsidRPr="000E1B64" w:rsidRDefault="00147721" w:rsidP="00147721">
      <w:pPr>
        <w:pStyle w:val="Corpotesto"/>
      </w:pPr>
    </w:p>
    <w:tbl>
      <w:tblPr>
        <w:tblW w:w="30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2320"/>
      </w:tblGrid>
      <w:tr w:rsidR="00147721" w:rsidRPr="000E1B64" w14:paraId="39CC1233" w14:textId="77777777" w:rsidTr="00147721">
        <w:trPr>
          <w:trHeight w:val="300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F2ACE0A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82F4DE5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147721" w:rsidRPr="000E1B64" w14:paraId="74F59F7F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2F75B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70023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84D2D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TRADIZIONALE</w:t>
            </w:r>
          </w:p>
        </w:tc>
      </w:tr>
      <w:tr w:rsidR="00147721" w:rsidRPr="000E1B64" w14:paraId="35761BEB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4B790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70024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2BC80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SU SODO</w:t>
            </w:r>
          </w:p>
        </w:tc>
      </w:tr>
      <w:tr w:rsidR="00147721" w:rsidRPr="000E1B64" w14:paraId="39C5D7C9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9E0AA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70025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C96E6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MINIMUM TILLAGE</w:t>
            </w:r>
          </w:p>
        </w:tc>
      </w:tr>
      <w:tr w:rsidR="00147721" w14:paraId="0CF9B154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418F3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70026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E27CD" w14:textId="77777777" w:rsidR="00147721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PRATICHE EQUIVALENTI</w:t>
            </w:r>
          </w:p>
        </w:tc>
      </w:tr>
    </w:tbl>
    <w:p w14:paraId="62148C6D" w14:textId="77777777" w:rsidR="00147721" w:rsidRDefault="00147721" w:rsidP="00147721">
      <w:pPr>
        <w:pStyle w:val="Corpotesto"/>
      </w:pPr>
    </w:p>
    <w:p w14:paraId="495C122E" w14:textId="77777777" w:rsidR="00147721" w:rsidRDefault="00147721" w:rsidP="00147721">
      <w:pPr>
        <w:pStyle w:val="Titolo3"/>
      </w:pPr>
      <w:bookmarkStart w:id="32" w:name="_Toc13728178"/>
      <w:r>
        <w:t>Tipo di Irrigazione</w:t>
      </w:r>
      <w:bookmarkEnd w:id="32"/>
    </w:p>
    <w:p w14:paraId="6C324DB8" w14:textId="77777777" w:rsidR="00147721" w:rsidRDefault="00147721" w:rsidP="00147721">
      <w:pPr>
        <w:pStyle w:val="Corpotesto"/>
      </w:pPr>
    </w:p>
    <w:tbl>
      <w:tblPr>
        <w:tblW w:w="34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2740"/>
      </w:tblGrid>
      <w:tr w:rsidR="00147721" w:rsidRPr="000E1B64" w14:paraId="07A24C38" w14:textId="77777777" w:rsidTr="00147721">
        <w:trPr>
          <w:trHeight w:val="300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0DC71F8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2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40D271E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147721" w:rsidRPr="000E1B64" w14:paraId="5828500A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2BB29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4151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3044A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NON RILEVATO</w:t>
            </w:r>
          </w:p>
        </w:tc>
      </w:tr>
      <w:tr w:rsidR="00147721" w:rsidRPr="000E1B64" w14:paraId="3FDC4340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38293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4152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50D4E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NON IRRIGATO</w:t>
            </w:r>
          </w:p>
        </w:tc>
      </w:tr>
      <w:tr w:rsidR="00147721" w:rsidRPr="000E1B64" w14:paraId="275903AF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CC6E5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4153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6EE1A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IRRIGATO</w:t>
            </w:r>
          </w:p>
        </w:tc>
      </w:tr>
      <w:tr w:rsidR="00147721" w:rsidRPr="000E1B64" w14:paraId="1E001267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F2677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4154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354FC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SCORRIMENTO O A CONCHE</w:t>
            </w:r>
          </w:p>
        </w:tc>
      </w:tr>
      <w:tr w:rsidR="00147721" w:rsidRPr="000E1B64" w14:paraId="1B3D91FC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EBE81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4155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F2079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GOCCIA</w:t>
            </w:r>
          </w:p>
        </w:tc>
      </w:tr>
      <w:tr w:rsidR="00147721" w14:paraId="492F9C06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623BA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4156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54C5F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ASPERSIONE</w:t>
            </w:r>
          </w:p>
        </w:tc>
      </w:tr>
    </w:tbl>
    <w:p w14:paraId="42815EE8" w14:textId="77777777" w:rsidR="00147721" w:rsidRDefault="00147721" w:rsidP="00147721">
      <w:pPr>
        <w:pStyle w:val="Corpotesto"/>
      </w:pPr>
    </w:p>
    <w:p w14:paraId="7822D281" w14:textId="77777777" w:rsidR="00147721" w:rsidRPr="000E1B64" w:rsidRDefault="00147721" w:rsidP="00147721">
      <w:pPr>
        <w:pStyle w:val="Titolo3"/>
      </w:pPr>
      <w:bookmarkStart w:id="33" w:name="_Toc13728179"/>
      <w:r w:rsidRPr="000E1B64">
        <w:t>Destinazioni Produttive</w:t>
      </w:r>
      <w:bookmarkEnd w:id="33"/>
    </w:p>
    <w:p w14:paraId="6AF2921A" w14:textId="77777777" w:rsidR="00147721" w:rsidRPr="000E1B64" w:rsidRDefault="00147721" w:rsidP="00147721">
      <w:pPr>
        <w:pStyle w:val="Corpotesto"/>
      </w:pPr>
    </w:p>
    <w:tbl>
      <w:tblPr>
        <w:tblW w:w="36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2900"/>
      </w:tblGrid>
      <w:tr w:rsidR="00147721" w:rsidRPr="000E1B64" w14:paraId="02301F96" w14:textId="77777777" w:rsidTr="00147721">
        <w:trPr>
          <w:trHeight w:val="300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6DBD75E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2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AE22EF3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147721" w:rsidRPr="000E1B64" w14:paraId="4A91B474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861FC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4171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3C5A3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PRODUZIONE DI UVA</w:t>
            </w:r>
          </w:p>
        </w:tc>
      </w:tr>
      <w:tr w:rsidR="00147721" w:rsidRPr="000E1B64" w14:paraId="08596586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4A434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4172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C3E93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VITI DA INNESTARE</w:t>
            </w:r>
          </w:p>
        </w:tc>
      </w:tr>
      <w:tr w:rsidR="00147721" w:rsidRPr="000E1B64" w14:paraId="0CD37B27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86A2B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4173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DDF12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VIVAISMO</w:t>
            </w:r>
          </w:p>
        </w:tc>
      </w:tr>
      <w:tr w:rsidR="00147721" w:rsidRPr="000E1B64" w14:paraId="1CC939C0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830D4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4174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60E8F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RICERCA E SPERIMENTAZIONE</w:t>
            </w:r>
          </w:p>
        </w:tc>
      </w:tr>
      <w:tr w:rsidR="00147721" w14:paraId="4A7D2F04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93E42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4175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65D11" w14:textId="77777777" w:rsidR="00147721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USO FAMILIARE</w:t>
            </w:r>
          </w:p>
        </w:tc>
      </w:tr>
    </w:tbl>
    <w:p w14:paraId="3F817E20" w14:textId="77777777" w:rsidR="00147721" w:rsidRDefault="00147721" w:rsidP="00147721">
      <w:pPr>
        <w:pStyle w:val="Corpotesto"/>
      </w:pPr>
    </w:p>
    <w:p w14:paraId="65D06B03" w14:textId="77777777" w:rsidR="00147721" w:rsidRPr="000E1B64" w:rsidRDefault="00147721" w:rsidP="004B29B1">
      <w:pPr>
        <w:pStyle w:val="Titolo3"/>
      </w:pPr>
      <w:bookmarkStart w:id="34" w:name="_Toc13728180"/>
      <w:r w:rsidRPr="000E1B64">
        <w:t>Fase di Allevamento</w:t>
      </w:r>
      <w:bookmarkEnd w:id="34"/>
    </w:p>
    <w:p w14:paraId="07A646AF" w14:textId="77777777" w:rsidR="00147721" w:rsidRPr="000E1B64" w:rsidRDefault="00147721"/>
    <w:tbl>
      <w:tblPr>
        <w:tblW w:w="25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1840"/>
      </w:tblGrid>
      <w:tr w:rsidR="00147721" w:rsidRPr="000E1B64" w14:paraId="4553DFA3" w14:textId="77777777" w:rsidTr="00147721">
        <w:trPr>
          <w:trHeight w:val="300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0F24CF7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A7F6BB5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147721" w:rsidRPr="000E1B64" w14:paraId="0D54A9A2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744BC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70020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4B5F1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PRODUTTIVO</w:t>
            </w:r>
          </w:p>
        </w:tc>
      </w:tr>
      <w:tr w:rsidR="00147721" w14:paraId="69953D9B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C5F7B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70021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7AAEF" w14:textId="2E4DD9EA" w:rsidR="00147721" w:rsidRDefault="000E1B64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NON PRODUTTIVO</w:t>
            </w:r>
          </w:p>
        </w:tc>
      </w:tr>
    </w:tbl>
    <w:p w14:paraId="1D6958A6" w14:textId="77777777" w:rsidR="00147721" w:rsidRDefault="00147721"/>
    <w:p w14:paraId="6D7A9D03" w14:textId="77777777" w:rsidR="00147721" w:rsidRDefault="00147721"/>
    <w:p w14:paraId="13E66B96" w14:textId="77777777" w:rsidR="00147721" w:rsidRDefault="00147721"/>
    <w:p w14:paraId="09BA17C3" w14:textId="77777777" w:rsidR="00147721" w:rsidRDefault="00147721"/>
    <w:p w14:paraId="432E4525" w14:textId="77777777" w:rsidR="00147721" w:rsidRDefault="00147721"/>
    <w:p w14:paraId="611F63D9" w14:textId="77777777" w:rsidR="00147721" w:rsidRPr="00A46B14" w:rsidRDefault="00147721" w:rsidP="00147721">
      <w:pPr>
        <w:pStyle w:val="Titolo3"/>
      </w:pPr>
      <w:bookmarkStart w:id="35" w:name="_Toc13728181"/>
      <w:r w:rsidRPr="00A46B14">
        <w:lastRenderedPageBreak/>
        <w:t>Rotazione Colturale</w:t>
      </w:r>
      <w:bookmarkEnd w:id="35"/>
    </w:p>
    <w:p w14:paraId="0C4659A5" w14:textId="77777777" w:rsidR="00147721" w:rsidRPr="00A46B14" w:rsidRDefault="00147721"/>
    <w:p w14:paraId="01E9D24E" w14:textId="77777777" w:rsidR="00147721" w:rsidRPr="00A46B14" w:rsidRDefault="00147721"/>
    <w:tbl>
      <w:tblPr>
        <w:tblW w:w="22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1480"/>
      </w:tblGrid>
      <w:tr w:rsidR="00147721" w:rsidRPr="00A46B14" w14:paraId="7D0521AC" w14:textId="77777777" w:rsidTr="00147721">
        <w:trPr>
          <w:trHeight w:val="300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235B921" w14:textId="77777777" w:rsidR="00147721" w:rsidRPr="00A46B1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20BE2B5" w14:textId="77777777" w:rsidR="00147721" w:rsidRPr="00A46B1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147721" w:rsidRPr="00A46B14" w14:paraId="74064AD2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9B992" w14:textId="77777777" w:rsidR="00147721" w:rsidRPr="00A46B1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0FA11" w14:textId="77777777" w:rsidR="00147721" w:rsidRPr="00A46B1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Non dichiarato</w:t>
            </w:r>
          </w:p>
        </w:tc>
      </w:tr>
      <w:tr w:rsidR="00147721" w:rsidRPr="00A46B14" w14:paraId="0D30F672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142AA" w14:textId="77777777" w:rsidR="00147721" w:rsidRPr="00A46B1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74EA6" w14:textId="77777777" w:rsidR="00147721" w:rsidRPr="00A46B1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Ortivo</w:t>
            </w:r>
          </w:p>
        </w:tc>
      </w:tr>
      <w:tr w:rsidR="00147721" w:rsidRPr="00A46B14" w14:paraId="0BFEFEC7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B3979" w14:textId="77777777" w:rsidR="00147721" w:rsidRPr="00A46B1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8AA6D" w14:textId="77777777" w:rsidR="00147721" w:rsidRPr="00A46B1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Seminativo</w:t>
            </w:r>
          </w:p>
        </w:tc>
      </w:tr>
      <w:tr w:rsidR="00147721" w14:paraId="376DA0C6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0D06A" w14:textId="77777777" w:rsidR="00147721" w:rsidRPr="00A46B1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84E38" w14:textId="77777777" w:rsidR="00147721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Assente</w:t>
            </w:r>
          </w:p>
        </w:tc>
      </w:tr>
    </w:tbl>
    <w:p w14:paraId="03BD8B19" w14:textId="77777777" w:rsidR="00147721" w:rsidRDefault="00147721"/>
    <w:p w14:paraId="198DF648" w14:textId="77777777" w:rsidR="00147721" w:rsidRDefault="00147721"/>
    <w:p w14:paraId="762DE478" w14:textId="77777777" w:rsidR="00147721" w:rsidRPr="00A46B14" w:rsidRDefault="00147721" w:rsidP="004B29B1">
      <w:pPr>
        <w:pStyle w:val="Titolo3"/>
      </w:pPr>
      <w:bookmarkStart w:id="36" w:name="_Toc13728182"/>
      <w:r w:rsidRPr="00A46B14">
        <w:t>Forma di Allevamento</w:t>
      </w:r>
      <w:bookmarkEnd w:id="36"/>
    </w:p>
    <w:p w14:paraId="59A2D843" w14:textId="77777777" w:rsidR="00147721" w:rsidRPr="00A46B14" w:rsidRDefault="00147721"/>
    <w:tbl>
      <w:tblPr>
        <w:tblW w:w="5387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4427"/>
      </w:tblGrid>
      <w:tr w:rsidR="00CB5791" w:rsidRPr="00A46B14" w14:paraId="1BE36B95" w14:textId="77777777" w:rsidTr="00CB5791">
        <w:trPr>
          <w:trHeight w:val="315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6E0B4"/>
            <w:noWrap/>
            <w:vAlign w:val="center"/>
            <w:hideMark/>
          </w:tcPr>
          <w:p w14:paraId="5354FF94" w14:textId="77777777" w:rsidR="00CB5791" w:rsidRPr="00A46B14" w:rsidRDefault="00CB579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4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6E0B4"/>
            <w:noWrap/>
            <w:vAlign w:val="center"/>
            <w:hideMark/>
          </w:tcPr>
          <w:p w14:paraId="7EDDBE88" w14:textId="77777777" w:rsidR="00CB5791" w:rsidRPr="00A46B14" w:rsidRDefault="00CB579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CB5791" w:rsidRPr="00A46B14" w14:paraId="6EF0BC8A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A2F67C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70032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D6FE90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DOPPIO ASSE (BIBAUM)</w:t>
            </w:r>
          </w:p>
        </w:tc>
      </w:tr>
      <w:tr w:rsidR="00CB5791" w:rsidRPr="00A46B14" w14:paraId="4F2D0ED0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7DFF5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70035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BA1E67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FUSETTO (SPINDLE)</w:t>
            </w:r>
          </w:p>
        </w:tc>
      </w:tr>
      <w:tr w:rsidR="00CB5791" w:rsidRPr="00A46B14" w14:paraId="264D1018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9E20A6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70037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574709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PALMETTA</w:t>
            </w:r>
          </w:p>
        </w:tc>
      </w:tr>
      <w:tr w:rsidR="00CB5791" w:rsidRPr="00A46B14" w14:paraId="14D342E4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6F2ACD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70041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CA029E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SOLAXE</w:t>
            </w:r>
          </w:p>
        </w:tc>
      </w:tr>
      <w:tr w:rsidR="00CB5791" w:rsidRPr="00A46B14" w14:paraId="331B0E41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B9CFFE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70034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6CE85C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FUSETTO</w:t>
            </w:r>
          </w:p>
        </w:tc>
      </w:tr>
      <w:tr w:rsidR="00CB5791" w:rsidRPr="00A46B14" w14:paraId="4A7C4E62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FE9EC5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70033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1DA629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FORMA A V</w:t>
            </w:r>
          </w:p>
        </w:tc>
      </w:tr>
      <w:tr w:rsidR="00CB5791" w:rsidRPr="00A46B14" w14:paraId="3E107FBC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D7D720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70078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64B213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ALBERELLO - N.D.</w:t>
            </w:r>
          </w:p>
        </w:tc>
      </w:tr>
      <w:tr w:rsidR="00CB5791" w:rsidRPr="00A46B14" w14:paraId="0E509DCA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011A7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70079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608EBC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ALBERELLO - CORDONE SPERONATO</w:t>
            </w:r>
          </w:p>
        </w:tc>
      </w:tr>
      <w:tr w:rsidR="00CB5791" w:rsidRPr="00A46B14" w14:paraId="352384BF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C1F98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70080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8F14F3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ALBERELLO - GUYOT</w:t>
            </w:r>
          </w:p>
        </w:tc>
      </w:tr>
      <w:tr w:rsidR="00CB5791" w:rsidRPr="00A46B14" w14:paraId="26863B10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A85E6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70081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39F55A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N.D.</w:t>
            </w:r>
          </w:p>
        </w:tc>
      </w:tr>
      <w:tr w:rsidR="00CB5791" w:rsidRPr="00A46B14" w14:paraId="37D3EC3A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94A597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70082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A13DFE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CORDONE SPERONATO</w:t>
            </w:r>
          </w:p>
        </w:tc>
      </w:tr>
      <w:tr w:rsidR="00CB5791" w:rsidRPr="00A46B14" w14:paraId="0970A9EF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1A3453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70083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564A65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 xml:space="preserve">SPALLIERA </w:t>
            </w:r>
            <w:proofErr w:type="gramStart"/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-  GUYOT</w:t>
            </w:r>
            <w:proofErr w:type="gramEnd"/>
          </w:p>
        </w:tc>
      </w:tr>
      <w:tr w:rsidR="00CB5791" w:rsidRPr="00A46B14" w14:paraId="74377112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33F3DE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70084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1F5CC9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ARCHETTO</w:t>
            </w:r>
          </w:p>
        </w:tc>
      </w:tr>
      <w:tr w:rsidR="00CB5791" w:rsidRPr="00A46B14" w14:paraId="6CFC04D1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F9A88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70085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C295DD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CAPOVOLTO DOPPIO</w:t>
            </w:r>
          </w:p>
        </w:tc>
      </w:tr>
      <w:tr w:rsidR="00CB5791" w:rsidRPr="00A46B14" w14:paraId="2254B226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51B559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70086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A6CEB5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CAZENAVE</w:t>
            </w:r>
          </w:p>
        </w:tc>
      </w:tr>
      <w:tr w:rsidR="00CB5791" w:rsidRPr="00A46B14" w14:paraId="6E24E9E1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431EB8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70087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FE342F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SYLVOZ</w:t>
            </w:r>
          </w:p>
        </w:tc>
      </w:tr>
      <w:tr w:rsidR="00CB5791" w:rsidRPr="00A46B14" w14:paraId="642D1B26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2D51D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70088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A9EE6F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CASARSA</w:t>
            </w:r>
          </w:p>
        </w:tc>
      </w:tr>
      <w:tr w:rsidR="00CB5791" w:rsidRPr="00A46B14" w14:paraId="6178F91D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776057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70089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B7B3C9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CAPPUCCINA</w:t>
            </w:r>
          </w:p>
        </w:tc>
      </w:tr>
      <w:tr w:rsidR="00CB5791" w:rsidRPr="00A46B14" w14:paraId="4EEDE8B9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F9B83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70090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1DA273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MIOTTO</w:t>
            </w:r>
          </w:p>
        </w:tc>
      </w:tr>
      <w:tr w:rsidR="00CB5791" w:rsidRPr="00A46B14" w14:paraId="7BD3870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05DDF9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70091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2147FD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DUPLEX</w:t>
            </w:r>
          </w:p>
        </w:tc>
      </w:tr>
      <w:tr w:rsidR="00CB5791" w:rsidRPr="00A46B14" w14:paraId="5D63A069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F01ABD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70092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3EC6F6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G.D.C.</w:t>
            </w:r>
          </w:p>
        </w:tc>
      </w:tr>
      <w:tr w:rsidR="00CB5791" w:rsidRPr="00A46B14" w14:paraId="55CBD0A8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0DBC3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70093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F9EB7B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CORTINA</w:t>
            </w:r>
          </w:p>
        </w:tc>
      </w:tr>
      <w:tr w:rsidR="00CB5791" w:rsidRPr="00A46B14" w14:paraId="0C22308A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10AA5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70094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641910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MAGGIORINO</w:t>
            </w:r>
          </w:p>
        </w:tc>
      </w:tr>
      <w:tr w:rsidR="00CB5791" w:rsidRPr="00A46B14" w14:paraId="48F15921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ACDAAD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70095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4DEFB3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ALBERELLO PUGLIESE MODIFICATO</w:t>
            </w:r>
          </w:p>
        </w:tc>
      </w:tr>
      <w:tr w:rsidR="00CB5791" w:rsidRPr="00A46B14" w14:paraId="13CE194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F51C2E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70096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470D17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TESTUCCHIO</w:t>
            </w:r>
          </w:p>
        </w:tc>
      </w:tr>
      <w:tr w:rsidR="00CB5791" w:rsidRPr="00A46B14" w14:paraId="2FA2C5CF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AC7E40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70097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7445B3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SMART</w:t>
            </w:r>
          </w:p>
        </w:tc>
      </w:tr>
      <w:tr w:rsidR="00CB5791" w:rsidRPr="00A46B14" w14:paraId="2C43966E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8B719D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70098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925E98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ALBERATA</w:t>
            </w:r>
          </w:p>
        </w:tc>
      </w:tr>
      <w:tr w:rsidR="00CB5791" w:rsidRPr="00A46B14" w14:paraId="0FE9834D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EED00E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70099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B0779C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CORDONE LIBERO</w:t>
            </w:r>
          </w:p>
        </w:tc>
      </w:tr>
      <w:tr w:rsidR="00CB5791" w:rsidRPr="00A46B14" w14:paraId="675D847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5EDC78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70100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3CA39D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N.D.</w:t>
            </w:r>
          </w:p>
        </w:tc>
      </w:tr>
      <w:tr w:rsidR="00CB5791" w:rsidRPr="00A46B14" w14:paraId="51130E75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AFBF8C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70101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540A11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TENDONE</w:t>
            </w:r>
          </w:p>
        </w:tc>
      </w:tr>
      <w:tr w:rsidR="00CB5791" w:rsidRPr="00A46B14" w14:paraId="30BE751E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1E8800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70102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545E9D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PERGOLA</w:t>
            </w:r>
          </w:p>
        </w:tc>
      </w:tr>
      <w:tr w:rsidR="00CB5791" w:rsidRPr="00A46B14" w14:paraId="403E9DEB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9FCFB3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70103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EFCAAA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RAGGI O BELUSSI</w:t>
            </w:r>
          </w:p>
        </w:tc>
      </w:tr>
      <w:tr w:rsidR="00CB5791" w:rsidRPr="00A46B14" w14:paraId="5C2E4F83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3D291F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70104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5F618D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PERGOLA ABRUZZESE</w:t>
            </w:r>
          </w:p>
        </w:tc>
      </w:tr>
      <w:tr w:rsidR="00CB5791" w:rsidRPr="00A46B14" w14:paraId="3C5EE38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AD4701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70105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89D937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PERGOLA VERONESE</w:t>
            </w:r>
          </w:p>
        </w:tc>
      </w:tr>
      <w:tr w:rsidR="00CB5791" w:rsidRPr="00A46B14" w14:paraId="1D2B1290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4B9600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70106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C63D51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PERGOLA TRENTINA SEMPLICE</w:t>
            </w:r>
          </w:p>
        </w:tc>
      </w:tr>
      <w:tr w:rsidR="00CB5791" w:rsidRPr="00A46B14" w14:paraId="748FB599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73D26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70107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5B0305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PERGOLA TRENTINA DOPPIA</w:t>
            </w:r>
          </w:p>
        </w:tc>
      </w:tr>
      <w:tr w:rsidR="00CB5791" w:rsidRPr="00A46B14" w14:paraId="33239C44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36A62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70108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919590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PERGOLA DISCONTINUA</w:t>
            </w:r>
          </w:p>
        </w:tc>
      </w:tr>
      <w:tr w:rsidR="00CB5791" w:rsidRPr="00A46B14" w14:paraId="0C9226C8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2EA65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70040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B0E01B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PIRAMIDE</w:t>
            </w:r>
          </w:p>
        </w:tc>
      </w:tr>
      <w:tr w:rsidR="00CB5791" w:rsidRPr="00A46B14" w14:paraId="3C73344E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E67842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70039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A05F41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PALMETTA LIBERA</w:t>
            </w:r>
          </w:p>
        </w:tc>
      </w:tr>
      <w:tr w:rsidR="00CB5791" w:rsidRPr="00A46B14" w14:paraId="208B75D3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AA5932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70042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2CAA3B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TATURA TRELLIS (Y)</w:t>
            </w:r>
          </w:p>
        </w:tc>
      </w:tr>
      <w:tr w:rsidR="00CB5791" w:rsidRPr="00A46B14" w14:paraId="25C9D2DD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33D1B5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70044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00CD1E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VASO</w:t>
            </w:r>
          </w:p>
        </w:tc>
      </w:tr>
      <w:tr w:rsidR="00CB5791" w:rsidRPr="00A46B14" w14:paraId="2B39AF56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AB2F6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70046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45F7A1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VASO RITARDATO (VASETTO)</w:t>
            </w:r>
          </w:p>
        </w:tc>
      </w:tr>
      <w:tr w:rsidR="00CB5791" w:rsidRPr="00A46B14" w14:paraId="205A5606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083388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70028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ADD893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ASSE CENTRALE</w:t>
            </w:r>
          </w:p>
        </w:tc>
      </w:tr>
      <w:tr w:rsidR="00CB5791" w:rsidRPr="00A46B14" w14:paraId="75F1F11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A2D6C2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70029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159B42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BANDIERA</w:t>
            </w:r>
          </w:p>
        </w:tc>
      </w:tr>
      <w:tr w:rsidR="00CB5791" w:rsidRPr="00A46B14" w14:paraId="55E1D8A8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BAEF72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70045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780DE6D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VASO BASSO</w:t>
            </w:r>
          </w:p>
        </w:tc>
      </w:tr>
      <w:tr w:rsidR="00CB5791" w:rsidRPr="00A46B14" w14:paraId="2B775F82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44195CC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70030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1C9B1B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CANDELABRO</w:t>
            </w:r>
          </w:p>
        </w:tc>
      </w:tr>
      <w:tr w:rsidR="00CB5791" w:rsidRPr="00A46B14" w14:paraId="4A3E90B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97CC1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70031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7CEA8A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DOPPIA PERGOLETTA</w:t>
            </w:r>
          </w:p>
        </w:tc>
      </w:tr>
      <w:tr w:rsidR="00CB5791" w:rsidRPr="00A46B14" w14:paraId="323FA7B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429B7D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70036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53F089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GDC</w:t>
            </w:r>
          </w:p>
        </w:tc>
      </w:tr>
      <w:tr w:rsidR="00CB5791" w14:paraId="1BB15F7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11D931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70043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C6121A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TENDONE</w:t>
            </w:r>
          </w:p>
        </w:tc>
      </w:tr>
    </w:tbl>
    <w:p w14:paraId="2510922B" w14:textId="77777777" w:rsidR="00CB5791" w:rsidRDefault="00CB5791"/>
    <w:p w14:paraId="07C45251" w14:textId="77777777" w:rsidR="00CB5791" w:rsidRDefault="00CB5791"/>
    <w:p w14:paraId="692CE2EB" w14:textId="77777777" w:rsidR="000F09D3" w:rsidRPr="00264213" w:rsidRDefault="000F09D3" w:rsidP="000F09D3">
      <w:pPr>
        <w:pStyle w:val="Titolo3"/>
      </w:pPr>
      <w:bookmarkStart w:id="37" w:name="_Toc13728183"/>
      <w:r w:rsidRPr="00264213">
        <w:t>Codici OPR</w:t>
      </w:r>
      <w:bookmarkEnd w:id="37"/>
    </w:p>
    <w:p w14:paraId="7A0A3D6A" w14:textId="77777777" w:rsidR="000F09D3" w:rsidRPr="00264213" w:rsidRDefault="000F09D3"/>
    <w:p w14:paraId="75E308DC" w14:textId="77777777" w:rsidR="000F09D3" w:rsidRPr="00264213" w:rsidRDefault="000F09D3"/>
    <w:tbl>
      <w:tblPr>
        <w:tblW w:w="21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7"/>
        <w:gridCol w:w="1354"/>
      </w:tblGrid>
      <w:tr w:rsidR="000F09D3" w:rsidRPr="00264213" w14:paraId="24BA0837" w14:textId="77777777" w:rsidTr="000F09D3">
        <w:trPr>
          <w:trHeight w:val="300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1D7DBC8" w14:textId="77777777" w:rsidR="000F09D3" w:rsidRPr="00264213" w:rsidRDefault="000F09D3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11744DF" w14:textId="77777777" w:rsidR="000F09D3" w:rsidRPr="00264213" w:rsidRDefault="000F09D3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0F09D3" w:rsidRPr="00264213" w14:paraId="5003A16D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9DA5C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IT08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AADA0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AGREA</w:t>
            </w:r>
          </w:p>
        </w:tc>
      </w:tr>
      <w:tr w:rsidR="000F09D3" w:rsidRPr="00264213" w14:paraId="6D0D5532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4A552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IT01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702A5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AGEA</w:t>
            </w:r>
          </w:p>
        </w:tc>
      </w:tr>
      <w:tr w:rsidR="000F09D3" w:rsidRPr="00264213" w14:paraId="1E91E474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A5687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IT26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63A27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ARCEA</w:t>
            </w:r>
          </w:p>
        </w:tc>
      </w:tr>
      <w:tr w:rsidR="000F09D3" w:rsidRPr="00264213" w14:paraId="09E14771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5FA66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IT07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4071A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ARTEA</w:t>
            </w:r>
          </w:p>
        </w:tc>
      </w:tr>
      <w:tr w:rsidR="000F09D3" w:rsidRPr="00264213" w14:paraId="3273CF52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E691C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IT05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30D58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AVEPA</w:t>
            </w:r>
          </w:p>
        </w:tc>
      </w:tr>
      <w:tr w:rsidR="000F09D3" w:rsidRPr="00264213" w14:paraId="2E071382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55B47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IT23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B6824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OPLO</w:t>
            </w:r>
          </w:p>
        </w:tc>
      </w:tr>
      <w:tr w:rsidR="000F09D3" w:rsidRPr="00264213" w14:paraId="1B7D9842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42151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IT25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EF804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APPAG</w:t>
            </w:r>
          </w:p>
        </w:tc>
      </w:tr>
      <w:tr w:rsidR="000F09D3" w:rsidRPr="00264213" w14:paraId="01D6BF26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6D78C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IT24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7D8D9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OPPAB</w:t>
            </w:r>
          </w:p>
        </w:tc>
      </w:tr>
      <w:tr w:rsidR="000F09D3" w14:paraId="2B3F844C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FBEC4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63442" w14:textId="77777777" w:rsidR="000F09D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ARPEA</w:t>
            </w:r>
          </w:p>
        </w:tc>
      </w:tr>
    </w:tbl>
    <w:p w14:paraId="3EC3138D" w14:textId="77777777" w:rsidR="00EE531A" w:rsidRDefault="00EE531A"/>
    <w:p w14:paraId="5CD1EE0C" w14:textId="77777777" w:rsidR="00EE531A" w:rsidRDefault="00312975" w:rsidP="00EE531A">
      <w:pPr>
        <w:pStyle w:val="Titolo3"/>
      </w:pPr>
      <w:bookmarkStart w:id="38" w:name="_Toc13728184"/>
      <w:r>
        <w:t>Tipo di Allevamento</w:t>
      </w:r>
      <w:bookmarkEnd w:id="38"/>
    </w:p>
    <w:p w14:paraId="7CA63CCA" w14:textId="77777777" w:rsidR="00312975" w:rsidRDefault="00312975" w:rsidP="00312975">
      <w:pPr>
        <w:pStyle w:val="Corpotesto"/>
      </w:pPr>
    </w:p>
    <w:tbl>
      <w:tblPr>
        <w:tblW w:w="642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460"/>
      </w:tblGrid>
      <w:tr w:rsidR="00312975" w14:paraId="482BC8AC" w14:textId="77777777" w:rsidTr="00312975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07709F2" w14:textId="77777777" w:rsidR="00312975" w:rsidRDefault="00312975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5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1C5466E" w14:textId="77777777" w:rsidR="00312975" w:rsidRDefault="00312975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312975" w14:paraId="445793C9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E38BD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4101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384B9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ALBERELLO - N.D.</w:t>
            </w:r>
          </w:p>
        </w:tc>
      </w:tr>
      <w:tr w:rsidR="00312975" w14:paraId="1CF58162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D530B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4102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7C2B5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ALBERELLO - CORDONE SPERONATO</w:t>
            </w:r>
          </w:p>
        </w:tc>
      </w:tr>
      <w:tr w:rsidR="00312975" w14:paraId="6E68E2E0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14819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4103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7A31A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ALBERELLO - GUYOT</w:t>
            </w:r>
          </w:p>
        </w:tc>
      </w:tr>
      <w:tr w:rsidR="00312975" w14:paraId="129BCE62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4A1B0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4104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BAF96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N.D.</w:t>
            </w:r>
          </w:p>
        </w:tc>
      </w:tr>
      <w:tr w:rsidR="00312975" w14:paraId="5CBDD4BD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9449D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4105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A3205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CORDONE SPERONATO</w:t>
            </w:r>
          </w:p>
        </w:tc>
      </w:tr>
      <w:tr w:rsidR="00312975" w14:paraId="7A2CBC2F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73837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4106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482DA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GUYOT</w:t>
            </w:r>
          </w:p>
        </w:tc>
      </w:tr>
      <w:tr w:rsidR="00312975" w14:paraId="11631713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C52DC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4107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37819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ARCHETTO</w:t>
            </w:r>
          </w:p>
        </w:tc>
      </w:tr>
      <w:tr w:rsidR="00312975" w14:paraId="1C017A42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8EC07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4108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37DE5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CAPOVOLTO</w:t>
            </w:r>
          </w:p>
        </w:tc>
      </w:tr>
      <w:tr w:rsidR="00312975" w14:paraId="11E79A15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BF510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4109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564C4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CAZENAVE</w:t>
            </w:r>
          </w:p>
        </w:tc>
      </w:tr>
      <w:tr w:rsidR="00312975" w14:paraId="17D3182D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EDA29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4110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4627D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SYLVOZ</w:t>
            </w:r>
          </w:p>
        </w:tc>
      </w:tr>
      <w:tr w:rsidR="00312975" w14:paraId="4426A966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323C2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4111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F7FCD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CASARSA</w:t>
            </w:r>
          </w:p>
        </w:tc>
      </w:tr>
      <w:tr w:rsidR="00312975" w14:paraId="0D1F75ED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D844D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4112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93412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CAPPUCCINO</w:t>
            </w:r>
          </w:p>
        </w:tc>
      </w:tr>
      <w:tr w:rsidR="00312975" w14:paraId="47986480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BC158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4113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501F1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MIOTTO</w:t>
            </w:r>
          </w:p>
        </w:tc>
      </w:tr>
      <w:tr w:rsidR="00312975" w14:paraId="1E2530EF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45658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4114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151A1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DUPLEX</w:t>
            </w:r>
          </w:p>
        </w:tc>
      </w:tr>
      <w:tr w:rsidR="00312975" w14:paraId="65726D08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2F115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4115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76535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G.D.C.</w:t>
            </w:r>
          </w:p>
        </w:tc>
      </w:tr>
      <w:tr w:rsidR="00312975" w14:paraId="13396F51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DB062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4116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48FB1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CORTINA</w:t>
            </w:r>
          </w:p>
        </w:tc>
      </w:tr>
      <w:tr w:rsidR="00312975" w14:paraId="7C48316E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02D33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4117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2CEE6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MAGGIORINO</w:t>
            </w:r>
          </w:p>
        </w:tc>
      </w:tr>
      <w:tr w:rsidR="00312975" w14:paraId="7ED72D94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D4E1B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4118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A5978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ALBERELLO PUGLIESE MODIFICATO O OTTAVI</w:t>
            </w:r>
          </w:p>
        </w:tc>
      </w:tr>
      <w:tr w:rsidR="00312975" w14:paraId="2189F049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C7091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4119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7306F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TESTUCCHIO</w:t>
            </w:r>
          </w:p>
        </w:tc>
      </w:tr>
      <w:tr w:rsidR="00312975" w14:paraId="1262E393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3F1D1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4120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0BBD6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SMART</w:t>
            </w:r>
          </w:p>
        </w:tc>
      </w:tr>
      <w:tr w:rsidR="00312975" w14:paraId="1D7480EB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14847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4121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ECFBD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ALBERATA</w:t>
            </w:r>
          </w:p>
        </w:tc>
      </w:tr>
      <w:tr w:rsidR="00312975" w14:paraId="37C93D6D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28992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4122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4637B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N.D.</w:t>
            </w:r>
          </w:p>
        </w:tc>
      </w:tr>
      <w:tr w:rsidR="00312975" w14:paraId="6DD5638A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64CF9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4123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3C626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TENDONE</w:t>
            </w:r>
          </w:p>
        </w:tc>
      </w:tr>
      <w:tr w:rsidR="00312975" w14:paraId="7472F7E0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886C4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4124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6DAC2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PERGOLA</w:t>
            </w:r>
          </w:p>
        </w:tc>
      </w:tr>
      <w:tr w:rsidR="00312975" w14:paraId="38F5431C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C3D70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4125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DF5A2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RAGGI O BELUSSI</w:t>
            </w:r>
          </w:p>
        </w:tc>
      </w:tr>
      <w:tr w:rsidR="00312975" w14:paraId="33665062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C5B5F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4126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A08F4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PERGOLA ABRUZZESE</w:t>
            </w:r>
          </w:p>
        </w:tc>
      </w:tr>
      <w:tr w:rsidR="00312975" w14:paraId="2AA52A67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68DF9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4127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18983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PERGOLA VERONESE</w:t>
            </w:r>
          </w:p>
        </w:tc>
      </w:tr>
      <w:tr w:rsidR="00312975" w14:paraId="3EC35223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873A8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4128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9BD62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PERGOLA TRENTINA SEMPLICE</w:t>
            </w:r>
          </w:p>
        </w:tc>
      </w:tr>
      <w:tr w:rsidR="00312975" w14:paraId="61A10593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2D404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4129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C8C59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PERGOLA TRENTINA DOPPIA</w:t>
            </w:r>
          </w:p>
        </w:tc>
      </w:tr>
      <w:tr w:rsidR="00312975" w14:paraId="05DD46B2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FD109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4130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3310A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PERGOLA DISCONTINUA</w:t>
            </w:r>
          </w:p>
        </w:tc>
      </w:tr>
      <w:tr w:rsidR="00312975" w14:paraId="13BDA50C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DCA19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4132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ED3BD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TRADIZIONALE - GLOBO</w:t>
            </w:r>
          </w:p>
        </w:tc>
      </w:tr>
      <w:tr w:rsidR="00312975" w14:paraId="5D855BA5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1775A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4133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CB3AA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TRADIZIONALE - VASO</w:t>
            </w:r>
          </w:p>
        </w:tc>
      </w:tr>
      <w:tr w:rsidR="00312975" w14:paraId="5ED6EB6D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9AF71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4134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C6E79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TRADIZIONALE - VASO POLICONICO</w:t>
            </w:r>
          </w:p>
        </w:tc>
      </w:tr>
      <w:tr w:rsidR="00312975" w14:paraId="6014B359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29BC5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4135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ED957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TRADIZIONALE - VASO CESPUGLIATO</w:t>
            </w:r>
          </w:p>
        </w:tc>
      </w:tr>
      <w:tr w:rsidR="00312975" w14:paraId="645E9809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147E2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4136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F67D2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TRADIZIONALE - FORMA NATURALE</w:t>
            </w:r>
          </w:p>
        </w:tc>
      </w:tr>
      <w:tr w:rsidR="00312975" w14:paraId="5D6CA0E0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B8CAE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4137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0A8E9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MODERNA - SIEPONE</w:t>
            </w:r>
          </w:p>
        </w:tc>
      </w:tr>
      <w:tr w:rsidR="00312975" w14:paraId="03C3C404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48DFD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4138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7E9DE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MODERNA - MONOCONO</w:t>
            </w:r>
          </w:p>
        </w:tc>
      </w:tr>
      <w:tr w:rsidR="00312975" w14:paraId="6CD6E675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3832E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4139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C3841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MODERNA - VASO CESPUGLIATO</w:t>
            </w:r>
          </w:p>
        </w:tc>
      </w:tr>
      <w:tr w:rsidR="00312975" w14:paraId="224EB047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41656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4140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99039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MODERNA - IPSILON</w:t>
            </w:r>
          </w:p>
        </w:tc>
      </w:tr>
      <w:tr w:rsidR="00312975" w14:paraId="222A46C7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D57E7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4141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21707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MODERNA - PALMETTA</w:t>
            </w:r>
          </w:p>
        </w:tc>
      </w:tr>
    </w:tbl>
    <w:p w14:paraId="4AEA14F6" w14:textId="77777777" w:rsidR="00312975" w:rsidRDefault="00312975" w:rsidP="00312975">
      <w:pPr>
        <w:pStyle w:val="Corpotesto"/>
      </w:pPr>
    </w:p>
    <w:p w14:paraId="113304F3" w14:textId="77777777" w:rsidR="00B24447" w:rsidRDefault="00B24447" w:rsidP="00312975">
      <w:pPr>
        <w:pStyle w:val="Corpotesto"/>
      </w:pPr>
    </w:p>
    <w:p w14:paraId="6D51A11C" w14:textId="77777777" w:rsidR="00B24447" w:rsidRPr="002075F1" w:rsidRDefault="00B24447" w:rsidP="00B24447">
      <w:pPr>
        <w:pStyle w:val="Titolo3"/>
      </w:pPr>
      <w:bookmarkStart w:id="39" w:name="_Toc13728185"/>
      <w:r w:rsidRPr="002075F1">
        <w:t>Tipo di Impianto</w:t>
      </w:r>
      <w:bookmarkEnd w:id="39"/>
    </w:p>
    <w:p w14:paraId="6F9EB045" w14:textId="77777777" w:rsidR="00B24447" w:rsidRPr="002075F1" w:rsidRDefault="00B24447" w:rsidP="00312975">
      <w:pPr>
        <w:pStyle w:val="Corpotesto"/>
      </w:pPr>
    </w:p>
    <w:tbl>
      <w:tblPr>
        <w:tblW w:w="520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4460"/>
      </w:tblGrid>
      <w:tr w:rsidR="00B24447" w:rsidRPr="002075F1" w14:paraId="1F46B4AC" w14:textId="77777777" w:rsidTr="00B24447">
        <w:trPr>
          <w:trHeight w:val="300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5DD4612" w14:textId="77777777" w:rsidR="00B24447" w:rsidRPr="002075F1" w:rsidRDefault="00B24447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4D5F5E3" w14:textId="77777777" w:rsidR="00B24447" w:rsidRPr="002075F1" w:rsidRDefault="00B24447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B24447" w:rsidRPr="002075F1" w14:paraId="31B044C0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DEE97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1696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71B54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SPECIALIZZATO REGOLARE</w:t>
            </w:r>
          </w:p>
        </w:tc>
      </w:tr>
      <w:tr w:rsidR="00B24447" w:rsidRPr="002075F1" w14:paraId="69951EF9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A4E6B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1697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F4274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SPECIALIZZATO IRREGOLARE</w:t>
            </w:r>
          </w:p>
        </w:tc>
      </w:tr>
      <w:tr w:rsidR="00B24447" w:rsidRPr="002075F1" w14:paraId="45A03341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23790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1698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A4183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CONSOCIATO FRUTTA REGOLARE</w:t>
            </w:r>
          </w:p>
        </w:tc>
      </w:tr>
      <w:tr w:rsidR="00B24447" w:rsidRPr="002075F1" w14:paraId="2CC5CE57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B1756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1699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B0619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CONSOCIATO FRUTTA IRREGOLARE</w:t>
            </w:r>
          </w:p>
        </w:tc>
      </w:tr>
      <w:tr w:rsidR="00B24447" w:rsidRPr="002075F1" w14:paraId="0479824A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9B09B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1700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8EB59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CONSOCIATO ALTRO REGOLARE</w:t>
            </w:r>
          </w:p>
        </w:tc>
      </w:tr>
      <w:tr w:rsidR="00B24447" w:rsidRPr="002075F1" w14:paraId="3E658496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7F2E6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1701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E4D3A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CONSOCIATO ALTRO IRREGOLARE</w:t>
            </w:r>
          </w:p>
        </w:tc>
      </w:tr>
      <w:tr w:rsidR="00B24447" w:rsidRPr="002075F1" w14:paraId="1FF0A8FA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C3227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1741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CDCD5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SPECIALIZZATO MANDORLO/OLIVO REGOLARE</w:t>
            </w:r>
          </w:p>
        </w:tc>
      </w:tr>
      <w:tr w:rsidR="00B24447" w:rsidRPr="002075F1" w14:paraId="46B1FB77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F513D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4143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C89E0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REGOLARE</w:t>
            </w:r>
          </w:p>
        </w:tc>
      </w:tr>
      <w:tr w:rsidR="00B24447" w:rsidRPr="002075F1" w14:paraId="2CCB95EE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8DAB3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4144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AD008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IRREGOLARE</w:t>
            </w:r>
          </w:p>
        </w:tc>
      </w:tr>
    </w:tbl>
    <w:p w14:paraId="194388D4" w14:textId="77777777" w:rsidR="00B24447" w:rsidRPr="00312975" w:rsidRDefault="00B24447" w:rsidP="00312975">
      <w:pPr>
        <w:pStyle w:val="Corpotesto"/>
      </w:pPr>
    </w:p>
    <w:p w14:paraId="4EE4FDCA" w14:textId="77777777" w:rsidR="00C70D4D" w:rsidRDefault="00C70D4D" w:rsidP="00C70D4D">
      <w:pPr>
        <w:pStyle w:val="Titolo3"/>
      </w:pPr>
      <w:bookmarkStart w:id="40" w:name="_Toc13728186"/>
      <w:r>
        <w:t>Catalogo a 5</w:t>
      </w:r>
      <w:bookmarkEnd w:id="40"/>
    </w:p>
    <w:p w14:paraId="41E900E1" w14:textId="77777777" w:rsidR="00C70D4D" w:rsidRDefault="00C70D4D" w:rsidP="00C70D4D">
      <w:pPr>
        <w:pStyle w:val="Corpotesto"/>
      </w:pPr>
    </w:p>
    <w:p w14:paraId="22D3910E" w14:textId="7D6A0953" w:rsidR="00C70D4D" w:rsidRDefault="004B15D7" w:rsidP="00C70D4D">
      <w:pPr>
        <w:pStyle w:val="Corpotesto"/>
      </w:pPr>
      <w:hyperlink r:id="rId15" w:history="1">
        <w:bookmarkStart w:id="41" w:name="_MON_1560061786"/>
        <w:bookmarkEnd w:id="41"/>
        <w:r w:rsidR="00D82F49">
          <w:object w:dxaOrig="2069" w:dyaOrig="1339" w14:anchorId="6840FB3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1025" type="#_x0000_t75" style="width:102.55pt;height:66.55pt" o:ole="">
              <v:imagedata r:id="rId16" o:title=""/>
            </v:shape>
            <o:OLEObject Type="Embed" ProgID="Excel.Sheet.12" ShapeID="_x0000_i1025" DrawAspect="Icon" ObjectID="_1624356871" r:id="rId17"/>
          </w:object>
        </w:r>
      </w:hyperlink>
    </w:p>
    <w:p w14:paraId="02749D4A" w14:textId="77777777" w:rsidR="00960A32" w:rsidRDefault="00960A32" w:rsidP="00C70D4D">
      <w:pPr>
        <w:pStyle w:val="Corpotesto"/>
      </w:pPr>
    </w:p>
    <w:p w14:paraId="34003ABF" w14:textId="77777777" w:rsidR="00960A32" w:rsidRDefault="00960A32" w:rsidP="00C70D4D">
      <w:pPr>
        <w:pStyle w:val="Corpotesto"/>
      </w:pPr>
    </w:p>
    <w:p w14:paraId="07DA8C47" w14:textId="77777777" w:rsidR="00960A32" w:rsidRDefault="00960A32" w:rsidP="00C70D4D">
      <w:pPr>
        <w:pStyle w:val="Corpotesto"/>
      </w:pPr>
    </w:p>
    <w:p w14:paraId="66443FEE" w14:textId="77777777" w:rsidR="00960A32" w:rsidRDefault="00960A32" w:rsidP="00C70D4D">
      <w:pPr>
        <w:pStyle w:val="Corpotesto"/>
      </w:pPr>
    </w:p>
    <w:p w14:paraId="635579E1" w14:textId="77777777" w:rsidR="00960A32" w:rsidRDefault="00960A32" w:rsidP="00C70D4D">
      <w:pPr>
        <w:pStyle w:val="Corpotesto"/>
      </w:pPr>
    </w:p>
    <w:p w14:paraId="23F97E5C" w14:textId="0913C0F6" w:rsidR="00960A32" w:rsidRPr="002356FB" w:rsidRDefault="00B043E5" w:rsidP="00960A32">
      <w:pPr>
        <w:pStyle w:val="Titolo3"/>
      </w:pPr>
      <w:bookmarkStart w:id="42" w:name="_Toc13728187"/>
      <w:r w:rsidRPr="002356FB">
        <w:t>Terrazzamenti</w:t>
      </w:r>
      <w:bookmarkEnd w:id="42"/>
    </w:p>
    <w:p w14:paraId="1F0528C3" w14:textId="77777777" w:rsidR="00960A32" w:rsidRPr="002356FB" w:rsidRDefault="00960A32" w:rsidP="00C70D4D">
      <w:pPr>
        <w:pStyle w:val="Corpotesto"/>
      </w:pPr>
    </w:p>
    <w:tbl>
      <w:tblPr>
        <w:tblW w:w="521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4460"/>
      </w:tblGrid>
      <w:tr w:rsidR="00960A32" w:rsidRPr="002356FB" w14:paraId="5346423D" w14:textId="77777777" w:rsidTr="00960A32">
        <w:trPr>
          <w:trHeight w:val="300"/>
        </w:trPr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0C55E2F" w14:textId="77777777" w:rsidR="00960A32" w:rsidRPr="002356FB" w:rsidRDefault="00960A32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EBAE740" w14:textId="77777777" w:rsidR="00960A32" w:rsidRPr="002356FB" w:rsidRDefault="00960A32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960A32" w:rsidRPr="002356FB" w14:paraId="16D5D840" w14:textId="77777777" w:rsidTr="00960A32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80825" w14:textId="5217CF3E" w:rsidR="00960A32" w:rsidRPr="002356FB" w:rsidRDefault="00960A32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D5DD7" w14:textId="1ADF0FC9" w:rsidR="00960A32" w:rsidRPr="002356FB" w:rsidRDefault="00960A32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ASSENTI</w:t>
            </w:r>
          </w:p>
        </w:tc>
      </w:tr>
      <w:tr w:rsidR="00960A32" w:rsidRPr="002356FB" w14:paraId="32224B07" w14:textId="77777777" w:rsidTr="00960A32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5CC3E" w14:textId="336D0EB1" w:rsidR="00960A32" w:rsidRPr="002356FB" w:rsidRDefault="00960A32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93AD2" w14:textId="508542FA" w:rsidR="00960A32" w:rsidRPr="002356FB" w:rsidRDefault="00960A32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TERRAZZAMENTI</w:t>
            </w:r>
          </w:p>
        </w:tc>
      </w:tr>
      <w:tr w:rsidR="00960A32" w:rsidRPr="002356FB" w14:paraId="71690451" w14:textId="77777777" w:rsidTr="00960A32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522FB" w14:textId="275F4BB3" w:rsidR="00960A32" w:rsidRPr="002356FB" w:rsidRDefault="00960A32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BF66A" w14:textId="4C1E0D46" w:rsidR="00960A32" w:rsidRPr="002356FB" w:rsidRDefault="00960A32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LIVELLAMENTI</w:t>
            </w:r>
          </w:p>
        </w:tc>
      </w:tr>
      <w:tr w:rsidR="00960A32" w14:paraId="43872BBA" w14:textId="77777777" w:rsidTr="00960A32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78006" w14:textId="12429880" w:rsidR="00960A32" w:rsidRPr="002356FB" w:rsidRDefault="00960A32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755E6" w14:textId="483A6035" w:rsidR="00960A32" w:rsidRDefault="00960A32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TERRAZZAMENTI E LIVELLAMENT</w:t>
            </w:r>
          </w:p>
        </w:tc>
      </w:tr>
    </w:tbl>
    <w:p w14:paraId="140E39A0" w14:textId="77777777" w:rsidR="00960A32" w:rsidRDefault="00960A32" w:rsidP="00C70D4D">
      <w:pPr>
        <w:pStyle w:val="Corpotesto"/>
      </w:pPr>
    </w:p>
    <w:p w14:paraId="4EC2D95A" w14:textId="77777777" w:rsidR="00960A32" w:rsidRDefault="00960A32" w:rsidP="00C70D4D">
      <w:pPr>
        <w:pStyle w:val="Corpotesto"/>
      </w:pPr>
    </w:p>
    <w:p w14:paraId="6BA97ED8" w14:textId="3A702F73" w:rsidR="00B043E5" w:rsidRPr="002356FB" w:rsidRDefault="00B043E5" w:rsidP="00B043E5">
      <w:pPr>
        <w:pStyle w:val="Titolo3"/>
      </w:pPr>
      <w:bookmarkStart w:id="43" w:name="_Toc13728188"/>
      <w:r w:rsidRPr="002356FB">
        <w:t>Pratiche mantenimento altre colture</w:t>
      </w:r>
      <w:bookmarkEnd w:id="43"/>
    </w:p>
    <w:p w14:paraId="4DDA0018" w14:textId="77777777" w:rsidR="00B043E5" w:rsidRPr="002356FB" w:rsidRDefault="00B043E5" w:rsidP="00C70D4D">
      <w:pPr>
        <w:pStyle w:val="Corpotesto"/>
      </w:pPr>
    </w:p>
    <w:tbl>
      <w:tblPr>
        <w:tblW w:w="550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0"/>
        <w:gridCol w:w="4660"/>
      </w:tblGrid>
      <w:tr w:rsidR="00B043E5" w:rsidRPr="002356FB" w14:paraId="46C1096D" w14:textId="77777777" w:rsidTr="00B043E5">
        <w:trPr>
          <w:trHeight w:val="300"/>
        </w:trPr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FC06E87" w14:textId="77777777" w:rsidR="00B043E5" w:rsidRPr="002356FB" w:rsidRDefault="00B043E5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45D34D8" w14:textId="77777777" w:rsidR="00B043E5" w:rsidRPr="002356FB" w:rsidRDefault="00B043E5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B043E5" w:rsidRPr="002356FB" w14:paraId="600E8E1F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374F5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70072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ADD75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PRATICA ORDINARIA</w:t>
            </w:r>
          </w:p>
        </w:tc>
      </w:tr>
      <w:tr w:rsidR="00B043E5" w:rsidRPr="002356FB" w14:paraId="7F99253D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F1314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70064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BBB9C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PASCOLAMENTO CON ANIMALI PROPRI</w:t>
            </w:r>
          </w:p>
        </w:tc>
      </w:tr>
      <w:tr w:rsidR="00B043E5" w:rsidRPr="002356FB" w14:paraId="1B976779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67FA2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70065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B480A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PASCOLAMENTO CON ANIMALI DI TERZI</w:t>
            </w:r>
          </w:p>
        </w:tc>
      </w:tr>
      <w:tr w:rsidR="00B043E5" w:rsidRPr="002356FB" w14:paraId="2793949B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95D82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70066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501D1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SFALCIO MANUALE</w:t>
            </w:r>
          </w:p>
        </w:tc>
      </w:tr>
      <w:tr w:rsidR="00B043E5" w:rsidRPr="002356FB" w14:paraId="518D8777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8C471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70067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4FD7D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SFALCIO MECCANIZZATO</w:t>
            </w:r>
          </w:p>
        </w:tc>
      </w:tr>
      <w:tr w:rsidR="00B043E5" w:rsidRPr="002356FB" w14:paraId="1CFD3BCB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2BF04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70068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6CDAD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PRATICHE COLTURALI VOLTE AL MIGLIORAMENTO</w:t>
            </w:r>
          </w:p>
        </w:tc>
      </w:tr>
      <w:tr w:rsidR="00B043E5" w:rsidRPr="002356FB" w14:paraId="5370AF7E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B9B56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70071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2FBC0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NESSUNA PRATICA</w:t>
            </w:r>
          </w:p>
        </w:tc>
      </w:tr>
      <w:tr w:rsidR="00B043E5" w:rsidRPr="002356FB" w14:paraId="09C7CEC9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E96EB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70075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0847F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PASCOLAMENTO E SFALCIO</w:t>
            </w:r>
          </w:p>
        </w:tc>
      </w:tr>
      <w:tr w:rsidR="00B043E5" w:rsidRPr="002356FB" w14:paraId="7EAFA604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4B5E8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70076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36AA9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SFALCIO CON CADENZA BIENNALE</w:t>
            </w:r>
          </w:p>
        </w:tc>
      </w:tr>
      <w:tr w:rsidR="00B043E5" w:rsidRPr="002356FB" w14:paraId="394EDEB4" w14:textId="77777777" w:rsidTr="00B043E5">
        <w:trPr>
          <w:trHeight w:val="15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0D260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70077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138E81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PRATICA STABILITA NELL'AMBITO DELLE MISURE DI CONSERVAZIONE O DEI PIANI DI GESTIONE PRESCRITTI DAGLI ENTI GESTORI DEI SITI DI IMPORTANZA COMUNITARIA (SIC) E DELLE ZONE DI PROTEZIONE SPECIALE (ZPS).</w:t>
            </w:r>
          </w:p>
        </w:tc>
      </w:tr>
      <w:tr w:rsidR="00B043E5" w:rsidRPr="002356FB" w14:paraId="63BD3D41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27257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70071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92A01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NESSUNA PRATICA</w:t>
            </w:r>
          </w:p>
        </w:tc>
      </w:tr>
    </w:tbl>
    <w:p w14:paraId="3F4284EA" w14:textId="77777777" w:rsidR="00B043E5" w:rsidRDefault="00B043E5" w:rsidP="00C70D4D">
      <w:pPr>
        <w:pStyle w:val="Corpotesto"/>
      </w:pPr>
    </w:p>
    <w:p w14:paraId="73EB3D5F" w14:textId="1F799A04" w:rsidR="001E0C2D" w:rsidRPr="00EF3490" w:rsidRDefault="001E0C2D" w:rsidP="001E0C2D">
      <w:pPr>
        <w:pStyle w:val="Titolo3"/>
      </w:pPr>
      <w:bookmarkStart w:id="44" w:name="_Toc13728189"/>
      <w:r w:rsidRPr="00EF3490">
        <w:t>Pratiche mantenimento prati permanenti</w:t>
      </w:r>
      <w:bookmarkEnd w:id="44"/>
    </w:p>
    <w:p w14:paraId="1AEB6E08" w14:textId="77777777" w:rsidR="001E0C2D" w:rsidRPr="00EF3490" w:rsidRDefault="001E0C2D" w:rsidP="00C70D4D">
      <w:pPr>
        <w:pStyle w:val="Corpotesto"/>
      </w:pPr>
    </w:p>
    <w:tbl>
      <w:tblPr>
        <w:tblW w:w="574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4780"/>
      </w:tblGrid>
      <w:tr w:rsidR="001E0C2D" w:rsidRPr="00EF3490" w14:paraId="503AAF9D" w14:textId="77777777" w:rsidTr="001E0C2D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39A014D" w14:textId="77777777" w:rsidR="001E0C2D" w:rsidRPr="00EF3490" w:rsidRDefault="001E0C2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6309115" w14:textId="77777777" w:rsidR="001E0C2D" w:rsidRPr="00EF3490" w:rsidRDefault="001E0C2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1E0C2D" w:rsidRPr="00EF3490" w14:paraId="0F7D828A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003D5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70064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FEE80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PASCOLAMENTO CON ANIMALI PROPRI</w:t>
            </w:r>
          </w:p>
        </w:tc>
      </w:tr>
      <w:tr w:rsidR="001E0C2D" w:rsidRPr="00EF3490" w14:paraId="1CBB36A8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59A09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70065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3240F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PASCOLAMENTO CON ANIMALI DI TERZI</w:t>
            </w:r>
          </w:p>
        </w:tc>
      </w:tr>
      <w:tr w:rsidR="001E0C2D" w:rsidRPr="00EF3490" w14:paraId="09781765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C9163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70066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2724F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SFALCIO MANUALE</w:t>
            </w:r>
          </w:p>
        </w:tc>
      </w:tr>
      <w:tr w:rsidR="001E0C2D" w:rsidRPr="00EF3490" w14:paraId="277A67C8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6373C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70067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1E5D1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SFALCIO MECCANIZZATO</w:t>
            </w:r>
          </w:p>
        </w:tc>
      </w:tr>
      <w:tr w:rsidR="001E0C2D" w:rsidRPr="00EF3490" w14:paraId="3E68393C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C29DE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70068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EE4B2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PRATICHE COLTURALI VOLTE AL MIGLIORAMENTO</w:t>
            </w:r>
          </w:p>
        </w:tc>
      </w:tr>
      <w:tr w:rsidR="001E0C2D" w:rsidRPr="00EF3490" w14:paraId="00E3AE18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891F5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70069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431B5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NESSUNA PRATICA</w:t>
            </w:r>
          </w:p>
        </w:tc>
      </w:tr>
      <w:tr w:rsidR="001E0C2D" w:rsidRPr="00EF3490" w14:paraId="669475BA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A912E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70075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06FF8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PASCOLAMENTO E SFALCIO</w:t>
            </w:r>
          </w:p>
        </w:tc>
      </w:tr>
      <w:tr w:rsidR="001E0C2D" w:rsidRPr="00EF3490" w14:paraId="3E0C3D63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54B7E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70076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E0254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SFALCIO CON CADENZA BIENNALE</w:t>
            </w:r>
          </w:p>
        </w:tc>
      </w:tr>
      <w:tr w:rsidR="001E0C2D" w:rsidRPr="00EF3490" w14:paraId="6E8024C5" w14:textId="77777777" w:rsidTr="001E0C2D">
        <w:trPr>
          <w:trHeight w:val="15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BD5F4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70077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6BED6C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PRATICA STABILITA NELL'AMBITO DELLE MISURE DI CONSERVAZIONE O DEI PIANI DI GESTIONE PRESCRITTI DAGLI ENTI GESTORI DEI SITI DI IMPORTANZA COMUNITARIA (SIC) E DELLE ZONE DI PROTEZIONE SPECIALE (ZPS).</w:t>
            </w:r>
          </w:p>
        </w:tc>
      </w:tr>
      <w:tr w:rsidR="001E0C2D" w14:paraId="09B6C504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F7FEB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70069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B3901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NESSUNA PRATICA</w:t>
            </w:r>
          </w:p>
        </w:tc>
      </w:tr>
    </w:tbl>
    <w:p w14:paraId="54E8E659" w14:textId="77777777" w:rsidR="001E0C2D" w:rsidRDefault="001E0C2D" w:rsidP="00C70D4D">
      <w:pPr>
        <w:pStyle w:val="Corpotesto"/>
      </w:pPr>
    </w:p>
    <w:p w14:paraId="2B076038" w14:textId="4CCD297A" w:rsidR="000B2545" w:rsidRPr="00EF3490" w:rsidRDefault="000B2545" w:rsidP="000B2545">
      <w:pPr>
        <w:pStyle w:val="Titolo3"/>
      </w:pPr>
      <w:bookmarkStart w:id="45" w:name="_Toc13728190"/>
      <w:r w:rsidRPr="00EF3490">
        <w:t>Strutture aziendali a protezione delle colture</w:t>
      </w:r>
      <w:bookmarkEnd w:id="45"/>
    </w:p>
    <w:p w14:paraId="01DFA476" w14:textId="77777777" w:rsidR="000B2545" w:rsidRPr="00EF3490" w:rsidRDefault="000B2545" w:rsidP="000B2545">
      <w:pPr>
        <w:pStyle w:val="Corpotesto"/>
      </w:pPr>
    </w:p>
    <w:tbl>
      <w:tblPr>
        <w:tblW w:w="574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4780"/>
      </w:tblGrid>
      <w:tr w:rsidR="000B2545" w:rsidRPr="00EF3490" w14:paraId="1C17895C" w14:textId="77777777" w:rsidTr="0043673D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03E5D08" w14:textId="77777777" w:rsidR="000B2545" w:rsidRPr="00EF3490" w:rsidRDefault="000B2545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383A32A" w14:textId="77777777" w:rsidR="000B2545" w:rsidRPr="00EF3490" w:rsidRDefault="000B2545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0B2545" w:rsidRPr="00EF3490" w14:paraId="22539F76" w14:textId="77777777" w:rsidTr="000B254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FD3D1A" w14:textId="576039C5" w:rsidR="000B2545" w:rsidRPr="00EF3490" w:rsidRDefault="000B2545" w:rsidP="000B254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70058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DEE82" w14:textId="56113B34" w:rsidR="000B2545" w:rsidRPr="00EF3490" w:rsidRDefault="000B2545" w:rsidP="000B254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IMPIANTI ANTIBRINA</w:t>
            </w:r>
          </w:p>
        </w:tc>
      </w:tr>
      <w:tr w:rsidR="000B2545" w:rsidRPr="00EF3490" w14:paraId="23FA2500" w14:textId="77777777" w:rsidTr="000B254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19281D" w14:textId="047509B5" w:rsidR="000B2545" w:rsidRPr="00EF3490" w:rsidRDefault="000B2545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70057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24CDDB" w14:textId="719E1009" w:rsidR="000B2545" w:rsidRPr="00EF3490" w:rsidRDefault="000B2545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OMBRAI</w:t>
            </w:r>
          </w:p>
        </w:tc>
      </w:tr>
      <w:tr w:rsidR="000B2545" w:rsidRPr="00EF3490" w14:paraId="58F42337" w14:textId="77777777" w:rsidTr="000B254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6A2DB1" w14:textId="4AC32D9C" w:rsidR="000B2545" w:rsidRPr="00EF3490" w:rsidRDefault="000B2545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70055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67BE15" w14:textId="2812FD01" w:rsidR="000B2545" w:rsidRPr="00EF3490" w:rsidRDefault="000B2545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RETI ANTIACQUA</w:t>
            </w:r>
          </w:p>
        </w:tc>
      </w:tr>
      <w:tr w:rsidR="000B2545" w:rsidRPr="00EF3490" w14:paraId="76777770" w14:textId="77777777" w:rsidTr="000B254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F7CAED" w14:textId="3196481B" w:rsidR="000B2545" w:rsidRPr="00EF3490" w:rsidRDefault="000B2545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70054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30A6B0" w14:textId="684CA735" w:rsidR="000B2545" w:rsidRPr="00EF3490" w:rsidRDefault="000B2545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RETI ANTIGRANDINE</w:t>
            </w:r>
          </w:p>
        </w:tc>
      </w:tr>
      <w:tr w:rsidR="000B2545" w14:paraId="769F0E48" w14:textId="77777777" w:rsidTr="000B254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2E0B28" w14:textId="22896440" w:rsidR="000B2545" w:rsidRPr="00EF3490" w:rsidRDefault="000B2545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70056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6EE6F4" w14:textId="5AA7D11D" w:rsidR="000B2545" w:rsidRDefault="000B2545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SERRE E TUNNEL FISSI</w:t>
            </w:r>
          </w:p>
        </w:tc>
      </w:tr>
    </w:tbl>
    <w:p w14:paraId="732E284E" w14:textId="77777777" w:rsidR="000B2545" w:rsidRDefault="000B2545" w:rsidP="000B2545">
      <w:pPr>
        <w:pStyle w:val="Corpotesto"/>
      </w:pPr>
    </w:p>
    <w:p w14:paraId="2A19259E" w14:textId="7D16E84A" w:rsidR="00C20BA0" w:rsidRDefault="00C20BA0" w:rsidP="000B2545">
      <w:pPr>
        <w:pStyle w:val="Corpotesto"/>
      </w:pPr>
    </w:p>
    <w:p w14:paraId="72DA6620" w14:textId="3F8CD495" w:rsidR="004B33BD" w:rsidRDefault="004B33BD" w:rsidP="000B2545">
      <w:pPr>
        <w:pStyle w:val="Corpotesto"/>
      </w:pPr>
    </w:p>
    <w:p w14:paraId="3F7BDA30" w14:textId="77777777" w:rsidR="004B33BD" w:rsidRDefault="004B33BD" w:rsidP="000B2545">
      <w:pPr>
        <w:pStyle w:val="Corpotesto"/>
      </w:pPr>
    </w:p>
    <w:p w14:paraId="570D5D0A" w14:textId="71F0621B" w:rsidR="00C20BA0" w:rsidRPr="00EF3490" w:rsidRDefault="00C20BA0" w:rsidP="00C20BA0">
      <w:pPr>
        <w:pStyle w:val="Titolo3"/>
      </w:pPr>
      <w:bookmarkStart w:id="46" w:name="_Toc13728191"/>
      <w:r w:rsidRPr="00EF3490">
        <w:lastRenderedPageBreak/>
        <w:t>Codici Intervento</w:t>
      </w:r>
      <w:bookmarkEnd w:id="46"/>
    </w:p>
    <w:p w14:paraId="36B725B2" w14:textId="3415981A" w:rsidR="00C20BA0" w:rsidRDefault="00C20BA0" w:rsidP="00C20BA0">
      <w:pPr>
        <w:pStyle w:val="Corpotesto"/>
      </w:pPr>
    </w:p>
    <w:tbl>
      <w:tblPr>
        <w:tblW w:w="59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035"/>
      </w:tblGrid>
      <w:tr w:rsidR="004B33BD" w:rsidRPr="004B33BD" w14:paraId="5A5A3755" w14:textId="77777777" w:rsidTr="0051091F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center"/>
          </w:tcPr>
          <w:p w14:paraId="20B2DD98" w14:textId="78442543" w:rsidR="004B33BD" w:rsidRPr="004B33BD" w:rsidRDefault="004B33BD" w:rsidP="004B33B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5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center"/>
          </w:tcPr>
          <w:p w14:paraId="08EBD515" w14:textId="34500685" w:rsidR="004B33BD" w:rsidRPr="004B33BD" w:rsidRDefault="004B33BD" w:rsidP="004B33B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4B33BD" w14:paraId="1F74F231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7B8E3AE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553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0B037A3B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SUPERFICIE </w:t>
            </w:r>
            <w:proofErr w:type="gram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AMMISSIBILE  NON</w:t>
            </w:r>
            <w:proofErr w:type="gramEnd"/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RICHIESTA</w:t>
            </w:r>
          </w:p>
        </w:tc>
      </w:tr>
      <w:tr w:rsidR="004B33BD" w14:paraId="68BF8DBC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47C0396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407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04A27DC4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SUP. AMMISSIBILE AL REGIME DI BASE</w:t>
            </w:r>
          </w:p>
        </w:tc>
      </w:tr>
      <w:tr w:rsidR="004B33BD" w14:paraId="2DCC16DE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7AD54B8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505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6F97CE23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PRATI PERMANENTI SENSIBILI - REGIONI</w:t>
            </w:r>
          </w:p>
        </w:tc>
      </w:tr>
      <w:tr w:rsidR="004B33BD" w14:paraId="3138CB5B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99609C2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484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5C011969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SUP. NON </w:t>
            </w:r>
            <w:proofErr w:type="gram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AMMISSIBILI  -</w:t>
            </w:r>
            <w:proofErr w:type="gramEnd"/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NON MANTENUTE</w:t>
            </w:r>
          </w:p>
        </w:tc>
      </w:tr>
      <w:tr w:rsidR="004B33BD" w14:paraId="6058CA31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ADE1F59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408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6665897F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EP ADIACENTI </w:t>
            </w:r>
            <w:proofErr w:type="gram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SEMINATIVI,PROTETTI</w:t>
            </w:r>
            <w:proofErr w:type="gramEnd"/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CONDIZIONALITA'</w:t>
            </w:r>
          </w:p>
        </w:tc>
      </w:tr>
      <w:tr w:rsidR="004B33BD" w14:paraId="60850DC8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95199B5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413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5A82A1C6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RIMBOSCHIMENTO (PSR ATTIVI) -</w:t>
            </w:r>
          </w:p>
        </w:tc>
      </w:tr>
      <w:tr w:rsidR="004B33BD" w14:paraId="0C213F42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B6E9E3A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415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0DB8F87B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EP ADIACENTI </w:t>
            </w:r>
            <w:proofErr w:type="gram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SEMIN.-</w:t>
            </w:r>
            <w:proofErr w:type="gramEnd"/>
            <w:r>
              <w:rPr>
                <w:rFonts w:ascii="Calibri" w:hAnsi="Calibri" w:cs="Calibri"/>
                <w:color w:val="000000"/>
                <w:sz w:val="22"/>
                <w:szCs w:val="22"/>
              </w:rPr>
              <w:t>NON PROTETTI CONDIZIONALITA'</w:t>
            </w:r>
          </w:p>
        </w:tc>
      </w:tr>
      <w:tr w:rsidR="004B33BD" w14:paraId="4453B444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2847FC5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417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60269CA1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ALTRE SUPERFICI EFA</w:t>
            </w:r>
          </w:p>
        </w:tc>
      </w:tr>
      <w:tr w:rsidR="004B33BD" w14:paraId="726F60F4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A375E22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418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1923187E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EFA TEMPORANEI (AMMISSIBILE TITOLI)</w:t>
            </w:r>
          </w:p>
        </w:tc>
      </w:tr>
      <w:tr w:rsidR="004B33BD" w14:paraId="15DD030D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5E75FE9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420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08573D72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ERBA E FORAGGI</w:t>
            </w:r>
          </w:p>
        </w:tc>
      </w:tr>
      <w:tr w:rsidR="004B33BD" w14:paraId="62A7D37C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ACACBE2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421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30FC85DA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TERRENI MESSI A RIPOSO</w:t>
            </w:r>
          </w:p>
        </w:tc>
      </w:tr>
      <w:tr w:rsidR="004B33BD" w14:paraId="47F3CAE2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B692D56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424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6CFD2EA8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BOSCHI CEDUI - EFA</w:t>
            </w:r>
          </w:p>
        </w:tc>
      </w:tr>
      <w:tr w:rsidR="004B33BD" w14:paraId="0E968DCF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EBB10A6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425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197A9443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SUPERFICIE COLTIVA A SOIA</w:t>
            </w:r>
          </w:p>
        </w:tc>
      </w:tr>
      <w:tr w:rsidR="004B33BD" w14:paraId="0F7E2D21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0CAEBE8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426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43C8F57A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gram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PROTEAGINOSE,  LEGUMINOSE</w:t>
            </w:r>
            <w:proofErr w:type="gramEnd"/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E ERBAI</w:t>
            </w:r>
          </w:p>
        </w:tc>
      </w:tr>
      <w:tr w:rsidR="004B33BD" w14:paraId="4C8C9E85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695FC5D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427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72FF7085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FRUMENTO DURO</w:t>
            </w:r>
          </w:p>
        </w:tc>
      </w:tr>
      <w:tr w:rsidR="004B33BD" w14:paraId="02A9A618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9AA2610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428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1F83142C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LEGUMINOSE </w:t>
            </w:r>
            <w:proofErr w:type="gram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E</w:t>
            </w:r>
            <w:proofErr w:type="gramEnd"/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ERBAI</w:t>
            </w:r>
          </w:p>
        </w:tc>
      </w:tr>
      <w:tr w:rsidR="004B33BD" w14:paraId="05D9ED26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1558C7C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429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09FB3982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RISO</w:t>
            </w:r>
          </w:p>
        </w:tc>
      </w:tr>
      <w:tr w:rsidR="004B33BD" w14:paraId="6A3EC7A9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46B71C5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430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78F8576C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BARBABIETOLA DA ZUCCHERO</w:t>
            </w:r>
          </w:p>
        </w:tc>
      </w:tr>
      <w:tr w:rsidR="004B33BD" w14:paraId="7463EC10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57EA14C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431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65FEA099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POMODORO</w:t>
            </w:r>
          </w:p>
        </w:tc>
      </w:tr>
      <w:tr w:rsidR="004B33BD" w14:paraId="436C8D48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86423E4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432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74C1A1E4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SUPERFICI OLIVICOLE</w:t>
            </w:r>
          </w:p>
        </w:tc>
      </w:tr>
      <w:tr w:rsidR="004B33BD" w14:paraId="2C4BBF27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674DAE6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435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3BFE77EE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SUPERFICI OLIVICOLE - PENDENZA  7,5%</w:t>
            </w:r>
          </w:p>
        </w:tc>
      </w:tr>
      <w:tr w:rsidR="004B33BD" w14:paraId="22FA7FC7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0F0FEE7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497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686FC58C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PRATI PERMANENTI AL DI FUORI DELLE ZONE SENSIBILI</w:t>
            </w:r>
          </w:p>
        </w:tc>
      </w:tr>
      <w:tr w:rsidR="004B33BD" w14:paraId="56CB16BC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F04A8B1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437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70C87F5D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SUPERFICI OLIVICOLE - QUALITA (DOP)</w:t>
            </w:r>
          </w:p>
        </w:tc>
      </w:tr>
      <w:tr w:rsidR="004B33BD" w14:paraId="44AF5692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833FF31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479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0DD1CCED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EFA-RIMBOSCHIMENTO (PSR ATTIVI)</w:t>
            </w:r>
          </w:p>
        </w:tc>
      </w:tr>
      <w:tr w:rsidR="004B33BD" w14:paraId="70FA3D94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598FAE7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503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28DE3DEC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SUPERFICIE A PRATI PERMANENTI SENSIBILI - NAT.2000</w:t>
            </w:r>
          </w:p>
        </w:tc>
      </w:tr>
      <w:tr w:rsidR="004B33BD" w14:paraId="1F7987A7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B195578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476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25F0BC6E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TERRENI MESSI A RIPOSO (</w:t>
            </w:r>
            <w:proofErr w:type="gram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TRANNE  EFA</w:t>
            </w:r>
            <w:proofErr w:type="gramEnd"/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TEMPORANEI)</w:t>
            </w:r>
          </w:p>
        </w:tc>
      </w:tr>
      <w:tr w:rsidR="004B33BD" w14:paraId="72E335D6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455D448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552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3BBD93FD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GRANO DURO DE MINIMIS</w:t>
            </w:r>
          </w:p>
        </w:tc>
      </w:tr>
      <w:tr w:rsidR="004B33BD" w14:paraId="32672F1A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1954649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485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26B61598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ALTRE SUP. NON AMMISSIBILI</w:t>
            </w:r>
          </w:p>
        </w:tc>
      </w:tr>
      <w:tr w:rsidR="004B33BD" w14:paraId="61BEFA97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B86CBD7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488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3D46D750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SUPERFICI SU CUI SI APPLICA LA DIVERSIFICAZIONE</w:t>
            </w:r>
          </w:p>
        </w:tc>
      </w:tr>
      <w:tr w:rsidR="004B33BD" w14:paraId="1FDDC4B6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6A06D96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484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03990191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SUP. NON </w:t>
            </w:r>
            <w:proofErr w:type="gram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AMMISSIBILI  -</w:t>
            </w:r>
            <w:proofErr w:type="gramEnd"/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NON MANTENUTE</w:t>
            </w:r>
          </w:p>
        </w:tc>
      </w:tr>
      <w:tr w:rsidR="004B33BD" w14:paraId="65BAB9EC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9D033F7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485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636646E5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ALTRE SUP. NON AMMISSIBILI</w:t>
            </w:r>
          </w:p>
        </w:tc>
      </w:tr>
      <w:tr w:rsidR="004B33BD" w14:paraId="43D601C5" w14:textId="77777777" w:rsidTr="004B33BD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77B80CE" w14:textId="77777777" w:rsidR="004B33BD" w:rsidRDefault="004B33BD" w:rsidP="004B33BD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68456</w:t>
            </w:r>
          </w:p>
        </w:tc>
        <w:tc>
          <w:tcPr>
            <w:tcW w:w="5035" w:type="dxa"/>
            <w:shd w:val="clear" w:color="auto" w:fill="auto"/>
            <w:noWrap/>
            <w:vAlign w:val="bottom"/>
            <w:hideMark/>
          </w:tcPr>
          <w:p w14:paraId="68093227" w14:textId="77777777" w:rsidR="004B33BD" w:rsidRDefault="004B33BD" w:rsidP="004B33B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AIUTO PER I PICCOLI AGRICOLTORI</w:t>
            </w:r>
          </w:p>
        </w:tc>
      </w:tr>
    </w:tbl>
    <w:p w14:paraId="3B78FABB" w14:textId="2B37B73E" w:rsidR="004B33BD" w:rsidRDefault="004B33BD" w:rsidP="00C20BA0">
      <w:pPr>
        <w:pStyle w:val="Corpotesto"/>
      </w:pPr>
    </w:p>
    <w:p w14:paraId="137DA12A" w14:textId="77777777" w:rsidR="004B33BD" w:rsidRPr="00EF3490" w:rsidRDefault="004B33BD" w:rsidP="00C20BA0">
      <w:pPr>
        <w:pStyle w:val="Corpotesto"/>
      </w:pPr>
    </w:p>
    <w:p w14:paraId="24A5E708" w14:textId="77777777" w:rsidR="00C20BA0" w:rsidRDefault="00C20BA0" w:rsidP="00C20BA0">
      <w:pPr>
        <w:pStyle w:val="Corpotesto"/>
      </w:pPr>
    </w:p>
    <w:p w14:paraId="0799F29D" w14:textId="77777777" w:rsidR="009F0578" w:rsidRDefault="009F0578" w:rsidP="00C20BA0">
      <w:pPr>
        <w:pStyle w:val="Corpotesto"/>
      </w:pPr>
    </w:p>
    <w:p w14:paraId="7CA5460C" w14:textId="77777777" w:rsidR="009F0578" w:rsidRDefault="009F0578" w:rsidP="00C20BA0">
      <w:pPr>
        <w:pStyle w:val="Corpotesto"/>
      </w:pPr>
    </w:p>
    <w:p w14:paraId="687E85FE" w14:textId="50D055C9" w:rsidR="00E82AC3" w:rsidRPr="00EF3490" w:rsidRDefault="00E82AC3" w:rsidP="00E82AC3">
      <w:pPr>
        <w:pStyle w:val="Titolo3"/>
      </w:pPr>
      <w:bookmarkStart w:id="47" w:name="_Codici_Organismi_pagatori"/>
      <w:bookmarkStart w:id="48" w:name="_Toc13728192"/>
      <w:bookmarkEnd w:id="47"/>
      <w:r w:rsidRPr="00EF3490">
        <w:t>Codici Organismi pagatori</w:t>
      </w:r>
      <w:bookmarkEnd w:id="48"/>
    </w:p>
    <w:p w14:paraId="58E75A6E" w14:textId="77777777" w:rsidR="00E82AC3" w:rsidRPr="00EF3490" w:rsidRDefault="00E82AC3" w:rsidP="00E82AC3">
      <w:pPr>
        <w:pStyle w:val="Corpotesto"/>
      </w:pPr>
    </w:p>
    <w:tbl>
      <w:tblPr>
        <w:tblW w:w="574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4780"/>
      </w:tblGrid>
      <w:tr w:rsidR="00E82AC3" w:rsidRPr="00EF3490" w14:paraId="3061FFED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E852326" w14:textId="77777777" w:rsidR="00E82AC3" w:rsidRPr="00EF3490" w:rsidRDefault="00E82AC3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4A245F2" w14:textId="77777777" w:rsidR="00E82AC3" w:rsidRPr="00EF3490" w:rsidRDefault="00E82AC3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E82AC3" w:rsidRPr="00EF3490" w14:paraId="04621EA5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A3E49D" w14:textId="57D28B3B" w:rsidR="00E82AC3" w:rsidRPr="00EF3490" w:rsidRDefault="00E82AC3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639BF" w14:textId="7DA48419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AGREA</w:t>
            </w:r>
          </w:p>
        </w:tc>
      </w:tr>
      <w:tr w:rsidR="00E82AC3" w:rsidRPr="00EF3490" w14:paraId="4402488F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3E53A4" w14:textId="38FA73F8" w:rsidR="00E82AC3" w:rsidRPr="00EF3490" w:rsidRDefault="00E82AC3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160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1BA128" w14:textId="19855157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APPAG</w:t>
            </w:r>
          </w:p>
        </w:tc>
      </w:tr>
      <w:tr w:rsidR="00E82AC3" w:rsidRPr="00EF3490" w14:paraId="1A3E8BC9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A6654D" w14:textId="0760D91E" w:rsidR="00E82AC3" w:rsidRPr="00EF3490" w:rsidRDefault="00E82AC3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742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88FC29" w14:textId="487DFAF3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ARPEA</w:t>
            </w:r>
          </w:p>
        </w:tc>
      </w:tr>
      <w:tr w:rsidR="00E82AC3" w:rsidRPr="00EF3490" w14:paraId="0CE93430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855E28" w14:textId="63027D46" w:rsidR="00E82AC3" w:rsidRPr="00EF3490" w:rsidRDefault="00E82AC3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7A10F4" w14:textId="4EE7C5FC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OPLO</w:t>
            </w:r>
          </w:p>
        </w:tc>
      </w:tr>
      <w:tr w:rsidR="00E82AC3" w:rsidRPr="00EF3490" w14:paraId="2EC226F9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83DD37" w14:textId="4651C666" w:rsidR="00E82AC3" w:rsidRPr="00EF3490" w:rsidRDefault="00E82AC3" w:rsidP="00E82AC3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CA87A3" w14:textId="47642742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ARTEA</w:t>
            </w:r>
          </w:p>
        </w:tc>
      </w:tr>
      <w:tr w:rsidR="00E82AC3" w:rsidRPr="00EF3490" w14:paraId="48EFB4E7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C6F079" w14:textId="14C61201" w:rsidR="00E82AC3" w:rsidRPr="00EF3490" w:rsidRDefault="00E82AC3" w:rsidP="00E82AC3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03FC38" w14:textId="2262630B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AVEPA</w:t>
            </w:r>
          </w:p>
        </w:tc>
      </w:tr>
      <w:tr w:rsidR="00E82AC3" w:rsidRPr="00E82AC3" w14:paraId="05546D17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E4ECEF" w14:textId="4584C8DC" w:rsidR="00E82AC3" w:rsidRPr="00EF3490" w:rsidRDefault="00E82AC3" w:rsidP="00E82AC3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161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625B47" w14:textId="248D5FB3" w:rsidR="00E82AC3" w:rsidRPr="00E82AC3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OPPAB</w:t>
            </w:r>
          </w:p>
        </w:tc>
      </w:tr>
    </w:tbl>
    <w:p w14:paraId="695DDF1F" w14:textId="77777777" w:rsidR="00E82AC3" w:rsidRDefault="00E82AC3" w:rsidP="00E82AC3">
      <w:pPr>
        <w:pStyle w:val="Corpotesto"/>
      </w:pPr>
    </w:p>
    <w:p w14:paraId="47D9431A" w14:textId="66744077" w:rsidR="00970616" w:rsidRPr="00EF3490" w:rsidRDefault="00970616" w:rsidP="00970616">
      <w:pPr>
        <w:pStyle w:val="Titolo3"/>
      </w:pPr>
      <w:bookmarkStart w:id="49" w:name="_Tipo_Conduzione_particella"/>
      <w:bookmarkStart w:id="50" w:name="_Toc13728193"/>
      <w:bookmarkEnd w:id="49"/>
      <w:r w:rsidRPr="00EF3490">
        <w:t>Tipo Conduzione particella</w:t>
      </w:r>
      <w:bookmarkEnd w:id="50"/>
    </w:p>
    <w:p w14:paraId="3A136079" w14:textId="77777777" w:rsidR="00C20BA0" w:rsidRPr="00EF3490" w:rsidRDefault="00C20BA0" w:rsidP="00C20BA0">
      <w:pPr>
        <w:pStyle w:val="Corpotesto"/>
      </w:pPr>
    </w:p>
    <w:tbl>
      <w:tblPr>
        <w:tblW w:w="533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83"/>
        <w:gridCol w:w="4355"/>
      </w:tblGrid>
      <w:tr w:rsidR="00970616" w:rsidRPr="00EF3490" w14:paraId="66E47590" w14:textId="77777777" w:rsidTr="00970616">
        <w:tc>
          <w:tcPr>
            <w:tcW w:w="9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E0B3" w:themeFill="accent6" w:themeFillTint="6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D711C8" w14:textId="5B480F06" w:rsidR="00970616" w:rsidRPr="00EF3490" w:rsidRDefault="00970616" w:rsidP="00970616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3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C5E0B3" w:themeFill="accent6" w:themeFillTint="6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D203B0" w14:textId="49B95617" w:rsidR="00970616" w:rsidRPr="00EF3490" w:rsidRDefault="00970616" w:rsidP="00970616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970616" w:rsidRPr="00EF3490" w14:paraId="4FADEED3" w14:textId="77777777" w:rsidTr="00970616">
        <w:tc>
          <w:tcPr>
            <w:tcW w:w="98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57F149D" w14:textId="77777777" w:rsidR="00970616" w:rsidRPr="00EF3490" w:rsidRDefault="00970616" w:rsidP="00970616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435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746BC2D" w14:textId="77777777" w:rsidR="00970616" w:rsidRPr="00EF3490" w:rsidRDefault="00970616" w:rsidP="0097061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Condotta totalmente</w:t>
            </w:r>
          </w:p>
        </w:tc>
      </w:tr>
      <w:tr w:rsidR="00970616" w:rsidRPr="00EF3490" w14:paraId="66BCAD54" w14:textId="77777777" w:rsidTr="00970616">
        <w:tc>
          <w:tcPr>
            <w:tcW w:w="98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EB004BE" w14:textId="77777777" w:rsidR="00970616" w:rsidRPr="00EF3490" w:rsidRDefault="00970616" w:rsidP="00970616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435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1B2E30A" w14:textId="77777777" w:rsidR="00970616" w:rsidRPr="00EF3490" w:rsidRDefault="00970616" w:rsidP="0097061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Condotta parzialmente</w:t>
            </w:r>
          </w:p>
        </w:tc>
      </w:tr>
      <w:tr w:rsidR="00970616" w:rsidRPr="00EF3490" w14:paraId="4FA7E6DE" w14:textId="77777777" w:rsidTr="00970616">
        <w:tc>
          <w:tcPr>
            <w:tcW w:w="983" w:type="dxa"/>
            <w:tcBorders>
              <w:top w:val="nil"/>
              <w:left w:val="single" w:sz="8" w:space="0" w:color="000000"/>
              <w:bottom w:val="single" w:sz="8" w:space="0" w:color="auto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F526048" w14:textId="77777777" w:rsidR="00970616" w:rsidRPr="00EF3490" w:rsidRDefault="00970616" w:rsidP="00970616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4355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6449228" w14:textId="77777777" w:rsidR="00970616" w:rsidRPr="00EF3490" w:rsidRDefault="00970616" w:rsidP="0097061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Condivisa</w:t>
            </w:r>
          </w:p>
        </w:tc>
      </w:tr>
      <w:tr w:rsidR="00970616" w:rsidRPr="00970616" w14:paraId="5B7EABB2" w14:textId="77777777" w:rsidTr="00970616">
        <w:tc>
          <w:tcPr>
            <w:tcW w:w="9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750A06C" w14:textId="77777777" w:rsidR="00970616" w:rsidRPr="00EF3490" w:rsidRDefault="00970616" w:rsidP="00970616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43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B273DE7" w14:textId="77777777" w:rsidR="00970616" w:rsidRPr="00970616" w:rsidRDefault="00970616" w:rsidP="0097061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Uso civico</w:t>
            </w:r>
          </w:p>
        </w:tc>
      </w:tr>
    </w:tbl>
    <w:p w14:paraId="2FD57572" w14:textId="77777777" w:rsidR="000B2545" w:rsidRPr="00C70D4D" w:rsidRDefault="000B2545" w:rsidP="00C70D4D">
      <w:pPr>
        <w:pStyle w:val="Corpotesto"/>
      </w:pPr>
    </w:p>
    <w:p w14:paraId="633E6672" w14:textId="736104F0" w:rsidR="00F97BB9" w:rsidRDefault="00F97BB9" w:rsidP="00F97BB9">
      <w:pPr>
        <w:pStyle w:val="Titolo3"/>
      </w:pPr>
      <w:bookmarkStart w:id="51" w:name="_Codici_uso_suolo"/>
      <w:bookmarkStart w:id="52" w:name="_Toc13728194"/>
      <w:bookmarkEnd w:id="51"/>
      <w:r>
        <w:t>Codici uso suolo e prodotto</w:t>
      </w:r>
      <w:bookmarkEnd w:id="52"/>
    </w:p>
    <w:p w14:paraId="6C074E04" w14:textId="775EC32B" w:rsidR="00F97BB9" w:rsidRPr="00F97BB9" w:rsidRDefault="004B15D7" w:rsidP="00F97BB9">
      <w:pPr>
        <w:pStyle w:val="Corpotesto"/>
        <w:rPr>
          <w:u w:val="single"/>
        </w:rPr>
      </w:pPr>
      <w:hyperlink r:id="rId18" w:history="1">
        <w:bookmarkStart w:id="53" w:name="_MON_1624192880"/>
        <w:bookmarkEnd w:id="53"/>
        <w:r w:rsidR="004D1834" w:rsidRPr="00F97BB9">
          <w:object w:dxaOrig="2069" w:dyaOrig="1339" w14:anchorId="6F48DFC5">
            <v:shape id="_x0000_i1026" type="#_x0000_t75" style="width:102.55pt;height:66.55pt" o:ole="">
              <v:imagedata r:id="rId19" o:title=""/>
            </v:shape>
            <o:OLEObject Type="Embed" ProgID="Excel.Sheet.8" ShapeID="_x0000_i1026" DrawAspect="Icon" ObjectID="_1624356872" r:id="rId20"/>
          </w:object>
        </w:r>
      </w:hyperlink>
    </w:p>
    <w:p w14:paraId="29708D58" w14:textId="77777777" w:rsidR="00F84D07" w:rsidRDefault="00F84D07">
      <w:r>
        <w:br w:type="page"/>
      </w:r>
    </w:p>
    <w:p w14:paraId="5DEB38D7" w14:textId="77777777" w:rsidR="000F09D3" w:rsidRDefault="000F09D3"/>
    <w:p w14:paraId="23F08213" w14:textId="77777777" w:rsidR="00147721" w:rsidRDefault="00147721"/>
    <w:p w14:paraId="5CBAD0F1" w14:textId="77777777" w:rsidR="00E52056" w:rsidRDefault="00F84D07" w:rsidP="00F84D07">
      <w:pPr>
        <w:pStyle w:val="Titolo1"/>
        <w:ind w:left="431" w:hanging="431"/>
      </w:pPr>
      <w:bookmarkStart w:id="54" w:name="_Toc13728195"/>
      <w:r>
        <w:t>Servizi lettura e scrittura</w:t>
      </w:r>
      <w:bookmarkEnd w:id="54"/>
    </w:p>
    <w:p w14:paraId="106382E1" w14:textId="2DEFF24A" w:rsidR="00575C44" w:rsidRDefault="00591257" w:rsidP="00591257">
      <w:pPr>
        <w:pStyle w:val="Corpotesto"/>
      </w:pPr>
      <w:r>
        <w:t>Per popolare le strutture dati contenente le entità grafiche da sincronizzare vengono forniti dei servizi di lettura e scrittura.</w:t>
      </w:r>
      <w:r w:rsidR="00575C44">
        <w:t xml:space="preserve"> Al fine di una corretta sincronizzazione </w:t>
      </w:r>
      <w:r w:rsidR="00575C44" w:rsidRPr="00575C44">
        <w:rPr>
          <w:u w:val="single"/>
        </w:rPr>
        <w:t xml:space="preserve">è </w:t>
      </w:r>
      <w:r w:rsidR="00575C44">
        <w:rPr>
          <w:u w:val="single"/>
        </w:rPr>
        <w:t>indispensabile</w:t>
      </w:r>
      <w:r w:rsidR="00575C44" w:rsidRPr="00575C44">
        <w:rPr>
          <w:u w:val="single"/>
        </w:rPr>
        <w:t xml:space="preserve"> decodificare opportunamente i dati ritornati dalle funzioni di lettura usando le decodifiche</w:t>
      </w:r>
      <w:r w:rsidR="00575C44">
        <w:rPr>
          <w:u w:val="single"/>
        </w:rPr>
        <w:t xml:space="preserve"> </w:t>
      </w:r>
      <w:r w:rsidR="00575C44" w:rsidRPr="00575C44">
        <w:rPr>
          <w:u w:val="single"/>
        </w:rPr>
        <w:t>indicate nel paragrafo</w:t>
      </w:r>
      <w:r w:rsidR="00575C44">
        <w:rPr>
          <w:u w:val="single"/>
        </w:rPr>
        <w:t xml:space="preserve"> 5.9 </w:t>
      </w:r>
      <w:r w:rsidR="00575C44" w:rsidRPr="00575C44">
        <w:rPr>
          <w:u w:val="single"/>
        </w:rPr>
        <w:t>Decodifiche: Tabelle di Catalogo</w:t>
      </w:r>
      <w:r w:rsidR="00575C44">
        <w:rPr>
          <w:u w:val="single"/>
        </w:rPr>
        <w:t>.</w:t>
      </w:r>
    </w:p>
    <w:p w14:paraId="2D173E9E" w14:textId="17F685EB" w:rsidR="00CD0BAB" w:rsidRDefault="00E57A40" w:rsidP="00591257">
      <w:pPr>
        <w:pStyle w:val="Corpotesto"/>
      </w:pPr>
      <w:r>
        <w:rPr>
          <w:highlight w:val="yellow"/>
        </w:rPr>
        <w:t>Nei</w:t>
      </w:r>
      <w:r w:rsidR="00CD0BAB" w:rsidRPr="00EA63BB">
        <w:rPr>
          <w:highlight w:val="yellow"/>
        </w:rPr>
        <w:t xml:space="preserve"> package rilasciati è presente una variabile che ogni OPR deve valorizzare con il proprio codice identificativo (</w:t>
      </w:r>
      <w:proofErr w:type="spellStart"/>
      <w:r w:rsidR="00CD0BAB" w:rsidRPr="00EA63BB">
        <w:rPr>
          <w:highlight w:val="yellow"/>
        </w:rPr>
        <w:t>cod_orpa</w:t>
      </w:r>
      <w:proofErr w:type="spellEnd"/>
      <w:r w:rsidR="00CD0BAB" w:rsidRPr="00EA63BB">
        <w:rPr>
          <w:highlight w:val="yellow"/>
        </w:rPr>
        <w:t>).</w:t>
      </w:r>
    </w:p>
    <w:p w14:paraId="6FCA1015" w14:textId="77777777" w:rsidR="00F84D07" w:rsidRDefault="00591257" w:rsidP="00591257">
      <w:pPr>
        <w:pStyle w:val="Titolo2"/>
      </w:pPr>
      <w:bookmarkStart w:id="55" w:name="_Toc13728196"/>
      <w:r w:rsidRPr="00591257">
        <w:t>Servizi di lettura delle entità grafiche (input per il servizio di scrittura)</w:t>
      </w:r>
      <w:bookmarkEnd w:id="55"/>
    </w:p>
    <w:p w14:paraId="35D7E9EB" w14:textId="77777777" w:rsidR="00591257" w:rsidRDefault="005F36BA" w:rsidP="00591257">
      <w:pPr>
        <w:pStyle w:val="Corpotesto"/>
      </w:pPr>
      <w:r>
        <w:t>I servizi implementati per la lettura dei dati dalla DB dell’OP “con riuso” sono di seguito elencati e descritti ed hanno lo scopo di recuperare i dati di tutte le entità descritte al Capitolo 5 al fine di popolare, mediante i servizi di scrittura, la struttura dati AABS.</w:t>
      </w:r>
    </w:p>
    <w:p w14:paraId="3735B29D" w14:textId="77777777" w:rsidR="00CC4BC7" w:rsidRPr="00024E6A" w:rsidRDefault="00CC4BC7" w:rsidP="00591257">
      <w:pPr>
        <w:pStyle w:val="Corpotesto"/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63"/>
        <w:gridCol w:w="4151"/>
        <w:gridCol w:w="3207"/>
      </w:tblGrid>
      <w:tr w:rsidR="005F36BA" w14:paraId="03156913" w14:textId="77777777" w:rsidTr="00CC4BC7">
        <w:tc>
          <w:tcPr>
            <w:tcW w:w="2263" w:type="dxa"/>
          </w:tcPr>
          <w:p w14:paraId="22120D80" w14:textId="77777777" w:rsidR="005F36BA" w:rsidRPr="00CC4BC7" w:rsidRDefault="005F36BA" w:rsidP="005F36BA">
            <w:pPr>
              <w:pStyle w:val="Corpotesto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C4BC7">
              <w:rPr>
                <w:rFonts w:asciiTheme="minorHAnsi" w:hAnsiTheme="minorHAnsi"/>
                <w:sz w:val="20"/>
                <w:szCs w:val="20"/>
              </w:rPr>
              <w:t>NOME FUNZIONE</w:t>
            </w:r>
          </w:p>
        </w:tc>
        <w:tc>
          <w:tcPr>
            <w:tcW w:w="4151" w:type="dxa"/>
          </w:tcPr>
          <w:p w14:paraId="299CA086" w14:textId="77777777" w:rsidR="005F36BA" w:rsidRPr="00CC4BC7" w:rsidRDefault="005F36BA" w:rsidP="005F36BA">
            <w:pPr>
              <w:pStyle w:val="Corpotesto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C4BC7">
              <w:rPr>
                <w:rFonts w:asciiTheme="minorHAnsi" w:hAnsiTheme="minorHAnsi"/>
                <w:sz w:val="20"/>
                <w:szCs w:val="20"/>
              </w:rPr>
              <w:t>DESCRIZIONE</w:t>
            </w:r>
          </w:p>
        </w:tc>
        <w:tc>
          <w:tcPr>
            <w:tcW w:w="3207" w:type="dxa"/>
          </w:tcPr>
          <w:p w14:paraId="78C6F0EB" w14:textId="77777777" w:rsidR="005F36BA" w:rsidRPr="00CC4BC7" w:rsidRDefault="00CC4BC7" w:rsidP="005F36BA">
            <w:pPr>
              <w:pStyle w:val="Corpotesto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TIPO RESTITUITO</w:t>
            </w:r>
          </w:p>
        </w:tc>
      </w:tr>
      <w:tr w:rsidR="005F36BA" w:rsidRPr="00E4103B" w14:paraId="50A99E97" w14:textId="77777777" w:rsidTr="00CC4BC7">
        <w:tc>
          <w:tcPr>
            <w:tcW w:w="2263" w:type="dxa"/>
          </w:tcPr>
          <w:p w14:paraId="676CC18F" w14:textId="77777777" w:rsidR="005F36BA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getIsolIns</w:t>
            </w:r>
          </w:p>
        </w:tc>
        <w:tc>
          <w:tcPr>
            <w:tcW w:w="4151" w:type="dxa"/>
          </w:tcPr>
          <w:p w14:paraId="524A8BFA" w14:textId="77777777" w:rsidR="005F36BA" w:rsidRPr="00E4103B" w:rsidRDefault="00CC4BC7" w:rsidP="00CC4BC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</w:rPr>
              <w:t xml:space="preserve">La funzione legge le isole aziendali </w:t>
            </w:r>
            <w:r w:rsidR="00B40B57">
              <w:rPr>
                <w:rFonts w:asciiTheme="minorHAnsi" w:hAnsiTheme="minorHAnsi"/>
                <w:sz w:val="20"/>
                <w:szCs w:val="20"/>
              </w:rPr>
              <w:t>di un</w:t>
            </w:r>
            <w:r w:rsidRPr="00E4103B">
              <w:rPr>
                <w:rFonts w:asciiTheme="minorHAnsi" w:hAnsiTheme="minorHAnsi"/>
                <w:sz w:val="20"/>
                <w:szCs w:val="20"/>
              </w:rPr>
              <w:t xml:space="preserve"> determinato piano di coltivazione riportato nella scheda di validazione “sincronizzata”.</w:t>
            </w:r>
          </w:p>
        </w:tc>
        <w:tc>
          <w:tcPr>
            <w:tcW w:w="3207" w:type="dxa"/>
          </w:tcPr>
          <w:p w14:paraId="10E8DE6C" w14:textId="77777777" w:rsidR="005F36BA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AABSISOL_COL</w:t>
            </w:r>
          </w:p>
        </w:tc>
      </w:tr>
      <w:tr w:rsidR="005F36BA" w:rsidRPr="00E4103B" w14:paraId="41F3CD08" w14:textId="77777777" w:rsidTr="00CC4BC7">
        <w:tc>
          <w:tcPr>
            <w:tcW w:w="2263" w:type="dxa"/>
          </w:tcPr>
          <w:p w14:paraId="1635DA07" w14:textId="77777777" w:rsidR="005F36BA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getPartIns</w:t>
            </w:r>
            <w:proofErr w:type="spellEnd"/>
          </w:p>
        </w:tc>
        <w:tc>
          <w:tcPr>
            <w:tcW w:w="4151" w:type="dxa"/>
          </w:tcPr>
          <w:p w14:paraId="2AFA09D9" w14:textId="77777777" w:rsidR="005F36BA" w:rsidRPr="00E4103B" w:rsidRDefault="00CC4BC7" w:rsidP="00CC4BC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</w:rPr>
              <w:t xml:space="preserve">La funzione legge le particelle aziendali </w:t>
            </w:r>
            <w:r w:rsidR="00B40B57">
              <w:rPr>
                <w:rFonts w:asciiTheme="minorHAnsi" w:hAnsiTheme="minorHAnsi"/>
                <w:sz w:val="20"/>
                <w:szCs w:val="20"/>
              </w:rPr>
              <w:t xml:space="preserve">di un </w:t>
            </w:r>
            <w:r w:rsidRPr="00E4103B">
              <w:rPr>
                <w:rFonts w:asciiTheme="minorHAnsi" w:hAnsiTheme="minorHAnsi"/>
                <w:sz w:val="20"/>
                <w:szCs w:val="20"/>
              </w:rPr>
              <w:t>determinato piano di coltivazione riportato nella scheda di validazione “sincronizzata”.</w:t>
            </w:r>
          </w:p>
        </w:tc>
        <w:tc>
          <w:tcPr>
            <w:tcW w:w="3207" w:type="dxa"/>
          </w:tcPr>
          <w:p w14:paraId="5558925D" w14:textId="77777777" w:rsidR="005F36BA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AABSPART_COL</w:t>
            </w:r>
          </w:p>
        </w:tc>
      </w:tr>
      <w:tr w:rsidR="00CC4BC7" w:rsidRPr="00E4103B" w14:paraId="0F3F6BDB" w14:textId="77777777" w:rsidTr="00CC4BC7">
        <w:tc>
          <w:tcPr>
            <w:tcW w:w="2263" w:type="dxa"/>
          </w:tcPr>
          <w:p w14:paraId="410D7E2E" w14:textId="77777777" w:rsidR="00CC4BC7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getAppeIns</w:t>
            </w:r>
            <w:proofErr w:type="spellEnd"/>
          </w:p>
        </w:tc>
        <w:tc>
          <w:tcPr>
            <w:tcW w:w="4151" w:type="dxa"/>
          </w:tcPr>
          <w:p w14:paraId="3DAE6F1F" w14:textId="77777777" w:rsidR="00CC4BC7" w:rsidRPr="00E4103B" w:rsidRDefault="00CC4BC7" w:rsidP="00E4103B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</w:rPr>
              <w:t xml:space="preserve">La funzione legge </w:t>
            </w:r>
            <w:r w:rsidR="00E4103B" w:rsidRPr="00E4103B">
              <w:rPr>
                <w:rFonts w:asciiTheme="minorHAnsi" w:hAnsiTheme="minorHAnsi"/>
                <w:sz w:val="20"/>
                <w:szCs w:val="20"/>
              </w:rPr>
              <w:t xml:space="preserve">gli appezzamenti colturali </w:t>
            </w:r>
            <w:r w:rsidR="00B40B57">
              <w:rPr>
                <w:rFonts w:asciiTheme="minorHAnsi" w:hAnsiTheme="minorHAnsi"/>
                <w:sz w:val="20"/>
                <w:szCs w:val="20"/>
              </w:rPr>
              <w:t>di un</w:t>
            </w:r>
            <w:r w:rsidRPr="00E4103B">
              <w:rPr>
                <w:rFonts w:asciiTheme="minorHAnsi" w:hAnsiTheme="minorHAnsi"/>
                <w:sz w:val="20"/>
                <w:szCs w:val="20"/>
              </w:rPr>
              <w:t xml:space="preserve"> determinato piano di coltivazione riportato nella scheda di validazione “sincronizzata”.</w:t>
            </w:r>
          </w:p>
        </w:tc>
        <w:tc>
          <w:tcPr>
            <w:tcW w:w="3207" w:type="dxa"/>
          </w:tcPr>
          <w:p w14:paraId="67E9CBE1" w14:textId="77777777" w:rsidR="00CC4BC7" w:rsidRPr="00E4103B" w:rsidRDefault="00E4103B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AABSAPPE_COL</w:t>
            </w:r>
          </w:p>
        </w:tc>
      </w:tr>
      <w:tr w:rsidR="00CC4BC7" w:rsidRPr="00E4103B" w14:paraId="35A2DDD7" w14:textId="77777777" w:rsidTr="00CC4BC7">
        <w:tc>
          <w:tcPr>
            <w:tcW w:w="2263" w:type="dxa"/>
          </w:tcPr>
          <w:p w14:paraId="0F19605E" w14:textId="77777777" w:rsidR="00CC4BC7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getAppeDettIns</w:t>
            </w:r>
            <w:proofErr w:type="spellEnd"/>
          </w:p>
        </w:tc>
        <w:tc>
          <w:tcPr>
            <w:tcW w:w="4151" w:type="dxa"/>
          </w:tcPr>
          <w:p w14:paraId="5B92A547" w14:textId="77777777" w:rsidR="00CC4BC7" w:rsidRPr="00E4103B" w:rsidRDefault="00E4103B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</w:rPr>
              <w:t xml:space="preserve">La funzione legge </w:t>
            </w:r>
            <w:proofErr w:type="gramStart"/>
            <w:r w:rsidRPr="00E4103B">
              <w:rPr>
                <w:rFonts w:asciiTheme="minorHAnsi" w:hAnsiTheme="minorHAnsi"/>
                <w:sz w:val="20"/>
                <w:szCs w:val="20"/>
              </w:rPr>
              <w:t>il dettagli</w:t>
            </w:r>
            <w:proofErr w:type="gramEnd"/>
            <w:r w:rsidRPr="00E4103B">
              <w:rPr>
                <w:rFonts w:asciiTheme="minorHAnsi" w:hAnsiTheme="minorHAnsi"/>
                <w:sz w:val="20"/>
                <w:szCs w:val="20"/>
              </w:rPr>
              <w:t xml:space="preserve"> degli appezzamenti colturali restituiti dalla funzione </w:t>
            </w:r>
            <w:proofErr w:type="spellStart"/>
            <w:r w:rsidRPr="00E4103B">
              <w:rPr>
                <w:rFonts w:asciiTheme="minorHAnsi" w:hAnsiTheme="minorHAnsi"/>
                <w:b/>
                <w:i/>
                <w:sz w:val="20"/>
                <w:szCs w:val="20"/>
              </w:rPr>
              <w:t>getAppeIns</w:t>
            </w:r>
            <w:proofErr w:type="spellEnd"/>
          </w:p>
        </w:tc>
        <w:tc>
          <w:tcPr>
            <w:tcW w:w="3207" w:type="dxa"/>
          </w:tcPr>
          <w:p w14:paraId="23DB784D" w14:textId="77777777" w:rsidR="00CC4BC7" w:rsidRPr="00E4103B" w:rsidRDefault="00E4103B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AABSAPPE_DETT_COL</w:t>
            </w:r>
          </w:p>
        </w:tc>
      </w:tr>
      <w:tr w:rsidR="00724DD5" w:rsidRPr="00E4103B" w14:paraId="7D2A7A6F" w14:textId="77777777" w:rsidTr="00CC4BC7">
        <w:tc>
          <w:tcPr>
            <w:tcW w:w="2263" w:type="dxa"/>
          </w:tcPr>
          <w:p w14:paraId="04096CE0" w14:textId="31D46D12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getParcIns</w:t>
            </w:r>
          </w:p>
        </w:tc>
        <w:tc>
          <w:tcPr>
            <w:tcW w:w="4151" w:type="dxa"/>
          </w:tcPr>
          <w:p w14:paraId="78A27708" w14:textId="5EB49928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La funzione legge le parcelle relative ad uno specifico atto amministrativo (domanda).</w:t>
            </w:r>
          </w:p>
        </w:tc>
        <w:tc>
          <w:tcPr>
            <w:tcW w:w="3207" w:type="dxa"/>
          </w:tcPr>
          <w:p w14:paraId="0BBD6DD0" w14:textId="699152DD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AABSPARC_</w:t>
            </w:r>
            <w:r w:rsidR="001C7E47">
              <w:rPr>
                <w:rFonts w:asciiTheme="minorHAnsi" w:hAnsiTheme="minorHAnsi"/>
                <w:sz w:val="20"/>
                <w:szCs w:val="20"/>
                <w:lang w:val="en-US"/>
              </w:rPr>
              <w:t>DU_</w:t>
            </w: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COL</w:t>
            </w:r>
          </w:p>
        </w:tc>
      </w:tr>
      <w:tr w:rsidR="00724DD5" w:rsidRPr="00E4103B" w14:paraId="334E88DA" w14:textId="77777777" w:rsidTr="00CC4BC7">
        <w:tc>
          <w:tcPr>
            <w:tcW w:w="2263" w:type="dxa"/>
          </w:tcPr>
          <w:p w14:paraId="0D341475" w14:textId="70A5D6D7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getParcDettIns</w:t>
            </w:r>
            <w:proofErr w:type="spellEnd"/>
          </w:p>
        </w:tc>
        <w:tc>
          <w:tcPr>
            <w:tcW w:w="4151" w:type="dxa"/>
          </w:tcPr>
          <w:p w14:paraId="22017724" w14:textId="2E9A8EB6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La funzione legge l’elenco degli appezzamenti contenuti nelle parcelle di uno specifico atto amministrativo (domanda)</w:t>
            </w:r>
          </w:p>
        </w:tc>
        <w:tc>
          <w:tcPr>
            <w:tcW w:w="3207" w:type="dxa"/>
          </w:tcPr>
          <w:p w14:paraId="2D44611E" w14:textId="3B400C22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AABSPARC_COL</w:t>
            </w:r>
          </w:p>
        </w:tc>
      </w:tr>
    </w:tbl>
    <w:p w14:paraId="44255FF7" w14:textId="77777777" w:rsidR="005F36BA" w:rsidRDefault="005F36BA" w:rsidP="00591257">
      <w:pPr>
        <w:pStyle w:val="Corpotesto"/>
      </w:pPr>
    </w:p>
    <w:p w14:paraId="68DF5EEB" w14:textId="77777777" w:rsidR="00E4103B" w:rsidRDefault="00E4103B" w:rsidP="00E4103B">
      <w:pPr>
        <w:pStyle w:val="Titolo3"/>
        <w:rPr>
          <w:lang w:val="en-US"/>
        </w:rPr>
      </w:pPr>
      <w:bookmarkStart w:id="56" w:name="_Toc13728197"/>
      <w:proofErr w:type="spellStart"/>
      <w:r w:rsidRPr="00E4103B">
        <w:rPr>
          <w:lang w:val="en-US"/>
        </w:rPr>
        <w:t>getIsolIns</w:t>
      </w:r>
      <w:bookmarkEnd w:id="56"/>
      <w:proofErr w:type="spellEnd"/>
    </w:p>
    <w:p w14:paraId="5C49558E" w14:textId="77777777" w:rsidR="00E4103B" w:rsidRPr="00E93C0F" w:rsidRDefault="00E4103B" w:rsidP="00E4103B">
      <w:pPr>
        <w:pStyle w:val="Corpotesto"/>
      </w:pPr>
      <w:r w:rsidRPr="00E93C0F">
        <w:t xml:space="preserve">La funzione ha lo scopo di recuperare l’elenco delle Isole aziendali </w:t>
      </w:r>
      <w:r w:rsidR="003939B4">
        <w:t>contenute in</w:t>
      </w:r>
      <w:r w:rsidRPr="00E93C0F">
        <w:t xml:space="preserve"> un</w:t>
      </w:r>
      <w:r w:rsidR="003939B4">
        <w:t>a</w:t>
      </w:r>
      <w:r w:rsidRPr="00E93C0F">
        <w:t xml:space="preserve"> determinat</w:t>
      </w:r>
      <w:r w:rsidR="003939B4">
        <w:t>a scheda di validazione da sincronizzare</w:t>
      </w:r>
      <w:r w:rsidRPr="00E93C0F">
        <w:t>.</w:t>
      </w:r>
    </w:p>
    <w:p w14:paraId="04640FEA" w14:textId="77777777" w:rsidR="00E4103B" w:rsidRPr="00E93C0F" w:rsidRDefault="00E4103B" w:rsidP="00E4103B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0DC349FF" w14:textId="77777777" w:rsidR="00E4103B" w:rsidRPr="00A40FE9" w:rsidRDefault="00E4103B" w:rsidP="00E93C0F">
      <w:pPr>
        <w:pStyle w:val="Corpotesto"/>
      </w:pPr>
      <w:proofErr w:type="spellStart"/>
      <w:r w:rsidRPr="00A40FE9">
        <w:t>function</w:t>
      </w:r>
      <w:proofErr w:type="spellEnd"/>
      <w:r w:rsidRPr="00A40FE9">
        <w:t xml:space="preserve"> </w:t>
      </w:r>
      <w:proofErr w:type="spellStart"/>
      <w:proofErr w:type="gramStart"/>
      <w:r w:rsidRPr="00A40FE9">
        <w:t>getIsolIns</w:t>
      </w:r>
      <w:proofErr w:type="spellEnd"/>
      <w:r w:rsidRPr="00A40FE9">
        <w:t>(</w:t>
      </w:r>
      <w:proofErr w:type="spellStart"/>
      <w:proofErr w:type="gramEnd"/>
      <w:r w:rsidR="003939B4" w:rsidRPr="00A40FE9">
        <w:t>cod_scheda</w:t>
      </w:r>
      <w:proofErr w:type="spellEnd"/>
      <w:r w:rsidRPr="00A40FE9">
        <w:t xml:space="preserve"> in </w:t>
      </w:r>
      <w:proofErr w:type="spellStart"/>
      <w:r w:rsidR="003939B4" w:rsidRPr="00A40FE9">
        <w:t>varchar</w:t>
      </w:r>
      <w:proofErr w:type="spellEnd"/>
      <w:r w:rsidRPr="00A40FE9">
        <w:t xml:space="preserve">) </w:t>
      </w:r>
      <w:proofErr w:type="spellStart"/>
      <w:r w:rsidRPr="00A40FE9">
        <w:t>return</w:t>
      </w:r>
      <w:proofErr w:type="spellEnd"/>
      <w:r w:rsidRPr="00A40FE9">
        <w:t xml:space="preserve"> AABSISOL_COL;</w:t>
      </w:r>
    </w:p>
    <w:p w14:paraId="17FA61C7" w14:textId="77777777" w:rsidR="00E4103B" w:rsidRPr="00A40FE9" w:rsidRDefault="00E4103B" w:rsidP="00E4103B"/>
    <w:p w14:paraId="7B85D439" w14:textId="77777777" w:rsidR="00E4103B" w:rsidRPr="00E93C0F" w:rsidRDefault="00E4103B" w:rsidP="00E4103B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AABSISOL_COL</w:t>
      </w:r>
    </w:p>
    <w:p w14:paraId="582B931B" w14:textId="77777777" w:rsidR="00DA7615" w:rsidRPr="00E93C0F" w:rsidRDefault="00DA7615" w:rsidP="00E93C0F">
      <w:pPr>
        <w:pStyle w:val="Corpotesto"/>
      </w:pPr>
      <w:r w:rsidRPr="00E93C0F">
        <w:t>TYPE AABSISOL_COL AS TABLE OF AABSISOL_REC</w:t>
      </w:r>
    </w:p>
    <w:p w14:paraId="1AB74B27" w14:textId="77777777" w:rsidR="00DA7615" w:rsidRPr="00E93C0F" w:rsidRDefault="00DA7615" w:rsidP="00DA7615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AABSISOL_REC</w:t>
      </w:r>
    </w:p>
    <w:p w14:paraId="04CAD091" w14:textId="77777777" w:rsidR="00DA7615" w:rsidRPr="00DA7615" w:rsidRDefault="00DA7615" w:rsidP="00DA7615">
      <w:pPr>
        <w:pStyle w:val="Corpotesto"/>
        <w:spacing w:before="0" w:after="0"/>
        <w:ind w:left="709"/>
        <w:rPr>
          <w:rFonts w:asciiTheme="minorHAnsi" w:hAnsiTheme="minorHAnsi"/>
          <w:sz w:val="20"/>
          <w:szCs w:val="20"/>
        </w:rPr>
      </w:pP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2693"/>
      </w:tblGrid>
      <w:tr w:rsidR="00DA7615" w14:paraId="22FFD8D8" w14:textId="77777777" w:rsidTr="00DA7615">
        <w:tc>
          <w:tcPr>
            <w:tcW w:w="2405" w:type="dxa"/>
            <w:shd w:val="clear" w:color="auto" w:fill="A8D08D" w:themeFill="accent6" w:themeFillTint="99"/>
          </w:tcPr>
          <w:p w14:paraId="73B00365" w14:textId="77777777" w:rsidR="00DA7615" w:rsidRDefault="00DA7615" w:rsidP="00DA7615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427F26CA" w14:textId="77777777" w:rsidR="00DA7615" w:rsidRDefault="00DA7615" w:rsidP="00DA7615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</w:tr>
      <w:tr w:rsidR="00DA7615" w14:paraId="27672E90" w14:textId="77777777" w:rsidTr="00DA7615">
        <w:tc>
          <w:tcPr>
            <w:tcW w:w="2405" w:type="dxa"/>
          </w:tcPr>
          <w:p w14:paraId="4C2E988E" w14:textId="0D40D9C7" w:rsidR="00DA7615" w:rsidRDefault="00EE42A0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CODI_ISOL</w:t>
            </w:r>
          </w:p>
        </w:tc>
        <w:tc>
          <w:tcPr>
            <w:tcW w:w="2693" w:type="dxa"/>
          </w:tcPr>
          <w:p w14:paraId="329F615E" w14:textId="5E8D69C5" w:rsidR="00DA7615" w:rsidRDefault="000C1088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VARCHAR2(100)</w:t>
            </w:r>
          </w:p>
        </w:tc>
      </w:tr>
      <w:tr w:rsidR="00DA7615" w14:paraId="6C2058CC" w14:textId="77777777" w:rsidTr="00DA7615">
        <w:tc>
          <w:tcPr>
            <w:tcW w:w="2405" w:type="dxa"/>
          </w:tcPr>
          <w:p w14:paraId="3C7214DE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DA7615">
              <w:rPr>
                <w:rFonts w:asciiTheme="minorHAnsi" w:hAnsiTheme="minorHAnsi"/>
                <w:sz w:val="20"/>
                <w:szCs w:val="20"/>
              </w:rPr>
              <w:t>DATA_INIZ_ISOL</w:t>
            </w:r>
          </w:p>
        </w:tc>
        <w:tc>
          <w:tcPr>
            <w:tcW w:w="2693" w:type="dxa"/>
          </w:tcPr>
          <w:p w14:paraId="7F975838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DA7615" w14:paraId="5BE209F5" w14:textId="77777777" w:rsidTr="00DA7615">
        <w:tc>
          <w:tcPr>
            <w:tcW w:w="2405" w:type="dxa"/>
          </w:tcPr>
          <w:p w14:paraId="2FFB7F13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DA7615">
              <w:rPr>
                <w:rFonts w:asciiTheme="minorHAnsi" w:hAnsiTheme="minorHAnsi"/>
                <w:sz w:val="20"/>
                <w:szCs w:val="20"/>
              </w:rPr>
              <w:t>DATA_FINE_ISOL</w:t>
            </w:r>
          </w:p>
        </w:tc>
        <w:tc>
          <w:tcPr>
            <w:tcW w:w="2693" w:type="dxa"/>
          </w:tcPr>
          <w:p w14:paraId="5E46C435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DA7615" w14:paraId="6FE36478" w14:textId="77777777" w:rsidTr="00DA7615">
        <w:tc>
          <w:tcPr>
            <w:tcW w:w="2405" w:type="dxa"/>
          </w:tcPr>
          <w:p w14:paraId="09A4DAA4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DA7615">
              <w:rPr>
                <w:rFonts w:asciiTheme="minorHAnsi" w:hAnsiTheme="minorHAnsi"/>
                <w:sz w:val="20"/>
                <w:szCs w:val="20"/>
              </w:rPr>
              <w:t>DATA_RIFE_CONS</w:t>
            </w:r>
          </w:p>
        </w:tc>
        <w:tc>
          <w:tcPr>
            <w:tcW w:w="2693" w:type="dxa"/>
          </w:tcPr>
          <w:p w14:paraId="146488DE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DA7615" w14:paraId="226147FD" w14:textId="77777777" w:rsidTr="00DA7615">
        <w:tc>
          <w:tcPr>
            <w:tcW w:w="2405" w:type="dxa"/>
          </w:tcPr>
          <w:p w14:paraId="019235CD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DA7615">
              <w:rPr>
                <w:rFonts w:asciiTheme="minorHAnsi" w:hAnsiTheme="minorHAnsi"/>
                <w:sz w:val="20"/>
                <w:szCs w:val="20"/>
              </w:rPr>
              <w:t>SUPE_ISOL</w:t>
            </w:r>
          </w:p>
        </w:tc>
        <w:tc>
          <w:tcPr>
            <w:tcW w:w="2693" w:type="dxa"/>
          </w:tcPr>
          <w:p w14:paraId="6126A3A8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  <w:r w:rsidRPr="00DA7615">
              <w:rPr>
                <w:rFonts w:asciiTheme="minorHAnsi" w:hAnsiTheme="minorHAnsi"/>
                <w:sz w:val="20"/>
                <w:szCs w:val="20"/>
              </w:rPr>
              <w:t xml:space="preserve">              </w:t>
            </w:r>
          </w:p>
        </w:tc>
      </w:tr>
      <w:tr w:rsidR="00DA7615" w14:paraId="128A3D9B" w14:textId="77777777" w:rsidTr="00DA7615">
        <w:tc>
          <w:tcPr>
            <w:tcW w:w="2405" w:type="dxa"/>
          </w:tcPr>
          <w:p w14:paraId="09137FB1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DA7615">
              <w:rPr>
                <w:rFonts w:asciiTheme="minorHAnsi" w:hAnsiTheme="minorHAnsi"/>
                <w:sz w:val="20"/>
                <w:szCs w:val="20"/>
              </w:rPr>
              <w:t>SHAPE_ISOL</w:t>
            </w:r>
          </w:p>
        </w:tc>
        <w:tc>
          <w:tcPr>
            <w:tcW w:w="2693" w:type="dxa"/>
          </w:tcPr>
          <w:p w14:paraId="4C16676A" w14:textId="77777777" w:rsidR="00DA7615" w:rsidRDefault="0095662B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SDO_GEOMETRY</w:t>
            </w:r>
          </w:p>
        </w:tc>
      </w:tr>
    </w:tbl>
    <w:p w14:paraId="5C6A0C98" w14:textId="77777777" w:rsidR="00DA7615" w:rsidRPr="00DA7615" w:rsidRDefault="00DA7615" w:rsidP="00DA7615">
      <w:pPr>
        <w:pStyle w:val="Corpotesto"/>
        <w:spacing w:before="0" w:after="0"/>
        <w:ind w:left="709"/>
        <w:rPr>
          <w:rFonts w:asciiTheme="minorHAnsi" w:hAnsiTheme="minorHAnsi"/>
          <w:sz w:val="20"/>
          <w:szCs w:val="20"/>
        </w:rPr>
      </w:pPr>
    </w:p>
    <w:p w14:paraId="6B720047" w14:textId="77777777" w:rsidR="00E4103B" w:rsidRPr="00DA7615" w:rsidRDefault="00E4103B" w:rsidP="00E4103B"/>
    <w:p w14:paraId="0F819490" w14:textId="77777777" w:rsidR="00E4103B" w:rsidRPr="00DA7615" w:rsidRDefault="00E4103B" w:rsidP="00E4103B"/>
    <w:p w14:paraId="792D1A05" w14:textId="77777777" w:rsidR="00E4103B" w:rsidRDefault="005A533E" w:rsidP="00E4103B">
      <w:pPr>
        <w:pStyle w:val="Titolo3"/>
        <w:rPr>
          <w:lang w:val="en-US"/>
        </w:rPr>
      </w:pPr>
      <w:bookmarkStart w:id="57" w:name="_Toc13728198"/>
      <w:r>
        <w:rPr>
          <w:lang w:val="en-US"/>
        </w:rPr>
        <w:t>getPart</w:t>
      </w:r>
      <w:r w:rsidR="00E4103B" w:rsidRPr="00E4103B">
        <w:rPr>
          <w:lang w:val="en-US"/>
        </w:rPr>
        <w:t>Ins</w:t>
      </w:r>
      <w:bookmarkEnd w:id="57"/>
    </w:p>
    <w:p w14:paraId="524C3D7B" w14:textId="77777777" w:rsidR="003939B4" w:rsidRPr="00E93C0F" w:rsidRDefault="003939B4" w:rsidP="00E4103B">
      <w:pPr>
        <w:pStyle w:val="Corpotesto"/>
      </w:pPr>
      <w:r w:rsidRPr="00E93C0F">
        <w:t xml:space="preserve">La funzione ha lo scopo di recuperare l’elenco delle particelle aziendali </w:t>
      </w:r>
      <w:r>
        <w:t>contenute in</w:t>
      </w:r>
      <w:r w:rsidRPr="00E93C0F">
        <w:t xml:space="preserve"> un</w:t>
      </w:r>
      <w:r>
        <w:t>a</w:t>
      </w:r>
      <w:r w:rsidRPr="00E93C0F">
        <w:t xml:space="preserve"> determinat</w:t>
      </w:r>
      <w:r>
        <w:t>a scheda di validazione da sincronizzare.</w:t>
      </w:r>
    </w:p>
    <w:p w14:paraId="51DF87B3" w14:textId="77777777" w:rsidR="00E4103B" w:rsidRPr="00E93C0F" w:rsidRDefault="00E4103B" w:rsidP="00E4103B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0765CD13" w14:textId="77777777" w:rsidR="005A533E" w:rsidRPr="00A40FE9" w:rsidRDefault="005A533E" w:rsidP="002C6AE6">
      <w:pPr>
        <w:pStyle w:val="Corpotesto"/>
        <w:ind w:firstLine="709"/>
      </w:pPr>
      <w:proofErr w:type="spellStart"/>
      <w:r w:rsidRPr="00A40FE9">
        <w:t>function</w:t>
      </w:r>
      <w:proofErr w:type="spellEnd"/>
      <w:r w:rsidRPr="00A40FE9">
        <w:t xml:space="preserve"> </w:t>
      </w:r>
      <w:proofErr w:type="spellStart"/>
      <w:proofErr w:type="gramStart"/>
      <w:r w:rsidRPr="00A40FE9">
        <w:t>getPartIns</w:t>
      </w:r>
      <w:proofErr w:type="spellEnd"/>
      <w:r w:rsidRPr="00A40FE9">
        <w:t>(</w:t>
      </w:r>
      <w:proofErr w:type="spellStart"/>
      <w:proofErr w:type="gramEnd"/>
      <w:r w:rsidR="003939B4" w:rsidRPr="00A40FE9">
        <w:t>cod_scheda</w:t>
      </w:r>
      <w:proofErr w:type="spellEnd"/>
      <w:r w:rsidRPr="00A40FE9">
        <w:t xml:space="preserve"> in </w:t>
      </w:r>
      <w:proofErr w:type="spellStart"/>
      <w:r w:rsidR="003939B4" w:rsidRPr="00A40FE9">
        <w:t>varchar</w:t>
      </w:r>
      <w:proofErr w:type="spellEnd"/>
      <w:r w:rsidRPr="00A40FE9">
        <w:t xml:space="preserve">) </w:t>
      </w:r>
      <w:proofErr w:type="spellStart"/>
      <w:r w:rsidRPr="00A40FE9">
        <w:t>return</w:t>
      </w:r>
      <w:proofErr w:type="spellEnd"/>
      <w:r w:rsidRPr="00A40FE9">
        <w:t xml:space="preserve"> AABSPART_COL;</w:t>
      </w:r>
    </w:p>
    <w:p w14:paraId="67790CB8" w14:textId="77777777" w:rsidR="00E4103B" w:rsidRPr="00A40FE9" w:rsidRDefault="00E4103B" w:rsidP="00E4103B"/>
    <w:p w14:paraId="29E9DF3D" w14:textId="77777777" w:rsidR="00E4103B" w:rsidRPr="00A40FE9" w:rsidRDefault="00E4103B" w:rsidP="00E4103B">
      <w:pPr>
        <w:pStyle w:val="Corpotesto"/>
        <w:rPr>
          <w:b/>
          <w:u w:val="single"/>
        </w:rPr>
      </w:pPr>
      <w:r w:rsidRPr="00A40FE9">
        <w:rPr>
          <w:b/>
          <w:u w:val="single"/>
        </w:rPr>
        <w:t xml:space="preserve">Dettaglio tipo </w:t>
      </w:r>
      <w:r w:rsidR="005A533E" w:rsidRPr="00A40FE9">
        <w:rPr>
          <w:b/>
          <w:u w:val="single"/>
        </w:rPr>
        <w:t>AABSPART_COL</w:t>
      </w:r>
    </w:p>
    <w:p w14:paraId="0C25EC53" w14:textId="77777777" w:rsidR="009E11AE" w:rsidRPr="00E93C0F" w:rsidRDefault="00EB39E5" w:rsidP="00EB39E5">
      <w:pPr>
        <w:pStyle w:val="Corpotesto"/>
        <w:ind w:firstLine="709"/>
        <w:rPr>
          <w:lang w:val="en-US"/>
        </w:rPr>
      </w:pPr>
      <w:r w:rsidRPr="00E93C0F">
        <w:rPr>
          <w:lang w:val="en-US"/>
        </w:rPr>
        <w:t>AABSPART_COL AS TABLE OF AABSPART_REC</w:t>
      </w:r>
    </w:p>
    <w:p w14:paraId="25E7D25E" w14:textId="77777777" w:rsidR="009E11AE" w:rsidRPr="00E93C0F" w:rsidRDefault="009E11AE" w:rsidP="009E11AE">
      <w:pPr>
        <w:pStyle w:val="Corpotesto"/>
        <w:rPr>
          <w:b/>
          <w:u w:val="single"/>
        </w:rPr>
      </w:pPr>
      <w:proofErr w:type="spellStart"/>
      <w:r w:rsidRPr="00E93C0F">
        <w:rPr>
          <w:b/>
          <w:u w:val="single"/>
          <w:lang w:val="en-US"/>
        </w:rPr>
        <w:t>Dettaglio</w:t>
      </w:r>
      <w:proofErr w:type="spellEnd"/>
      <w:r w:rsidRPr="00E93C0F">
        <w:rPr>
          <w:b/>
          <w:u w:val="single"/>
          <w:lang w:val="en-US"/>
        </w:rPr>
        <w:t xml:space="preserve"> </w:t>
      </w:r>
      <w:proofErr w:type="spellStart"/>
      <w:r w:rsidRPr="00E93C0F">
        <w:rPr>
          <w:b/>
          <w:u w:val="single"/>
          <w:lang w:val="en-US"/>
        </w:rPr>
        <w:t>tipo</w:t>
      </w:r>
      <w:proofErr w:type="spellEnd"/>
      <w:r w:rsidRPr="00E93C0F">
        <w:rPr>
          <w:b/>
          <w:u w:val="single"/>
          <w:lang w:val="en-US"/>
        </w:rPr>
        <w:t xml:space="preserve"> </w:t>
      </w:r>
      <w:r w:rsidRPr="00E93C0F">
        <w:rPr>
          <w:b/>
          <w:u w:val="single"/>
        </w:rPr>
        <w:t>AABSPART_REC</w:t>
      </w:r>
    </w:p>
    <w:p w14:paraId="497E2C0D" w14:textId="77777777" w:rsidR="00EB39E5" w:rsidRPr="00EB39E5" w:rsidRDefault="00EB39E5" w:rsidP="00E4103B">
      <w:pPr>
        <w:pStyle w:val="Corpotesto"/>
        <w:rPr>
          <w:rFonts w:asciiTheme="minorHAnsi" w:hAnsiTheme="minorHAnsi"/>
          <w:sz w:val="20"/>
          <w:szCs w:val="20"/>
          <w:lang w:val="en-US"/>
        </w:rPr>
      </w:pPr>
      <w:r>
        <w:rPr>
          <w:rFonts w:asciiTheme="minorHAnsi" w:hAnsiTheme="minorHAnsi"/>
          <w:sz w:val="20"/>
          <w:szCs w:val="20"/>
          <w:lang w:val="en-US"/>
        </w:rPr>
        <w:tab/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2693"/>
      </w:tblGrid>
      <w:tr w:rsidR="00EB39E5" w14:paraId="2506BFD4" w14:textId="77777777" w:rsidTr="00024E6A">
        <w:tc>
          <w:tcPr>
            <w:tcW w:w="2405" w:type="dxa"/>
            <w:shd w:val="clear" w:color="auto" w:fill="A8D08D" w:themeFill="accent6" w:themeFillTint="99"/>
          </w:tcPr>
          <w:p w14:paraId="086CC8A4" w14:textId="77777777" w:rsidR="00EB39E5" w:rsidRDefault="00EB39E5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5059EDDB" w14:textId="77777777" w:rsidR="00EB39E5" w:rsidRDefault="00EB39E5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</w:tr>
      <w:tr w:rsidR="00EB39E5" w14:paraId="37A1A539" w14:textId="77777777" w:rsidTr="00024E6A">
        <w:tc>
          <w:tcPr>
            <w:tcW w:w="2405" w:type="dxa"/>
          </w:tcPr>
          <w:p w14:paraId="0EF9F69E" w14:textId="77777777" w:rsidR="00EB39E5" w:rsidRDefault="00EB39E5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  <w:lang w:val="en-US"/>
              </w:rPr>
              <w:t>CODI_NAZI</w:t>
            </w:r>
          </w:p>
        </w:tc>
        <w:tc>
          <w:tcPr>
            <w:tcW w:w="2693" w:type="dxa"/>
          </w:tcPr>
          <w:p w14:paraId="2676D3A2" w14:textId="77777777" w:rsidR="00EB39E5" w:rsidRDefault="00EB39E5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VARCHAR2(100)</w:t>
            </w:r>
          </w:p>
        </w:tc>
      </w:tr>
      <w:tr w:rsidR="00EB39E5" w14:paraId="461B4CC9" w14:textId="77777777" w:rsidTr="00024E6A">
        <w:tc>
          <w:tcPr>
            <w:tcW w:w="2405" w:type="dxa"/>
          </w:tcPr>
          <w:p w14:paraId="4F4C5E76" w14:textId="77777777" w:rsidR="00EB39E5" w:rsidRDefault="00EB39E5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NUME_FOGL</w:t>
            </w:r>
          </w:p>
        </w:tc>
        <w:tc>
          <w:tcPr>
            <w:tcW w:w="2693" w:type="dxa"/>
          </w:tcPr>
          <w:p w14:paraId="3FD0BE24" w14:textId="77777777" w:rsidR="00EB39E5" w:rsidRDefault="00EB39E5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50496A" w14:paraId="6F2F2F60" w14:textId="77777777" w:rsidTr="00024E6A">
        <w:tc>
          <w:tcPr>
            <w:tcW w:w="2405" w:type="dxa"/>
          </w:tcPr>
          <w:p w14:paraId="25079C5A" w14:textId="4EDEE6C6" w:rsidR="0050496A" w:rsidRPr="00EB39E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NUME</w:t>
            </w:r>
            <w:r w:rsidRPr="00EB39E5">
              <w:rPr>
                <w:rFonts w:asciiTheme="minorHAnsi" w:hAnsiTheme="minorHAnsi"/>
                <w:sz w:val="20"/>
                <w:szCs w:val="20"/>
              </w:rPr>
              <w:t>_PART</w:t>
            </w:r>
          </w:p>
        </w:tc>
        <w:tc>
          <w:tcPr>
            <w:tcW w:w="2693" w:type="dxa"/>
          </w:tcPr>
          <w:p w14:paraId="3005F25A" w14:textId="71BD4235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50496A" w14:paraId="2E8B117B" w14:textId="77777777" w:rsidTr="00024E6A">
        <w:tc>
          <w:tcPr>
            <w:tcW w:w="2405" w:type="dxa"/>
          </w:tcPr>
          <w:p w14:paraId="205D8F77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ID_PART</w:t>
            </w:r>
          </w:p>
        </w:tc>
        <w:tc>
          <w:tcPr>
            <w:tcW w:w="2693" w:type="dxa"/>
          </w:tcPr>
          <w:p w14:paraId="405596E8" w14:textId="60115F6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50496A" w14:paraId="3A15836A" w14:textId="77777777" w:rsidTr="00024E6A">
        <w:tc>
          <w:tcPr>
            <w:tcW w:w="2405" w:type="dxa"/>
          </w:tcPr>
          <w:p w14:paraId="282A754D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CODI_SUBA</w:t>
            </w:r>
          </w:p>
        </w:tc>
        <w:tc>
          <w:tcPr>
            <w:tcW w:w="2693" w:type="dxa"/>
          </w:tcPr>
          <w:p w14:paraId="7FE2C7BC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50496A" w14:paraId="25673520" w14:textId="77777777" w:rsidTr="00024E6A">
        <w:tc>
          <w:tcPr>
            <w:tcW w:w="2405" w:type="dxa"/>
          </w:tcPr>
          <w:p w14:paraId="665F46C2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TIPO_PART</w:t>
            </w:r>
          </w:p>
        </w:tc>
        <w:tc>
          <w:tcPr>
            <w:tcW w:w="2693" w:type="dxa"/>
          </w:tcPr>
          <w:p w14:paraId="702A64BA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  <w:r w:rsidRPr="00DA7615">
              <w:rPr>
                <w:rFonts w:asciiTheme="minorHAnsi" w:hAnsiTheme="minorHAnsi"/>
                <w:sz w:val="20"/>
                <w:szCs w:val="20"/>
              </w:rPr>
              <w:t xml:space="preserve">              </w:t>
            </w:r>
          </w:p>
        </w:tc>
      </w:tr>
      <w:tr w:rsidR="0050496A" w14:paraId="4F79FC02" w14:textId="77777777" w:rsidTr="00024E6A">
        <w:tc>
          <w:tcPr>
            <w:tcW w:w="2405" w:type="dxa"/>
          </w:tcPr>
          <w:p w14:paraId="036DC25A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DATA_INIZ_PART</w:t>
            </w:r>
          </w:p>
        </w:tc>
        <w:tc>
          <w:tcPr>
            <w:tcW w:w="2693" w:type="dxa"/>
          </w:tcPr>
          <w:p w14:paraId="24C5B33D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50496A" w14:paraId="4AB1BC45" w14:textId="77777777" w:rsidTr="00024E6A">
        <w:tc>
          <w:tcPr>
            <w:tcW w:w="2405" w:type="dxa"/>
          </w:tcPr>
          <w:p w14:paraId="15C5B232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DATA_FINE_PART</w:t>
            </w:r>
          </w:p>
        </w:tc>
        <w:tc>
          <w:tcPr>
            <w:tcW w:w="2693" w:type="dxa"/>
          </w:tcPr>
          <w:p w14:paraId="5C51D6FE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50496A" w14:paraId="7A1372B5" w14:textId="77777777" w:rsidTr="00024E6A">
        <w:tc>
          <w:tcPr>
            <w:tcW w:w="2405" w:type="dxa"/>
          </w:tcPr>
          <w:p w14:paraId="1F906F6C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SUPE_CATA</w:t>
            </w:r>
          </w:p>
        </w:tc>
        <w:tc>
          <w:tcPr>
            <w:tcW w:w="2693" w:type="dxa"/>
          </w:tcPr>
          <w:p w14:paraId="030F393C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50496A" w14:paraId="1B1844CC" w14:textId="77777777" w:rsidTr="00024E6A">
        <w:tc>
          <w:tcPr>
            <w:tcW w:w="2405" w:type="dxa"/>
          </w:tcPr>
          <w:p w14:paraId="572487A2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SUPE_COND</w:t>
            </w:r>
          </w:p>
        </w:tc>
        <w:tc>
          <w:tcPr>
            <w:tcW w:w="2693" w:type="dxa"/>
          </w:tcPr>
          <w:p w14:paraId="2F7448C4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50496A" w14:paraId="0E269C60" w14:textId="77777777" w:rsidTr="00024E6A">
        <w:tc>
          <w:tcPr>
            <w:tcW w:w="2405" w:type="dxa"/>
          </w:tcPr>
          <w:p w14:paraId="0D14056D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SHAPE_PART</w:t>
            </w:r>
          </w:p>
        </w:tc>
        <w:tc>
          <w:tcPr>
            <w:tcW w:w="2693" w:type="dxa"/>
          </w:tcPr>
          <w:p w14:paraId="5420ECBB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SDO_GEOMETRY</w:t>
            </w:r>
          </w:p>
        </w:tc>
      </w:tr>
    </w:tbl>
    <w:p w14:paraId="7A49CB90" w14:textId="77777777" w:rsidR="009E11AE" w:rsidRPr="00EB39E5" w:rsidRDefault="009E11AE" w:rsidP="00E4103B">
      <w:pPr>
        <w:pStyle w:val="Corpotesto"/>
        <w:rPr>
          <w:rFonts w:asciiTheme="minorHAnsi" w:hAnsiTheme="minorHAnsi"/>
          <w:sz w:val="20"/>
          <w:szCs w:val="20"/>
          <w:lang w:val="en-US"/>
        </w:rPr>
      </w:pPr>
    </w:p>
    <w:p w14:paraId="7C135875" w14:textId="77777777" w:rsidR="00E4103B" w:rsidRDefault="00E4103B" w:rsidP="00E4103B">
      <w:pPr>
        <w:rPr>
          <w:lang w:val="en-US"/>
        </w:rPr>
      </w:pPr>
    </w:p>
    <w:p w14:paraId="0D35782B" w14:textId="77777777" w:rsidR="00B40B57" w:rsidRDefault="00B40B57" w:rsidP="00B40B57">
      <w:pPr>
        <w:pStyle w:val="Titolo3"/>
        <w:rPr>
          <w:lang w:val="en-US"/>
        </w:rPr>
      </w:pPr>
      <w:bookmarkStart w:id="58" w:name="_Toc13728199"/>
      <w:proofErr w:type="spellStart"/>
      <w:r>
        <w:rPr>
          <w:lang w:val="en-US"/>
        </w:rPr>
        <w:t>getAppe</w:t>
      </w:r>
      <w:r w:rsidRPr="00E4103B">
        <w:rPr>
          <w:lang w:val="en-US"/>
        </w:rPr>
        <w:t>Ins</w:t>
      </w:r>
      <w:bookmarkEnd w:id="58"/>
      <w:proofErr w:type="spellEnd"/>
    </w:p>
    <w:p w14:paraId="574FC03E" w14:textId="77777777" w:rsidR="003939B4" w:rsidRPr="00E93C0F" w:rsidRDefault="003939B4" w:rsidP="003939B4">
      <w:pPr>
        <w:pStyle w:val="Corpotesto"/>
      </w:pPr>
      <w:r w:rsidRPr="00E93C0F">
        <w:t xml:space="preserve">La funzione ha lo scopo di recuperare l’elenco degli appezzamenti colturali </w:t>
      </w:r>
      <w:r>
        <w:t>contenuti in</w:t>
      </w:r>
      <w:r w:rsidRPr="00E93C0F">
        <w:t xml:space="preserve"> un</w:t>
      </w:r>
      <w:r>
        <w:t>a</w:t>
      </w:r>
      <w:r w:rsidRPr="00E93C0F">
        <w:t xml:space="preserve"> determinat</w:t>
      </w:r>
      <w:r>
        <w:t>a scheda di validazione da sincronizzare.</w:t>
      </w:r>
    </w:p>
    <w:p w14:paraId="298EF453" w14:textId="77777777" w:rsidR="00B40B57" w:rsidRPr="00E93C0F" w:rsidRDefault="00B40B57" w:rsidP="00B40B5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6C3FD9E9" w14:textId="77777777" w:rsidR="00B40B57" w:rsidRPr="00A40FE9" w:rsidRDefault="00B40B57" w:rsidP="002C6AE6">
      <w:pPr>
        <w:pStyle w:val="Corpotesto"/>
        <w:ind w:firstLine="709"/>
      </w:pPr>
      <w:proofErr w:type="spellStart"/>
      <w:r w:rsidRPr="00A40FE9">
        <w:lastRenderedPageBreak/>
        <w:t>function</w:t>
      </w:r>
      <w:proofErr w:type="spellEnd"/>
      <w:r w:rsidRPr="00A40FE9">
        <w:t xml:space="preserve"> </w:t>
      </w:r>
      <w:proofErr w:type="spellStart"/>
      <w:proofErr w:type="gramStart"/>
      <w:r w:rsidRPr="00A40FE9">
        <w:t>getAppeIns</w:t>
      </w:r>
      <w:proofErr w:type="spellEnd"/>
      <w:r w:rsidRPr="00A40FE9">
        <w:t>(</w:t>
      </w:r>
      <w:proofErr w:type="spellStart"/>
      <w:proofErr w:type="gramEnd"/>
      <w:r w:rsidR="003939B4" w:rsidRPr="00A40FE9">
        <w:t>cod_scheda</w:t>
      </w:r>
      <w:proofErr w:type="spellEnd"/>
      <w:r w:rsidRPr="00A40FE9">
        <w:t xml:space="preserve"> in </w:t>
      </w:r>
      <w:proofErr w:type="spellStart"/>
      <w:r w:rsidR="003939B4" w:rsidRPr="00A40FE9">
        <w:t>varchar</w:t>
      </w:r>
      <w:proofErr w:type="spellEnd"/>
      <w:r w:rsidRPr="00A40FE9">
        <w:t xml:space="preserve">) </w:t>
      </w:r>
      <w:proofErr w:type="spellStart"/>
      <w:r w:rsidRPr="00A40FE9">
        <w:t>return</w:t>
      </w:r>
      <w:proofErr w:type="spellEnd"/>
      <w:r w:rsidRPr="00A40FE9">
        <w:t xml:space="preserve"> AABSAPPE_COL;</w:t>
      </w:r>
    </w:p>
    <w:p w14:paraId="68979D9A" w14:textId="77777777" w:rsidR="00B40B57" w:rsidRPr="00A40FE9" w:rsidRDefault="00B40B57" w:rsidP="00B40B57"/>
    <w:p w14:paraId="1B8614C2" w14:textId="77777777" w:rsidR="00B40B57" w:rsidRPr="00E93C0F" w:rsidRDefault="00B40B57" w:rsidP="00B40B5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AABSAPPE_COL</w:t>
      </w:r>
    </w:p>
    <w:p w14:paraId="01D71AF7" w14:textId="77777777" w:rsidR="00CA78A2" w:rsidRPr="00E93C0F" w:rsidRDefault="00CA78A2" w:rsidP="00B40B57">
      <w:pPr>
        <w:pStyle w:val="Corpotesto"/>
      </w:pPr>
      <w:r w:rsidRPr="00E93C0F">
        <w:tab/>
        <w:t>AABSAPPE_COL AS TABLE OF AABSAPPE_REC</w:t>
      </w:r>
    </w:p>
    <w:p w14:paraId="343229F5" w14:textId="77777777" w:rsidR="00CA78A2" w:rsidRPr="00E93C0F" w:rsidRDefault="00CA78A2" w:rsidP="00CA78A2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 xml:space="preserve">Dettaglio tipo </w:t>
      </w:r>
      <w:r w:rsidRPr="00E93C0F">
        <w:rPr>
          <w:b/>
          <w:u w:val="single"/>
          <w:lang w:val="en-US"/>
        </w:rPr>
        <w:t>AABSAPPE_REC</w:t>
      </w:r>
    </w:p>
    <w:p w14:paraId="038066A4" w14:textId="77777777" w:rsidR="00CA78A2" w:rsidRPr="00CA78A2" w:rsidRDefault="00CA78A2" w:rsidP="00CA78A2">
      <w:pPr>
        <w:pStyle w:val="Corpotesto"/>
        <w:rPr>
          <w:rFonts w:asciiTheme="minorHAnsi" w:hAnsiTheme="minorHAnsi"/>
          <w:sz w:val="20"/>
          <w:szCs w:val="20"/>
        </w:rPr>
      </w:pPr>
      <w:r w:rsidRPr="00CA78A2">
        <w:rPr>
          <w:rFonts w:asciiTheme="minorHAnsi" w:hAnsiTheme="minorHAnsi"/>
          <w:sz w:val="20"/>
          <w:szCs w:val="20"/>
        </w:rPr>
        <w:tab/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2693"/>
      </w:tblGrid>
      <w:tr w:rsidR="00CA78A2" w14:paraId="25B5AC2B" w14:textId="77777777" w:rsidTr="00024E6A">
        <w:tc>
          <w:tcPr>
            <w:tcW w:w="2405" w:type="dxa"/>
            <w:shd w:val="clear" w:color="auto" w:fill="A8D08D" w:themeFill="accent6" w:themeFillTint="99"/>
          </w:tcPr>
          <w:p w14:paraId="6FEE4265" w14:textId="77777777" w:rsidR="00CA78A2" w:rsidRDefault="00CA78A2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22760BF6" w14:textId="77777777" w:rsidR="00CA78A2" w:rsidRDefault="00CA78A2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</w:tr>
      <w:tr w:rsidR="00CA78A2" w14:paraId="78D03776" w14:textId="77777777" w:rsidTr="00024E6A">
        <w:tc>
          <w:tcPr>
            <w:tcW w:w="2405" w:type="dxa"/>
          </w:tcPr>
          <w:p w14:paraId="459AB241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  <w:lang w:val="en-US"/>
              </w:rPr>
              <w:t>COD_APPE</w:t>
            </w:r>
          </w:p>
        </w:tc>
        <w:tc>
          <w:tcPr>
            <w:tcW w:w="2693" w:type="dxa"/>
          </w:tcPr>
          <w:p w14:paraId="5AB55023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VARCHAR2(100)</w:t>
            </w:r>
          </w:p>
        </w:tc>
      </w:tr>
      <w:tr w:rsidR="00CA78A2" w14:paraId="774C2E97" w14:textId="77777777" w:rsidTr="00024E6A">
        <w:tc>
          <w:tcPr>
            <w:tcW w:w="2405" w:type="dxa"/>
          </w:tcPr>
          <w:p w14:paraId="66ECA785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CODI_RILE</w:t>
            </w:r>
          </w:p>
        </w:tc>
        <w:tc>
          <w:tcPr>
            <w:tcW w:w="2693" w:type="dxa"/>
          </w:tcPr>
          <w:p w14:paraId="1FE38AAF" w14:textId="77777777" w:rsidR="00CA78A2" w:rsidRDefault="006B6B03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CA78A2" w14:paraId="06A57418" w14:textId="77777777" w:rsidTr="00024E6A">
        <w:tc>
          <w:tcPr>
            <w:tcW w:w="2405" w:type="dxa"/>
          </w:tcPr>
          <w:p w14:paraId="40A460F3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CODI_PROD_RILE</w:t>
            </w:r>
          </w:p>
        </w:tc>
        <w:tc>
          <w:tcPr>
            <w:tcW w:w="2693" w:type="dxa"/>
          </w:tcPr>
          <w:p w14:paraId="7D281B1F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CA78A2" w14:paraId="1889BCB2" w14:textId="77777777" w:rsidTr="00024E6A">
        <w:tc>
          <w:tcPr>
            <w:tcW w:w="2405" w:type="dxa"/>
          </w:tcPr>
          <w:p w14:paraId="14636BB4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SUPE_APPE</w:t>
            </w:r>
          </w:p>
        </w:tc>
        <w:tc>
          <w:tcPr>
            <w:tcW w:w="2693" w:type="dxa"/>
          </w:tcPr>
          <w:p w14:paraId="45278798" w14:textId="77777777" w:rsidR="00CA78A2" w:rsidRDefault="006B6B03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A78A2" w14:paraId="3FD3DCFC" w14:textId="77777777" w:rsidTr="00024E6A">
        <w:tc>
          <w:tcPr>
            <w:tcW w:w="2405" w:type="dxa"/>
          </w:tcPr>
          <w:p w14:paraId="7718B068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DATA_INIZ_APPE</w:t>
            </w:r>
          </w:p>
        </w:tc>
        <w:tc>
          <w:tcPr>
            <w:tcW w:w="2693" w:type="dxa"/>
          </w:tcPr>
          <w:p w14:paraId="09348B62" w14:textId="77777777" w:rsidR="00CA78A2" w:rsidRDefault="006B6B03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  <w:r w:rsidR="00CA78A2" w:rsidRPr="00DA7615">
              <w:rPr>
                <w:rFonts w:asciiTheme="minorHAnsi" w:hAnsiTheme="minorHAnsi"/>
                <w:sz w:val="20"/>
                <w:szCs w:val="20"/>
              </w:rPr>
              <w:t xml:space="preserve">              </w:t>
            </w:r>
          </w:p>
        </w:tc>
      </w:tr>
      <w:tr w:rsidR="00CA78A2" w14:paraId="0426F835" w14:textId="77777777" w:rsidTr="00024E6A">
        <w:tc>
          <w:tcPr>
            <w:tcW w:w="2405" w:type="dxa"/>
          </w:tcPr>
          <w:p w14:paraId="3DD173BB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DATA_FINE_APPE</w:t>
            </w:r>
          </w:p>
        </w:tc>
        <w:tc>
          <w:tcPr>
            <w:tcW w:w="2693" w:type="dxa"/>
          </w:tcPr>
          <w:p w14:paraId="2751B204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CA78A2" w14:paraId="421551B2" w14:textId="77777777" w:rsidTr="00024E6A">
        <w:tc>
          <w:tcPr>
            <w:tcW w:w="2405" w:type="dxa"/>
          </w:tcPr>
          <w:p w14:paraId="660CB7EF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SHAPE_APPE</w:t>
            </w:r>
          </w:p>
        </w:tc>
        <w:tc>
          <w:tcPr>
            <w:tcW w:w="2693" w:type="dxa"/>
          </w:tcPr>
          <w:p w14:paraId="10F92BE3" w14:textId="77777777" w:rsidR="00CA78A2" w:rsidRPr="00DA7615" w:rsidRDefault="0095662B" w:rsidP="007B78BB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SDO_GEOMETRY</w:t>
            </w:r>
          </w:p>
        </w:tc>
      </w:tr>
      <w:tr w:rsidR="00CA78A2" w14:paraId="5A49481D" w14:textId="77777777" w:rsidTr="00024E6A">
        <w:tc>
          <w:tcPr>
            <w:tcW w:w="2405" w:type="dxa"/>
          </w:tcPr>
          <w:p w14:paraId="46EBF646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FLAG_BIOL</w:t>
            </w:r>
          </w:p>
        </w:tc>
        <w:tc>
          <w:tcPr>
            <w:tcW w:w="2693" w:type="dxa"/>
          </w:tcPr>
          <w:p w14:paraId="6553C8C0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A78A2" w14:paraId="0614CAF9" w14:textId="77777777" w:rsidTr="00024E6A">
        <w:tc>
          <w:tcPr>
            <w:tcW w:w="2405" w:type="dxa"/>
          </w:tcPr>
          <w:p w14:paraId="48605C9F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FLAG_VINC_AMMI</w:t>
            </w:r>
          </w:p>
        </w:tc>
        <w:tc>
          <w:tcPr>
            <w:tcW w:w="2693" w:type="dxa"/>
          </w:tcPr>
          <w:p w14:paraId="33CE22AB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A78A2" w14:paraId="6A29F712" w14:textId="77777777" w:rsidTr="00024E6A">
        <w:tc>
          <w:tcPr>
            <w:tcW w:w="2405" w:type="dxa"/>
          </w:tcPr>
          <w:p w14:paraId="66BB658E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FLAG_PRAT_SENS</w:t>
            </w:r>
          </w:p>
        </w:tc>
        <w:tc>
          <w:tcPr>
            <w:tcW w:w="2693" w:type="dxa"/>
          </w:tcPr>
          <w:p w14:paraId="3E33F425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A78A2" w14:paraId="252788BC" w14:textId="77777777" w:rsidTr="00024E6A">
        <w:tc>
          <w:tcPr>
            <w:tcW w:w="2405" w:type="dxa"/>
          </w:tcPr>
          <w:p w14:paraId="66F86041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FLAG_PSR</w:t>
            </w:r>
          </w:p>
        </w:tc>
        <w:tc>
          <w:tcPr>
            <w:tcW w:w="2693" w:type="dxa"/>
          </w:tcPr>
          <w:p w14:paraId="61917AF9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A78A2" w14:paraId="0F2E0AD2" w14:textId="77777777" w:rsidTr="00024E6A">
        <w:tc>
          <w:tcPr>
            <w:tcW w:w="2405" w:type="dxa"/>
          </w:tcPr>
          <w:p w14:paraId="78B56BCF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PENDENZA</w:t>
            </w:r>
          </w:p>
        </w:tc>
        <w:tc>
          <w:tcPr>
            <w:tcW w:w="2693" w:type="dxa"/>
          </w:tcPr>
          <w:p w14:paraId="62F5EA65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A78A2" w14:paraId="57E8D595" w14:textId="77777777" w:rsidTr="00024E6A">
        <w:tc>
          <w:tcPr>
            <w:tcW w:w="2405" w:type="dxa"/>
          </w:tcPr>
          <w:p w14:paraId="7461E3DE" w14:textId="5EBE26F0" w:rsidR="00CA78A2" w:rsidRPr="00DA7615" w:rsidRDefault="00BE4C2A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CODI</w:t>
            </w:r>
            <w:r w:rsidR="00CA78A2" w:rsidRPr="00CA78A2">
              <w:rPr>
                <w:rFonts w:asciiTheme="minorHAnsi" w:hAnsiTheme="minorHAnsi"/>
                <w:sz w:val="20"/>
                <w:szCs w:val="20"/>
              </w:rPr>
              <w:t>_ISOL</w:t>
            </w:r>
          </w:p>
        </w:tc>
        <w:tc>
          <w:tcPr>
            <w:tcW w:w="2693" w:type="dxa"/>
          </w:tcPr>
          <w:p w14:paraId="6A6FA3B9" w14:textId="2B87BF6B" w:rsidR="00CA78A2" w:rsidRPr="00DA7615" w:rsidRDefault="00BE4C2A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</w:tbl>
    <w:p w14:paraId="72EDA551" w14:textId="77777777" w:rsidR="00CA78A2" w:rsidRPr="00EB39E5" w:rsidRDefault="00CA78A2" w:rsidP="00CA78A2">
      <w:pPr>
        <w:pStyle w:val="Corpotesto"/>
        <w:rPr>
          <w:rFonts w:asciiTheme="minorHAnsi" w:hAnsiTheme="minorHAnsi"/>
          <w:sz w:val="20"/>
          <w:szCs w:val="20"/>
          <w:lang w:val="en-US"/>
        </w:rPr>
      </w:pPr>
    </w:p>
    <w:p w14:paraId="21EC11C8" w14:textId="77777777" w:rsidR="00B40B57" w:rsidRDefault="00B40B57" w:rsidP="00E4103B"/>
    <w:p w14:paraId="7872FB25" w14:textId="77777777" w:rsidR="00B40B57" w:rsidRDefault="00B40B57" w:rsidP="00B40B57">
      <w:pPr>
        <w:pStyle w:val="Titolo3"/>
        <w:rPr>
          <w:lang w:val="en-US"/>
        </w:rPr>
      </w:pPr>
      <w:bookmarkStart w:id="59" w:name="_getAppeDettIns"/>
      <w:bookmarkStart w:id="60" w:name="_Toc13728200"/>
      <w:bookmarkEnd w:id="59"/>
      <w:r>
        <w:rPr>
          <w:lang w:val="en-US"/>
        </w:rPr>
        <w:t>getAppeDett</w:t>
      </w:r>
      <w:r w:rsidRPr="00E4103B">
        <w:rPr>
          <w:lang w:val="en-US"/>
        </w:rPr>
        <w:t>Ins</w:t>
      </w:r>
      <w:bookmarkEnd w:id="60"/>
    </w:p>
    <w:p w14:paraId="6E19C44F" w14:textId="77777777" w:rsidR="003939B4" w:rsidRPr="00E93C0F" w:rsidRDefault="003939B4" w:rsidP="003939B4">
      <w:pPr>
        <w:pStyle w:val="Corpotesto"/>
      </w:pPr>
      <w:r w:rsidRPr="00E93C0F">
        <w:t xml:space="preserve">La funzione ha lo scopo di recuperare l’elenco </w:t>
      </w:r>
      <w:r>
        <w:t>dei dettagli</w:t>
      </w:r>
      <w:r w:rsidRPr="00E93C0F">
        <w:t xml:space="preserve"> degli appezzamenti colturali </w:t>
      </w:r>
      <w:r>
        <w:t>contenuti in</w:t>
      </w:r>
      <w:r w:rsidRPr="00E93C0F">
        <w:t xml:space="preserve"> un</w:t>
      </w:r>
      <w:r>
        <w:t>a</w:t>
      </w:r>
      <w:r w:rsidRPr="00E93C0F">
        <w:t xml:space="preserve"> determinat</w:t>
      </w:r>
      <w:r>
        <w:t>a scheda di validazione da sincronizzare.</w:t>
      </w:r>
    </w:p>
    <w:p w14:paraId="6D8CECEE" w14:textId="77777777" w:rsidR="003939B4" w:rsidRPr="00E93C0F" w:rsidRDefault="003939B4" w:rsidP="00B40B57">
      <w:pPr>
        <w:pStyle w:val="Corpotesto"/>
      </w:pPr>
    </w:p>
    <w:p w14:paraId="526A4565" w14:textId="77777777" w:rsidR="00B40B57" w:rsidRPr="00E93C0F" w:rsidRDefault="00B40B57" w:rsidP="00B40B5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51F512ED" w14:textId="77777777" w:rsidR="00B40B57" w:rsidRPr="00A40FE9" w:rsidRDefault="00B40B57" w:rsidP="002C6AE6">
      <w:pPr>
        <w:pStyle w:val="Corpotesto"/>
        <w:ind w:firstLine="709"/>
      </w:pPr>
      <w:proofErr w:type="spellStart"/>
      <w:r w:rsidRPr="00A40FE9">
        <w:t>function</w:t>
      </w:r>
      <w:proofErr w:type="spellEnd"/>
      <w:r w:rsidRPr="00A40FE9">
        <w:t xml:space="preserve"> </w:t>
      </w:r>
      <w:proofErr w:type="spellStart"/>
      <w:proofErr w:type="gramStart"/>
      <w:r w:rsidRPr="00A40FE9">
        <w:t>getAppeDettIns</w:t>
      </w:r>
      <w:proofErr w:type="spellEnd"/>
      <w:r w:rsidRPr="00A40FE9">
        <w:t>(</w:t>
      </w:r>
      <w:proofErr w:type="spellStart"/>
      <w:proofErr w:type="gramEnd"/>
      <w:r w:rsidR="003939B4" w:rsidRPr="00A40FE9">
        <w:t>cod_scheda</w:t>
      </w:r>
      <w:proofErr w:type="spellEnd"/>
      <w:r w:rsidRPr="00A40FE9">
        <w:t xml:space="preserve"> in </w:t>
      </w:r>
      <w:proofErr w:type="spellStart"/>
      <w:r w:rsidR="003939B4" w:rsidRPr="00A40FE9">
        <w:t>varchar</w:t>
      </w:r>
      <w:proofErr w:type="spellEnd"/>
      <w:r w:rsidRPr="00A40FE9">
        <w:t xml:space="preserve">) </w:t>
      </w:r>
      <w:proofErr w:type="spellStart"/>
      <w:r w:rsidRPr="00A40FE9">
        <w:t>return</w:t>
      </w:r>
      <w:proofErr w:type="spellEnd"/>
      <w:r w:rsidRPr="00A40FE9">
        <w:t xml:space="preserve"> AABSAPPE_DETT_COL;</w:t>
      </w:r>
    </w:p>
    <w:p w14:paraId="41E3E2C4" w14:textId="77777777" w:rsidR="00B40B57" w:rsidRPr="00A40FE9" w:rsidRDefault="00B40B57" w:rsidP="00B40B57"/>
    <w:p w14:paraId="5E7F5CC8" w14:textId="77777777" w:rsidR="00B40B57" w:rsidRPr="00E93C0F" w:rsidRDefault="00B40B57" w:rsidP="00B40B5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AABSAPPE_DETT_COL</w:t>
      </w:r>
    </w:p>
    <w:p w14:paraId="57174DDB" w14:textId="77777777" w:rsidR="00A5175D" w:rsidRPr="00E93C0F" w:rsidRDefault="00A5175D" w:rsidP="00A5175D">
      <w:pPr>
        <w:pStyle w:val="Corpotesto"/>
        <w:ind w:firstLine="709"/>
      </w:pPr>
      <w:r w:rsidRPr="00E93C0F">
        <w:t>AABSAPPE_DETT_COL AS TABLE OF AABSAPPE_DETT_REC</w:t>
      </w:r>
    </w:p>
    <w:p w14:paraId="3412A54C" w14:textId="77777777" w:rsidR="003D35B2" w:rsidRPr="00E93C0F" w:rsidRDefault="003D35B2" w:rsidP="003D35B2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AABSAPPE_DETT_REC</w:t>
      </w:r>
    </w:p>
    <w:tbl>
      <w:tblPr>
        <w:tblW w:w="4279" w:type="dxa"/>
        <w:tblInd w:w="7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6"/>
        <w:gridCol w:w="1593"/>
      </w:tblGrid>
      <w:tr w:rsidR="002A189A" w:rsidRPr="00A5175D" w14:paraId="5A9FE406" w14:textId="77777777" w:rsidTr="00DA73C7">
        <w:trPr>
          <w:trHeight w:val="300"/>
        </w:trPr>
        <w:tc>
          <w:tcPr>
            <w:tcW w:w="2686" w:type="dxa"/>
            <w:shd w:val="clear" w:color="auto" w:fill="A8D08D" w:themeFill="accent6" w:themeFillTint="99"/>
            <w:noWrap/>
            <w:hideMark/>
          </w:tcPr>
          <w:p w14:paraId="4A5C2D2D" w14:textId="790C55DD" w:rsidR="002A189A" w:rsidRPr="00A5175D" w:rsidRDefault="002A189A" w:rsidP="002A189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1593" w:type="dxa"/>
            <w:shd w:val="clear" w:color="auto" w:fill="A8D08D" w:themeFill="accent6" w:themeFillTint="99"/>
            <w:noWrap/>
            <w:hideMark/>
          </w:tcPr>
          <w:p w14:paraId="4D3DE5A6" w14:textId="62685FE1" w:rsidR="002A189A" w:rsidRPr="00A5175D" w:rsidRDefault="002A189A" w:rsidP="002A189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</w:tr>
      <w:tr w:rsidR="00A5175D" w:rsidRPr="00A5175D" w14:paraId="6E04C042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6DEF3ED9" w14:textId="2490AB61" w:rsidR="00A5175D" w:rsidRPr="00A5175D" w:rsidRDefault="00BE4C2A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</w:t>
            </w:r>
            <w:r w:rsidR="00A5175D" w:rsidRPr="00A5175D">
              <w:rPr>
                <w:rFonts w:asciiTheme="minorHAnsi" w:hAnsiTheme="minorHAnsi"/>
                <w:sz w:val="20"/>
                <w:szCs w:val="20"/>
              </w:rPr>
              <w:t>_APPE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E4AFE26" w14:textId="6E3F9EE7" w:rsidR="00A5175D" w:rsidRPr="00A5175D" w:rsidRDefault="00BE4C2A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49EA4C86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4750969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COD_COLT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79AF01F0" w14:textId="71984C9D" w:rsidR="00A5175D" w:rsidRPr="00A5175D" w:rsidRDefault="00BE4C2A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1A5AF00C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3C867FB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DATA_INIZ_DETT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EDEF49D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A5175D" w:rsidRPr="00A5175D" w14:paraId="65843B9B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2DB7BB00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DATA_FINE_DETT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7C8DC324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A5175D" w:rsidRPr="00A5175D" w14:paraId="6F10AAF6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1CEF8925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SUPE_DETT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C6D1022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75312FC6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6D7B8B90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CODI_DEST_UTIL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7A5F83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09E42F2C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7B02A32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CODI_OCCU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F3B1D6A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61EE6251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11F25F4A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CODI_DEST_USO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1A3E451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3EB4F038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113EB623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CODI_USOO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DDE2818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642F9C69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3E706378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CODI_QUAL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78A4C53D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7ABBEEAC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11904DAD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lastRenderedPageBreak/>
              <w:t>CODI_OCCU_VARI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68009E0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03F6E0B6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16C04528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CODI_PRAT_PERM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6929CEF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BE4C2A" w:rsidRPr="00A5175D" w14:paraId="410ADD77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</w:tcPr>
          <w:p w14:paraId="266912D4" w14:textId="58DEFD3D" w:rsidR="00BE4C2A" w:rsidRPr="00A5175D" w:rsidRDefault="00BE4C2A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CODI_PRAT_ALTR</w:t>
            </w:r>
          </w:p>
        </w:tc>
        <w:tc>
          <w:tcPr>
            <w:tcW w:w="1593" w:type="dxa"/>
            <w:shd w:val="clear" w:color="auto" w:fill="auto"/>
            <w:noWrap/>
            <w:vAlign w:val="bottom"/>
          </w:tcPr>
          <w:p w14:paraId="28041E4B" w14:textId="62732776" w:rsidR="00BE4C2A" w:rsidRPr="00A5175D" w:rsidRDefault="00BE4C2A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7EA8EC5E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311751F4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FLAG_COLT_PRIN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66AFBB14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1A5C9E03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3180C6E3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FLAG_PROD_INTE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45ACC4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67687C60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6E268C1D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FLAG_DOP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7DA291F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4F6F01CE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2E786138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TIPO_DI_SEMINA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B365BDD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161F20FB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70A5117A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TIPO_IRRIGAZIONE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79C66C4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3AEC0FCF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4341045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ANNO_MESE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051530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2E2399DB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0D275C3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POTENZIALITA_IRRIGUA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A0A09B8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2E21CB8A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26D24160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SOSTANZE_PERICOLOSE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6B22B90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6A5EB4FF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618A4060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EFFLUENTI_ZOOTECNICI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FD49B83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499585C2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4E52949F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PRESENZA_TERRAZZAMENTI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11C6683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658580D0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083938F9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STRUTTURE_AZIENDALI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164B659A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5A440C6B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4DAB8A6C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TIPO_DI_IMPIANTO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48EA296D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00E39C3F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7F9D4C32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TIPO_DI_ALLEVAMENTO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0810682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40306287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36EDC965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DESTINAZIONI_PRODUTTIVE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B53FD7C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4435C7D4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1B409EC6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FASE_DI_ALLEVAMENTO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1917E195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0A65A35A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5E3FDA6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ROTAZIONE_COLTURALE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2AB22DF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59D47219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78385B1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FORMA_DI_ALLEVAMENTO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50C097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5C3C0501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462A0EAF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ULTIMO_ANNO_DI_TAGLIO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682351A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</w:tbl>
    <w:p w14:paraId="0598DA0C" w14:textId="77777777" w:rsidR="00B40B57" w:rsidRPr="00DA7615" w:rsidRDefault="00B40B57" w:rsidP="00E4103B"/>
    <w:p w14:paraId="53F1BA4D" w14:textId="77777777" w:rsidR="00C211EE" w:rsidRDefault="00C211EE" w:rsidP="00C211EE">
      <w:pPr>
        <w:pStyle w:val="Titolo3"/>
        <w:rPr>
          <w:lang w:val="en-US"/>
        </w:rPr>
      </w:pPr>
      <w:bookmarkStart w:id="61" w:name="_Toc13728201"/>
      <w:r>
        <w:rPr>
          <w:lang w:val="en-US"/>
        </w:rPr>
        <w:t>getParc</w:t>
      </w:r>
      <w:r w:rsidRPr="00E4103B">
        <w:rPr>
          <w:lang w:val="en-US"/>
        </w:rPr>
        <w:t>Ins</w:t>
      </w:r>
      <w:bookmarkEnd w:id="61"/>
    </w:p>
    <w:p w14:paraId="7B8501CC" w14:textId="77777777" w:rsidR="00C211EE" w:rsidRPr="00E93C0F" w:rsidRDefault="00C211EE" w:rsidP="00C211EE">
      <w:pPr>
        <w:pStyle w:val="Corpotesto"/>
      </w:pPr>
      <w:r w:rsidRPr="00E93C0F">
        <w:t>La funzione ha lo scopo di recuperare l’elenco de</w:t>
      </w:r>
      <w:r w:rsidR="00184F86" w:rsidRPr="00E93C0F">
        <w:t>lle</w:t>
      </w:r>
      <w:r w:rsidRPr="00E93C0F">
        <w:t xml:space="preserve"> </w:t>
      </w:r>
      <w:r w:rsidR="00184F86" w:rsidRPr="00E93C0F">
        <w:t xml:space="preserve">parcelle </w:t>
      </w:r>
      <w:r w:rsidR="003939B4">
        <w:t>di una domanda grafica (</w:t>
      </w:r>
      <w:proofErr w:type="spellStart"/>
      <w:r w:rsidR="003939B4">
        <w:t>atto_ammi</w:t>
      </w:r>
      <w:proofErr w:type="spellEnd"/>
      <w:r w:rsidR="003939B4">
        <w:t>) da sincronizzare</w:t>
      </w:r>
      <w:r w:rsidRPr="00E93C0F">
        <w:t>.</w:t>
      </w:r>
    </w:p>
    <w:p w14:paraId="38A2E98B" w14:textId="77777777" w:rsidR="00C211EE" w:rsidRPr="00E93C0F" w:rsidRDefault="00C211EE" w:rsidP="00C211EE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5CE64BD7" w14:textId="4260D18B" w:rsidR="00C211EE" w:rsidRPr="00E93C0F" w:rsidRDefault="00A64AF9" w:rsidP="00C211EE">
      <w:pPr>
        <w:pStyle w:val="Corpotesto"/>
        <w:ind w:firstLine="709"/>
      </w:pPr>
      <w:proofErr w:type="spellStart"/>
      <w:r w:rsidRPr="00E93C0F">
        <w:t>function</w:t>
      </w:r>
      <w:proofErr w:type="spellEnd"/>
      <w:r w:rsidRPr="00E93C0F">
        <w:t xml:space="preserve"> </w:t>
      </w:r>
      <w:proofErr w:type="spellStart"/>
      <w:proofErr w:type="gramStart"/>
      <w:r w:rsidRPr="00E93C0F">
        <w:t>getParcIns</w:t>
      </w:r>
      <w:proofErr w:type="spellEnd"/>
      <w:r w:rsidRPr="00E93C0F">
        <w:t>(</w:t>
      </w:r>
      <w:proofErr w:type="spellStart"/>
      <w:proofErr w:type="gramEnd"/>
      <w:r w:rsidRPr="00E93C0F">
        <w:t>atto_ammi</w:t>
      </w:r>
      <w:proofErr w:type="spellEnd"/>
      <w:r w:rsidRPr="00E93C0F">
        <w:t xml:space="preserve"> in </w:t>
      </w:r>
      <w:proofErr w:type="spellStart"/>
      <w:r w:rsidRPr="00E93C0F">
        <w:t>number</w:t>
      </w:r>
      <w:proofErr w:type="spellEnd"/>
      <w:r w:rsidRPr="00E93C0F">
        <w:t xml:space="preserve">) </w:t>
      </w:r>
      <w:proofErr w:type="spellStart"/>
      <w:r w:rsidRPr="00E93C0F">
        <w:t>return</w:t>
      </w:r>
      <w:proofErr w:type="spellEnd"/>
      <w:r w:rsidRPr="00E93C0F">
        <w:t xml:space="preserve"> AABSPARC</w:t>
      </w:r>
      <w:r w:rsidR="001C7E47">
        <w:t>_DU</w:t>
      </w:r>
      <w:r w:rsidRPr="00E93C0F">
        <w:t>_COL</w:t>
      </w:r>
      <w:r w:rsidR="00C211EE" w:rsidRPr="00E93C0F">
        <w:t>;</w:t>
      </w:r>
    </w:p>
    <w:p w14:paraId="09F868DA" w14:textId="77777777" w:rsidR="00C211EE" w:rsidRPr="00E93C0F" w:rsidRDefault="00C211EE" w:rsidP="00C211EE"/>
    <w:p w14:paraId="19DB1C55" w14:textId="1C23699B" w:rsidR="00C211EE" w:rsidRPr="00E93C0F" w:rsidRDefault="00C211EE" w:rsidP="00C211EE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</w:t>
      </w:r>
      <w:r w:rsidR="005176E6" w:rsidRPr="00E93C0F">
        <w:rPr>
          <w:b/>
          <w:u w:val="single"/>
        </w:rPr>
        <w:t>PARC</w:t>
      </w:r>
      <w:r w:rsidR="001C7E47">
        <w:rPr>
          <w:b/>
          <w:u w:val="single"/>
        </w:rPr>
        <w:t>_DU</w:t>
      </w:r>
      <w:r w:rsidRPr="00E93C0F">
        <w:rPr>
          <w:b/>
          <w:u w:val="single"/>
        </w:rPr>
        <w:t>_COL</w:t>
      </w:r>
    </w:p>
    <w:p w14:paraId="05DAB802" w14:textId="066318F7" w:rsidR="00C211EE" w:rsidRPr="00A40FE9" w:rsidRDefault="00C211EE" w:rsidP="00C211EE">
      <w:pPr>
        <w:pStyle w:val="Corpotesto"/>
      </w:pPr>
      <w:r w:rsidRPr="00E93C0F">
        <w:tab/>
      </w:r>
      <w:r w:rsidR="006829D5" w:rsidRPr="00A40FE9">
        <w:t>AABSPARC</w:t>
      </w:r>
      <w:r w:rsidRPr="00A40FE9">
        <w:t>_</w:t>
      </w:r>
      <w:r w:rsidR="001C7E47">
        <w:t>DU_</w:t>
      </w:r>
      <w:r w:rsidRPr="00A40FE9">
        <w:t xml:space="preserve">COL AS TABLE OF </w:t>
      </w:r>
      <w:r w:rsidR="006829D5" w:rsidRPr="00A40FE9">
        <w:t>AABSPARC</w:t>
      </w:r>
      <w:r w:rsidR="001C7E47">
        <w:t>_DU</w:t>
      </w:r>
      <w:r w:rsidRPr="00A40FE9">
        <w:t>_REC</w:t>
      </w:r>
    </w:p>
    <w:p w14:paraId="32D1D103" w14:textId="6E566E29" w:rsidR="00C211EE" w:rsidRPr="00E93C0F" w:rsidRDefault="00C211EE" w:rsidP="00C211EE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 xml:space="preserve">Dettaglio tipo </w:t>
      </w:r>
      <w:r w:rsidRPr="00E93C0F">
        <w:rPr>
          <w:b/>
          <w:u w:val="single"/>
          <w:lang w:val="en-US"/>
        </w:rPr>
        <w:t>AABS</w:t>
      </w:r>
      <w:r w:rsidR="00BE1B62" w:rsidRPr="00E93C0F">
        <w:rPr>
          <w:b/>
          <w:u w:val="single"/>
          <w:lang w:val="en-US"/>
        </w:rPr>
        <w:t>PARC</w:t>
      </w:r>
      <w:r w:rsidR="001C7E47">
        <w:rPr>
          <w:b/>
          <w:u w:val="single"/>
          <w:lang w:val="en-US"/>
        </w:rPr>
        <w:t>_DU</w:t>
      </w:r>
      <w:r w:rsidRPr="00E93C0F">
        <w:rPr>
          <w:b/>
          <w:u w:val="single"/>
          <w:lang w:val="en-US"/>
        </w:rPr>
        <w:t>_REC</w:t>
      </w:r>
    </w:p>
    <w:p w14:paraId="364C20FB" w14:textId="031A55B0" w:rsidR="00C211EE" w:rsidRDefault="00C211EE" w:rsidP="00C211EE">
      <w:pPr>
        <w:pStyle w:val="Corpotesto"/>
        <w:rPr>
          <w:rFonts w:asciiTheme="minorHAnsi" w:hAnsiTheme="minorHAnsi"/>
          <w:sz w:val="20"/>
          <w:szCs w:val="20"/>
        </w:rPr>
      </w:pPr>
      <w:r w:rsidRPr="00CA78A2">
        <w:rPr>
          <w:rFonts w:asciiTheme="minorHAnsi" w:hAnsiTheme="minorHAnsi"/>
          <w:sz w:val="20"/>
          <w:szCs w:val="20"/>
        </w:rPr>
        <w:tab/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2693"/>
        <w:gridCol w:w="2693"/>
      </w:tblGrid>
      <w:tr w:rsidR="003D3E37" w14:paraId="54422E44" w14:textId="77777777" w:rsidTr="00D82F49">
        <w:tc>
          <w:tcPr>
            <w:tcW w:w="2405" w:type="dxa"/>
            <w:shd w:val="clear" w:color="auto" w:fill="A8D08D" w:themeFill="accent6" w:themeFillTint="99"/>
          </w:tcPr>
          <w:p w14:paraId="0FD0B7B7" w14:textId="77777777" w:rsidR="003D3E37" w:rsidRDefault="003D3E37" w:rsidP="00D82F49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5524B39B" w14:textId="77777777" w:rsidR="003D3E37" w:rsidRDefault="003D3E37" w:rsidP="00D82F49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7C0B3020" w14:textId="77777777" w:rsidR="003D3E37" w:rsidRDefault="003D3E37" w:rsidP="00D82F49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UTILIZZATO</w:t>
            </w:r>
          </w:p>
        </w:tc>
      </w:tr>
      <w:tr w:rsidR="003D3E37" w:rsidRPr="000E7342" w14:paraId="2BD9CD65" w14:textId="77777777" w:rsidTr="00D82F49">
        <w:tc>
          <w:tcPr>
            <w:tcW w:w="2405" w:type="dxa"/>
            <w:shd w:val="clear" w:color="auto" w:fill="auto"/>
          </w:tcPr>
          <w:p w14:paraId="09F5BD40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CAMPAGNA</w:t>
            </w:r>
          </w:p>
        </w:tc>
        <w:tc>
          <w:tcPr>
            <w:tcW w:w="2693" w:type="dxa"/>
            <w:shd w:val="clear" w:color="auto" w:fill="auto"/>
          </w:tcPr>
          <w:p w14:paraId="3369EBDC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NUMBER</w:t>
            </w:r>
          </w:p>
        </w:tc>
        <w:tc>
          <w:tcPr>
            <w:tcW w:w="2693" w:type="dxa"/>
            <w:shd w:val="clear" w:color="auto" w:fill="auto"/>
          </w:tcPr>
          <w:p w14:paraId="018A25D3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SI</w:t>
            </w:r>
          </w:p>
        </w:tc>
      </w:tr>
      <w:tr w:rsidR="003D3E37" w:rsidRPr="000E7342" w14:paraId="42893379" w14:textId="77777777" w:rsidTr="00D82F49">
        <w:tc>
          <w:tcPr>
            <w:tcW w:w="2405" w:type="dxa"/>
            <w:shd w:val="clear" w:color="auto" w:fill="auto"/>
          </w:tcPr>
          <w:p w14:paraId="5DA968F1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CUAA</w:t>
            </w:r>
          </w:p>
        </w:tc>
        <w:tc>
          <w:tcPr>
            <w:tcW w:w="2693" w:type="dxa"/>
            <w:shd w:val="clear" w:color="auto" w:fill="auto"/>
          </w:tcPr>
          <w:p w14:paraId="472BD54E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VARCHAR2(16)</w:t>
            </w:r>
          </w:p>
        </w:tc>
        <w:tc>
          <w:tcPr>
            <w:tcW w:w="2693" w:type="dxa"/>
            <w:shd w:val="clear" w:color="auto" w:fill="auto"/>
          </w:tcPr>
          <w:p w14:paraId="77A2FB22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SI</w:t>
            </w:r>
          </w:p>
        </w:tc>
      </w:tr>
      <w:tr w:rsidR="003D3E37" w:rsidRPr="000E7342" w14:paraId="49DCB4F0" w14:textId="77777777" w:rsidTr="00D82F49">
        <w:tc>
          <w:tcPr>
            <w:tcW w:w="2405" w:type="dxa"/>
          </w:tcPr>
          <w:p w14:paraId="248886FE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207B0E">
              <w:rPr>
                <w:rFonts w:asciiTheme="minorHAnsi" w:hAnsiTheme="minorHAnsi"/>
                <w:sz w:val="20"/>
                <w:szCs w:val="20"/>
                <w:lang w:val="en-US"/>
              </w:rPr>
              <w:t>ID_ATTO_AMMI</w:t>
            </w:r>
          </w:p>
        </w:tc>
        <w:tc>
          <w:tcPr>
            <w:tcW w:w="2693" w:type="dxa"/>
          </w:tcPr>
          <w:p w14:paraId="24AF968A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NUMBER</w:t>
            </w:r>
          </w:p>
        </w:tc>
        <w:tc>
          <w:tcPr>
            <w:tcW w:w="2693" w:type="dxa"/>
          </w:tcPr>
          <w:p w14:paraId="7F2F04EB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SI</w:t>
            </w:r>
          </w:p>
        </w:tc>
      </w:tr>
      <w:tr w:rsidR="003D3E37" w14:paraId="76EDAFE8" w14:textId="77777777" w:rsidTr="00D82F49">
        <w:tc>
          <w:tcPr>
            <w:tcW w:w="2405" w:type="dxa"/>
          </w:tcPr>
          <w:p w14:paraId="331647E9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67E10">
              <w:rPr>
                <w:rFonts w:asciiTheme="minorHAnsi" w:hAnsiTheme="minorHAnsi"/>
                <w:sz w:val="20"/>
                <w:szCs w:val="20"/>
              </w:rPr>
              <w:t>ID_SCHEDA</w:t>
            </w:r>
          </w:p>
        </w:tc>
        <w:tc>
          <w:tcPr>
            <w:tcW w:w="2693" w:type="dxa"/>
          </w:tcPr>
          <w:p w14:paraId="78D17E9F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  <w:tc>
          <w:tcPr>
            <w:tcW w:w="2693" w:type="dxa"/>
          </w:tcPr>
          <w:p w14:paraId="17F396D2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3D3E37" w14:paraId="71AEC01E" w14:textId="77777777" w:rsidTr="00D82F49">
        <w:tc>
          <w:tcPr>
            <w:tcW w:w="2405" w:type="dxa"/>
          </w:tcPr>
          <w:p w14:paraId="17824B46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ID_PARC</w:t>
            </w:r>
          </w:p>
        </w:tc>
        <w:tc>
          <w:tcPr>
            <w:tcW w:w="2693" w:type="dxa"/>
          </w:tcPr>
          <w:p w14:paraId="7C8E76CC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  <w:tc>
          <w:tcPr>
            <w:tcW w:w="2693" w:type="dxa"/>
          </w:tcPr>
          <w:p w14:paraId="00705D0F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3D3E37" w14:paraId="3342E603" w14:textId="77777777" w:rsidTr="00D82F49">
        <w:tc>
          <w:tcPr>
            <w:tcW w:w="2405" w:type="dxa"/>
          </w:tcPr>
          <w:p w14:paraId="580D3D87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ID_INTE</w:t>
            </w:r>
          </w:p>
        </w:tc>
        <w:tc>
          <w:tcPr>
            <w:tcW w:w="2693" w:type="dxa"/>
          </w:tcPr>
          <w:p w14:paraId="0EFE4860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  <w:tc>
          <w:tcPr>
            <w:tcW w:w="2693" w:type="dxa"/>
          </w:tcPr>
          <w:p w14:paraId="4C2B46AB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3D3E37" w14:paraId="42B1C8F1" w14:textId="77777777" w:rsidTr="00D82F49">
        <w:tc>
          <w:tcPr>
            <w:tcW w:w="2405" w:type="dxa"/>
          </w:tcPr>
          <w:p w14:paraId="287EDD67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SUPERFICIE</w:t>
            </w:r>
          </w:p>
        </w:tc>
        <w:tc>
          <w:tcPr>
            <w:tcW w:w="2693" w:type="dxa"/>
          </w:tcPr>
          <w:p w14:paraId="260089DE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  <w:r w:rsidRPr="00DA7615">
              <w:rPr>
                <w:rFonts w:asciiTheme="minorHAnsi" w:hAnsiTheme="minorHAnsi"/>
                <w:sz w:val="20"/>
                <w:szCs w:val="20"/>
              </w:rPr>
              <w:t xml:space="preserve">       </w:t>
            </w:r>
          </w:p>
        </w:tc>
        <w:tc>
          <w:tcPr>
            <w:tcW w:w="2693" w:type="dxa"/>
          </w:tcPr>
          <w:p w14:paraId="7DB5CE21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3D3E37" w14:paraId="17392F99" w14:textId="77777777" w:rsidTr="00D82F49">
        <w:tc>
          <w:tcPr>
            <w:tcW w:w="2405" w:type="dxa"/>
          </w:tcPr>
          <w:p w14:paraId="39769041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SHAPE</w:t>
            </w:r>
          </w:p>
        </w:tc>
        <w:tc>
          <w:tcPr>
            <w:tcW w:w="2693" w:type="dxa"/>
          </w:tcPr>
          <w:p w14:paraId="1488EB20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SDO_GEOMETRY</w:t>
            </w:r>
          </w:p>
        </w:tc>
        <w:tc>
          <w:tcPr>
            <w:tcW w:w="2693" w:type="dxa"/>
          </w:tcPr>
          <w:p w14:paraId="63B0F879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3D3E37" w14:paraId="277CAA25" w14:textId="77777777" w:rsidTr="00D82F49">
        <w:tc>
          <w:tcPr>
            <w:tcW w:w="2405" w:type="dxa"/>
          </w:tcPr>
          <w:p w14:paraId="07E3BACE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COD_COLT</w:t>
            </w:r>
          </w:p>
        </w:tc>
        <w:tc>
          <w:tcPr>
            <w:tcW w:w="2693" w:type="dxa"/>
          </w:tcPr>
          <w:p w14:paraId="4682297B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  <w:tc>
          <w:tcPr>
            <w:tcW w:w="2693" w:type="dxa"/>
          </w:tcPr>
          <w:p w14:paraId="0A7E39D0" w14:textId="77777777" w:rsidR="003D3E37" w:rsidRDefault="003D3E37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/>
                <w:sz w:val="20"/>
                <w:szCs w:val="20"/>
              </w:rPr>
              <w:t>NO</w:t>
            </w:r>
            <w:proofErr w:type="gramEnd"/>
          </w:p>
        </w:tc>
      </w:tr>
    </w:tbl>
    <w:p w14:paraId="2455EF79" w14:textId="77777777" w:rsidR="003D3E37" w:rsidRDefault="003D3E37" w:rsidP="00C211EE">
      <w:pPr>
        <w:pStyle w:val="Corpotesto"/>
        <w:rPr>
          <w:rFonts w:asciiTheme="minorHAnsi" w:hAnsiTheme="minorHAnsi"/>
          <w:sz w:val="20"/>
          <w:szCs w:val="20"/>
        </w:rPr>
      </w:pPr>
    </w:p>
    <w:p w14:paraId="3D1AFD5B" w14:textId="77777777" w:rsidR="003D3E37" w:rsidRPr="00CA78A2" w:rsidRDefault="003D3E37" w:rsidP="00C211EE">
      <w:pPr>
        <w:pStyle w:val="Corpotesto"/>
        <w:rPr>
          <w:rFonts w:asciiTheme="minorHAnsi" w:hAnsiTheme="minorHAnsi"/>
          <w:sz w:val="20"/>
          <w:szCs w:val="20"/>
        </w:rPr>
      </w:pPr>
    </w:p>
    <w:p w14:paraId="63BC7BB7" w14:textId="77777777" w:rsidR="00112B44" w:rsidRDefault="00112B44" w:rsidP="00112B44">
      <w:pPr>
        <w:pStyle w:val="Titolo3"/>
        <w:rPr>
          <w:lang w:val="en-US"/>
        </w:rPr>
      </w:pPr>
      <w:bookmarkStart w:id="62" w:name="_Toc13728202"/>
      <w:proofErr w:type="spellStart"/>
      <w:r>
        <w:rPr>
          <w:lang w:val="en-US"/>
        </w:rPr>
        <w:t>getParcDett</w:t>
      </w:r>
      <w:r w:rsidRPr="00E4103B">
        <w:rPr>
          <w:lang w:val="en-US"/>
        </w:rPr>
        <w:t>Ins</w:t>
      </w:r>
      <w:bookmarkEnd w:id="62"/>
      <w:proofErr w:type="spellEnd"/>
    </w:p>
    <w:p w14:paraId="50E2F445" w14:textId="77777777" w:rsidR="00112B44" w:rsidRPr="00E93C0F" w:rsidRDefault="00112B44" w:rsidP="00112B44">
      <w:pPr>
        <w:pStyle w:val="Corpotesto"/>
      </w:pPr>
      <w:r w:rsidRPr="00E93C0F">
        <w:t xml:space="preserve">La funzione ha lo scopo di recuperare l’elenco degli appezzamenti relativi alle parcelle </w:t>
      </w:r>
      <w:r w:rsidR="003939B4">
        <w:t>di una domanda grafica (</w:t>
      </w:r>
      <w:proofErr w:type="spellStart"/>
      <w:r w:rsidR="003939B4">
        <w:t>atto_ammi</w:t>
      </w:r>
      <w:proofErr w:type="spellEnd"/>
      <w:r w:rsidR="003939B4">
        <w:t>) da sincronizzare</w:t>
      </w:r>
      <w:r w:rsidRPr="00E93C0F">
        <w:t>.</w:t>
      </w:r>
    </w:p>
    <w:p w14:paraId="2DC1DE46" w14:textId="77777777" w:rsidR="00112B44" w:rsidRPr="00E93C0F" w:rsidRDefault="00112B44" w:rsidP="00112B44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0178E9CB" w14:textId="77777777" w:rsidR="00112B44" w:rsidRPr="00E93C0F" w:rsidRDefault="00112B44" w:rsidP="00112B44">
      <w:pPr>
        <w:pStyle w:val="Corpotesto"/>
        <w:ind w:firstLine="709"/>
      </w:pPr>
      <w:proofErr w:type="spellStart"/>
      <w:r w:rsidRPr="00E93C0F">
        <w:t>function</w:t>
      </w:r>
      <w:proofErr w:type="spellEnd"/>
      <w:r w:rsidRPr="00E93C0F">
        <w:t xml:space="preserve"> </w:t>
      </w:r>
      <w:proofErr w:type="spellStart"/>
      <w:proofErr w:type="gramStart"/>
      <w:r w:rsidRPr="00E93C0F">
        <w:t>getParcDettIns</w:t>
      </w:r>
      <w:proofErr w:type="spellEnd"/>
      <w:r w:rsidRPr="00E93C0F">
        <w:t>(</w:t>
      </w:r>
      <w:proofErr w:type="spellStart"/>
      <w:proofErr w:type="gramEnd"/>
      <w:r w:rsidRPr="00E93C0F">
        <w:t>atto_ammi</w:t>
      </w:r>
      <w:proofErr w:type="spellEnd"/>
      <w:r w:rsidRPr="00E93C0F">
        <w:t xml:space="preserve"> in </w:t>
      </w:r>
      <w:proofErr w:type="spellStart"/>
      <w:r w:rsidRPr="00E93C0F">
        <w:t>number</w:t>
      </w:r>
      <w:proofErr w:type="spellEnd"/>
      <w:r w:rsidRPr="00E93C0F">
        <w:t xml:space="preserve">) </w:t>
      </w:r>
      <w:proofErr w:type="spellStart"/>
      <w:r w:rsidRPr="00E93C0F">
        <w:t>return</w:t>
      </w:r>
      <w:proofErr w:type="spellEnd"/>
      <w:r w:rsidRPr="00E93C0F">
        <w:t xml:space="preserve"> </w:t>
      </w:r>
      <w:bookmarkStart w:id="63" w:name="_GoBack"/>
      <w:r w:rsidRPr="00E93C0F">
        <w:t>AABSPARC_COL</w:t>
      </w:r>
      <w:bookmarkEnd w:id="63"/>
      <w:r w:rsidRPr="00E93C0F">
        <w:t>;</w:t>
      </w:r>
    </w:p>
    <w:p w14:paraId="16ADB35E" w14:textId="77777777" w:rsidR="00112B44" w:rsidRPr="00E93C0F" w:rsidRDefault="00112B44" w:rsidP="00112B44"/>
    <w:p w14:paraId="20C6CD7B" w14:textId="77777777" w:rsidR="00112B44" w:rsidRPr="00E93C0F" w:rsidRDefault="00112B44" w:rsidP="00112B44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AABSPARC_COL</w:t>
      </w:r>
    </w:p>
    <w:p w14:paraId="05C5ACBC" w14:textId="697067FF" w:rsidR="00112B44" w:rsidRPr="00E93C0F" w:rsidRDefault="00112B44" w:rsidP="00112B44">
      <w:pPr>
        <w:pStyle w:val="Corpotesto"/>
      </w:pPr>
      <w:r w:rsidRPr="00E93C0F">
        <w:tab/>
      </w:r>
      <w:r w:rsidR="00B41316" w:rsidRPr="00A40FE9">
        <w:t>AABSPARC_COL AS TABLE OF AABSPARC_REC</w:t>
      </w:r>
    </w:p>
    <w:p w14:paraId="0B80573E" w14:textId="77777777" w:rsidR="00112B44" w:rsidRPr="00E93C0F" w:rsidRDefault="00112B44" w:rsidP="00112B44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AABSPARC_REC</w:t>
      </w:r>
    </w:p>
    <w:p w14:paraId="559FA46D" w14:textId="730919BC" w:rsidR="00112B44" w:rsidRDefault="00112B44" w:rsidP="00112B44">
      <w:pPr>
        <w:pStyle w:val="Corpotesto"/>
      </w:pPr>
      <w:r w:rsidRPr="00E93C0F">
        <w:tab/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2693"/>
        <w:gridCol w:w="2693"/>
      </w:tblGrid>
      <w:tr w:rsidR="005A1AF5" w14:paraId="04F19BF9" w14:textId="77777777" w:rsidTr="00D82F49">
        <w:tc>
          <w:tcPr>
            <w:tcW w:w="2405" w:type="dxa"/>
            <w:shd w:val="clear" w:color="auto" w:fill="A8D08D" w:themeFill="accent6" w:themeFillTint="99"/>
          </w:tcPr>
          <w:p w14:paraId="41BBB0C6" w14:textId="77777777" w:rsidR="005A1AF5" w:rsidRDefault="005A1AF5" w:rsidP="00D82F49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58797000" w14:textId="77777777" w:rsidR="005A1AF5" w:rsidRDefault="005A1AF5" w:rsidP="00D82F49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45CA8232" w14:textId="77777777" w:rsidR="005A1AF5" w:rsidRDefault="005A1AF5" w:rsidP="00D82F49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UTILIZZATO</w:t>
            </w:r>
          </w:p>
        </w:tc>
      </w:tr>
      <w:tr w:rsidR="005A1AF5" w14:paraId="257ACC98" w14:textId="77777777" w:rsidTr="00D82F49">
        <w:tc>
          <w:tcPr>
            <w:tcW w:w="2405" w:type="dxa"/>
          </w:tcPr>
          <w:p w14:paraId="43F950D6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207B0E">
              <w:rPr>
                <w:rFonts w:asciiTheme="minorHAnsi" w:hAnsiTheme="minorHAnsi"/>
                <w:sz w:val="20"/>
                <w:szCs w:val="20"/>
                <w:lang w:val="en-US"/>
              </w:rPr>
              <w:t>ID_ATTO_AMMI</w:t>
            </w:r>
          </w:p>
        </w:tc>
        <w:tc>
          <w:tcPr>
            <w:tcW w:w="2693" w:type="dxa"/>
          </w:tcPr>
          <w:p w14:paraId="4E9EF01E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NUMBER</w:t>
            </w:r>
          </w:p>
        </w:tc>
        <w:tc>
          <w:tcPr>
            <w:tcW w:w="2693" w:type="dxa"/>
          </w:tcPr>
          <w:p w14:paraId="426E8896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SI</w:t>
            </w:r>
          </w:p>
        </w:tc>
      </w:tr>
      <w:tr w:rsidR="005A1AF5" w14:paraId="66CA91E7" w14:textId="77777777" w:rsidTr="00D82F49">
        <w:tc>
          <w:tcPr>
            <w:tcW w:w="2405" w:type="dxa"/>
          </w:tcPr>
          <w:p w14:paraId="73079E7C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67E10">
              <w:rPr>
                <w:rFonts w:asciiTheme="minorHAnsi" w:hAnsiTheme="minorHAnsi"/>
                <w:sz w:val="20"/>
                <w:szCs w:val="20"/>
              </w:rPr>
              <w:t>ID_SCHEDA</w:t>
            </w:r>
          </w:p>
        </w:tc>
        <w:tc>
          <w:tcPr>
            <w:tcW w:w="2693" w:type="dxa"/>
          </w:tcPr>
          <w:p w14:paraId="0657EEE4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  <w:tc>
          <w:tcPr>
            <w:tcW w:w="2693" w:type="dxa"/>
          </w:tcPr>
          <w:p w14:paraId="76744D68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gramStart"/>
            <w:r>
              <w:rPr>
                <w:rFonts w:asciiTheme="minorHAnsi" w:hAnsiTheme="minorHAnsi"/>
                <w:sz w:val="20"/>
                <w:szCs w:val="20"/>
              </w:rPr>
              <w:t>NO</w:t>
            </w:r>
            <w:proofErr w:type="gramEnd"/>
          </w:p>
        </w:tc>
      </w:tr>
      <w:tr w:rsidR="005A1AF5" w14:paraId="11D3DE4E" w14:textId="77777777" w:rsidTr="00D82F49">
        <w:tc>
          <w:tcPr>
            <w:tcW w:w="2405" w:type="dxa"/>
          </w:tcPr>
          <w:p w14:paraId="044C4654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ID_PARC</w:t>
            </w:r>
          </w:p>
        </w:tc>
        <w:tc>
          <w:tcPr>
            <w:tcW w:w="2693" w:type="dxa"/>
          </w:tcPr>
          <w:p w14:paraId="7D32BE35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  <w:tc>
          <w:tcPr>
            <w:tcW w:w="2693" w:type="dxa"/>
          </w:tcPr>
          <w:p w14:paraId="1EB7F237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5A1AF5" w14:paraId="0896843E" w14:textId="77777777" w:rsidTr="00D82F49">
        <w:tc>
          <w:tcPr>
            <w:tcW w:w="2405" w:type="dxa"/>
          </w:tcPr>
          <w:p w14:paraId="08042444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ID_INTE</w:t>
            </w:r>
          </w:p>
        </w:tc>
        <w:tc>
          <w:tcPr>
            <w:tcW w:w="2693" w:type="dxa"/>
          </w:tcPr>
          <w:p w14:paraId="21EFF496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  <w:tc>
          <w:tcPr>
            <w:tcW w:w="2693" w:type="dxa"/>
          </w:tcPr>
          <w:p w14:paraId="0D86D498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/>
                <w:sz w:val="20"/>
                <w:szCs w:val="20"/>
              </w:rPr>
              <w:t>NO</w:t>
            </w:r>
            <w:proofErr w:type="gramEnd"/>
          </w:p>
        </w:tc>
      </w:tr>
      <w:tr w:rsidR="005A1AF5" w14:paraId="79E99D52" w14:textId="77777777" w:rsidTr="00D82F49">
        <w:tc>
          <w:tcPr>
            <w:tcW w:w="2405" w:type="dxa"/>
          </w:tcPr>
          <w:p w14:paraId="115BFAC5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SUPERFICIE</w:t>
            </w:r>
          </w:p>
        </w:tc>
        <w:tc>
          <w:tcPr>
            <w:tcW w:w="2693" w:type="dxa"/>
          </w:tcPr>
          <w:p w14:paraId="10B00C8B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  <w:r w:rsidRPr="00DA7615">
              <w:rPr>
                <w:rFonts w:asciiTheme="minorHAnsi" w:hAnsiTheme="minorHAnsi"/>
                <w:sz w:val="20"/>
                <w:szCs w:val="20"/>
              </w:rPr>
              <w:t xml:space="preserve">       </w:t>
            </w:r>
          </w:p>
        </w:tc>
        <w:tc>
          <w:tcPr>
            <w:tcW w:w="2693" w:type="dxa"/>
          </w:tcPr>
          <w:p w14:paraId="4CDDF415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/>
                <w:sz w:val="20"/>
                <w:szCs w:val="20"/>
              </w:rPr>
              <w:t>NO</w:t>
            </w:r>
            <w:proofErr w:type="gramEnd"/>
          </w:p>
        </w:tc>
      </w:tr>
      <w:tr w:rsidR="005A1AF5" w14:paraId="74530F68" w14:textId="77777777" w:rsidTr="00D82F49">
        <w:tc>
          <w:tcPr>
            <w:tcW w:w="2405" w:type="dxa"/>
          </w:tcPr>
          <w:p w14:paraId="12454EE0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SHAPE</w:t>
            </w:r>
          </w:p>
        </w:tc>
        <w:tc>
          <w:tcPr>
            <w:tcW w:w="2693" w:type="dxa"/>
          </w:tcPr>
          <w:p w14:paraId="07EF9310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SDO_GEOMETRY</w:t>
            </w:r>
          </w:p>
        </w:tc>
        <w:tc>
          <w:tcPr>
            <w:tcW w:w="2693" w:type="dxa"/>
          </w:tcPr>
          <w:p w14:paraId="0CE97C52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/>
                <w:sz w:val="20"/>
                <w:szCs w:val="20"/>
              </w:rPr>
              <w:t>NO</w:t>
            </w:r>
            <w:proofErr w:type="gramEnd"/>
          </w:p>
        </w:tc>
      </w:tr>
      <w:tr w:rsidR="005A1AF5" w14:paraId="4ADE3779" w14:textId="77777777" w:rsidTr="00D82F49">
        <w:tc>
          <w:tcPr>
            <w:tcW w:w="2405" w:type="dxa"/>
          </w:tcPr>
          <w:p w14:paraId="3182FCC5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COD_COLT</w:t>
            </w:r>
          </w:p>
        </w:tc>
        <w:tc>
          <w:tcPr>
            <w:tcW w:w="2693" w:type="dxa"/>
          </w:tcPr>
          <w:p w14:paraId="0927F24D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  <w:tc>
          <w:tcPr>
            <w:tcW w:w="2693" w:type="dxa"/>
          </w:tcPr>
          <w:p w14:paraId="5C873A8E" w14:textId="77777777" w:rsidR="005A1AF5" w:rsidRDefault="005A1AF5" w:rsidP="00D82F49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</w:tbl>
    <w:p w14:paraId="3C0AC23D" w14:textId="77777777" w:rsidR="00591257" w:rsidRPr="00DA7615" w:rsidRDefault="00591257" w:rsidP="00591257">
      <w:pPr>
        <w:pStyle w:val="Corpotesto"/>
      </w:pPr>
    </w:p>
    <w:p w14:paraId="03CA6F76" w14:textId="77777777" w:rsidR="00591257" w:rsidRPr="00591257" w:rsidRDefault="00591257" w:rsidP="00591257">
      <w:pPr>
        <w:pStyle w:val="Titolo2"/>
      </w:pPr>
      <w:bookmarkStart w:id="64" w:name="_Toc13728203"/>
      <w:r w:rsidRPr="00591257">
        <w:t>Servizio di scrittura dei dati sulle tabelle AABS (fornito insieme alla struttura dati, non è necessaria l’implementazione)</w:t>
      </w:r>
      <w:bookmarkEnd w:id="64"/>
    </w:p>
    <w:p w14:paraId="0822B86B" w14:textId="77777777" w:rsidR="003939B4" w:rsidRDefault="00484E82" w:rsidP="005F36BA">
      <w:pPr>
        <w:pStyle w:val="Corpotesto"/>
      </w:pPr>
      <w:r w:rsidRPr="00E93C0F">
        <w:t>L</w:t>
      </w:r>
      <w:r w:rsidR="005F36BA" w:rsidRPr="00E93C0F">
        <w:t>a scrittura dei dati recu</w:t>
      </w:r>
      <w:r w:rsidR="00C66C94" w:rsidRPr="00E93C0F">
        <w:t>perati dal DB dell’OP</w:t>
      </w:r>
      <w:r w:rsidR="005F36BA" w:rsidRPr="00E93C0F">
        <w:t xml:space="preserve"> </w:t>
      </w:r>
      <w:r w:rsidRPr="00E93C0F">
        <w:t xml:space="preserve">è implementata mediante </w:t>
      </w:r>
      <w:r w:rsidR="0033766A" w:rsidRPr="00E93C0F">
        <w:t xml:space="preserve">due </w:t>
      </w:r>
      <w:r w:rsidRPr="00E93C0F">
        <w:t>procedur</w:t>
      </w:r>
      <w:r w:rsidR="0033766A" w:rsidRPr="00E93C0F">
        <w:t xml:space="preserve">e, una per la scrittura delle informazioni dei </w:t>
      </w:r>
      <w:r w:rsidR="003939B4">
        <w:t>“</w:t>
      </w:r>
      <w:r w:rsidR="0033766A" w:rsidRPr="00E93C0F">
        <w:t xml:space="preserve">Fascicoli </w:t>
      </w:r>
      <w:r w:rsidR="003939B4">
        <w:t xml:space="preserve">Grafici” </w:t>
      </w:r>
      <w:r w:rsidR="0033766A" w:rsidRPr="00E93C0F">
        <w:t xml:space="preserve">ed una per le informazioni delle </w:t>
      </w:r>
      <w:r w:rsidR="003939B4">
        <w:t>“</w:t>
      </w:r>
      <w:r w:rsidR="0033766A" w:rsidRPr="00E93C0F">
        <w:t>Domande</w:t>
      </w:r>
      <w:r w:rsidR="003939B4">
        <w:t xml:space="preserve"> Grafiche”</w:t>
      </w:r>
      <w:r w:rsidR="0033766A" w:rsidRPr="00E93C0F">
        <w:t>,</w:t>
      </w:r>
      <w:r w:rsidRPr="00E93C0F">
        <w:t xml:space="preserve"> </w:t>
      </w:r>
      <w:r w:rsidR="0033766A" w:rsidRPr="00E93C0F">
        <w:t xml:space="preserve">che </w:t>
      </w:r>
      <w:r w:rsidR="005F36BA" w:rsidRPr="00E93C0F">
        <w:t xml:space="preserve">di seguito </w:t>
      </w:r>
      <w:r w:rsidR="0033766A" w:rsidRPr="00E93C0F">
        <w:t xml:space="preserve">sono </w:t>
      </w:r>
      <w:r w:rsidR="005F36BA" w:rsidRPr="00E93C0F">
        <w:t>descritt</w:t>
      </w:r>
      <w:r w:rsidR="0033766A" w:rsidRPr="00E93C0F">
        <w:t xml:space="preserve">e. </w:t>
      </w:r>
    </w:p>
    <w:p w14:paraId="37099D57" w14:textId="77777777" w:rsidR="005F36BA" w:rsidRPr="00E93C0F" w:rsidRDefault="0033766A" w:rsidP="005F36BA">
      <w:pPr>
        <w:pStyle w:val="Corpotesto"/>
      </w:pPr>
      <w:r w:rsidRPr="00E93C0F">
        <w:t xml:space="preserve">Lo scopo delle due procedure è quello </w:t>
      </w:r>
      <w:r w:rsidR="005F36BA" w:rsidRPr="00E93C0F">
        <w:t xml:space="preserve">di popolare la struttura dati AABS </w:t>
      </w:r>
      <w:r w:rsidR="00484E82" w:rsidRPr="00E93C0F">
        <w:t xml:space="preserve">di cui </w:t>
      </w:r>
      <w:r w:rsidR="005F36BA" w:rsidRPr="00E93C0F">
        <w:t>al Capitolo 5</w:t>
      </w:r>
      <w:r w:rsidR="003939B4">
        <w:t xml:space="preserve"> che verranno sincronizzate</w:t>
      </w:r>
      <w:r w:rsidR="005F36BA" w:rsidRPr="00E93C0F">
        <w:t>.</w:t>
      </w:r>
      <w:r w:rsidR="0096755B" w:rsidRPr="00E93C0F">
        <w:t xml:space="preserve"> </w:t>
      </w:r>
    </w:p>
    <w:p w14:paraId="06E5DC7D" w14:textId="77777777" w:rsidR="0033766A" w:rsidRDefault="0033766A" w:rsidP="00591257">
      <w:pPr>
        <w:pStyle w:val="Corpotesto"/>
        <w:rPr>
          <w:rFonts w:asciiTheme="minorHAnsi" w:hAnsiTheme="minorHAnsi"/>
          <w:b/>
          <w:sz w:val="20"/>
          <w:szCs w:val="20"/>
          <w:u w:val="single"/>
        </w:rPr>
      </w:pPr>
    </w:p>
    <w:p w14:paraId="3B485EA2" w14:textId="77777777" w:rsidR="0033766A" w:rsidRDefault="0033766A" w:rsidP="0033766A">
      <w:pPr>
        <w:pStyle w:val="Titolo3"/>
        <w:rPr>
          <w:lang w:val="en-US"/>
        </w:rPr>
      </w:pPr>
      <w:bookmarkStart w:id="65" w:name="_Toc13728204"/>
      <w:r>
        <w:rPr>
          <w:lang w:val="en-US"/>
        </w:rPr>
        <w:t>InsScheda</w:t>
      </w:r>
      <w:bookmarkEnd w:id="65"/>
    </w:p>
    <w:p w14:paraId="626341AB" w14:textId="77777777" w:rsidR="008B4F61" w:rsidRDefault="0033766A" w:rsidP="00591257">
      <w:pPr>
        <w:pStyle w:val="Corpotesto"/>
      </w:pPr>
      <w:r w:rsidRPr="00E93C0F">
        <w:t xml:space="preserve">La procedura ha lo scopo di scrivere </w:t>
      </w:r>
      <w:r w:rsidR="00024887" w:rsidRPr="00E93C0F">
        <w:t xml:space="preserve">sul </w:t>
      </w:r>
      <w:proofErr w:type="spellStart"/>
      <w:r w:rsidR="00024887" w:rsidRPr="00E93C0F">
        <w:t>db</w:t>
      </w:r>
      <w:proofErr w:type="spellEnd"/>
      <w:r w:rsidR="00024887" w:rsidRPr="00E93C0F">
        <w:t xml:space="preserve"> AABS </w:t>
      </w:r>
      <w:r w:rsidRPr="00E93C0F">
        <w:t xml:space="preserve">tutte le informazioni </w:t>
      </w:r>
      <w:r w:rsidR="00024887" w:rsidRPr="00E93C0F">
        <w:t>(recuperate dal DB dell’OP mediante le funzioni descritte nei paragrafi 6.1.1, 6.1.2, 6.1.3, 6.1.4) relative al fascicolo</w:t>
      </w:r>
      <w:r w:rsidR="003939B4">
        <w:t xml:space="preserve"> grafico</w:t>
      </w:r>
      <w:r w:rsidR="00024887" w:rsidRPr="00E93C0F">
        <w:t xml:space="preserve"> di un’azienda a partire dalla scheda di validazione. </w:t>
      </w:r>
    </w:p>
    <w:p w14:paraId="14DB2EA4" w14:textId="77777777" w:rsidR="008B4F61" w:rsidRDefault="007F33DF" w:rsidP="00591257">
      <w:pPr>
        <w:pStyle w:val="Corpotesto"/>
      </w:pPr>
      <w:r>
        <w:t>Tale servizio deve essere invocato</w:t>
      </w:r>
      <w:r w:rsidR="002A51B2">
        <w:t xml:space="preserve">, </w:t>
      </w:r>
      <w:r w:rsidR="002A51B2" w:rsidRPr="002A51B2">
        <w:rPr>
          <w:b/>
          <w:u w:val="single"/>
        </w:rPr>
        <w:t>a cura degli OP non in riuso</w:t>
      </w:r>
      <w:r w:rsidR="002A51B2">
        <w:t>,</w:t>
      </w:r>
      <w:r>
        <w:t xml:space="preserve"> a valle del rilascio della scheda di validazione, in quanto è la funzione che innesca la relativa sincronizzazione della scheda di validazione. </w:t>
      </w:r>
    </w:p>
    <w:p w14:paraId="3799042C" w14:textId="0C6D8261" w:rsidR="00024887" w:rsidRPr="00E93C0F" w:rsidRDefault="007F33DF" w:rsidP="00591257">
      <w:pPr>
        <w:pStyle w:val="Corpotesto"/>
      </w:pPr>
      <w:r>
        <w:t xml:space="preserve">Negli OP in riuso tale servizio </w:t>
      </w:r>
      <w:r w:rsidR="004B4D65">
        <w:t xml:space="preserve">deve essere eseguito a valle del richiamo della </w:t>
      </w:r>
      <w:r>
        <w:t xml:space="preserve">funzione </w:t>
      </w:r>
      <w:proofErr w:type="spellStart"/>
      <w:r w:rsidRPr="00DB2A8B">
        <w:rPr>
          <w:b/>
          <w:i/>
        </w:rPr>
        <w:t>registraSchedaValidazioneCuaa</w:t>
      </w:r>
      <w:proofErr w:type="spellEnd"/>
      <w:r>
        <w:rPr>
          <w:b/>
          <w:i/>
        </w:rPr>
        <w:t>.</w:t>
      </w:r>
    </w:p>
    <w:p w14:paraId="0441E77A" w14:textId="77777777" w:rsidR="00484E82" w:rsidRPr="00E93C0F" w:rsidRDefault="00484E82" w:rsidP="00591257">
      <w:pPr>
        <w:pStyle w:val="Corpotesto"/>
      </w:pPr>
      <w:r w:rsidRPr="00E93C0F">
        <w:rPr>
          <w:b/>
          <w:u w:val="single"/>
        </w:rPr>
        <w:t>Firma della procedura</w:t>
      </w:r>
    </w:p>
    <w:p w14:paraId="6F59DE7A" w14:textId="77777777" w:rsidR="003D35B2" w:rsidRPr="00E93C0F" w:rsidRDefault="003D35B2" w:rsidP="005F663B">
      <w:pPr>
        <w:pStyle w:val="Corpotesto"/>
        <w:ind w:firstLine="709"/>
      </w:pPr>
      <w:r w:rsidRPr="00E93C0F">
        <w:t xml:space="preserve">procedure </w:t>
      </w:r>
      <w:proofErr w:type="spellStart"/>
      <w:proofErr w:type="gramStart"/>
      <w:r w:rsidRPr="00E93C0F">
        <w:t>InsScheda</w:t>
      </w:r>
      <w:proofErr w:type="spellEnd"/>
      <w:r w:rsidRPr="00E93C0F">
        <w:t>(</w:t>
      </w:r>
      <w:proofErr w:type="spellStart"/>
      <w:proofErr w:type="gramEnd"/>
      <w:r w:rsidRPr="00E93C0F">
        <w:t>codiCuaa</w:t>
      </w:r>
      <w:proofErr w:type="spellEnd"/>
      <w:r w:rsidRPr="00E93C0F">
        <w:t xml:space="preserve"> in </w:t>
      </w:r>
      <w:r w:rsidR="0096755B" w:rsidRPr="00E93C0F">
        <w:t>varchar2,codiScheda in varchar2</w:t>
      </w:r>
      <w:r w:rsidR="00D42FD8">
        <w:t xml:space="preserve">, </w:t>
      </w:r>
      <w:proofErr w:type="spellStart"/>
      <w:r w:rsidR="00D42FD8">
        <w:t>dataRife</w:t>
      </w:r>
      <w:proofErr w:type="spellEnd"/>
      <w:r w:rsidR="00D42FD8">
        <w:t xml:space="preserve"> in date</w:t>
      </w:r>
      <w:r w:rsidRPr="00E93C0F">
        <w:t>);</w:t>
      </w:r>
    </w:p>
    <w:p w14:paraId="65B8E022" w14:textId="77777777" w:rsidR="0096755B" w:rsidRPr="00E93C0F" w:rsidRDefault="0096755B" w:rsidP="00484E82">
      <w:pPr>
        <w:pStyle w:val="Corpotesto"/>
      </w:pPr>
    </w:p>
    <w:p w14:paraId="007B7543" w14:textId="77777777" w:rsidR="003D35B2" w:rsidRPr="00E93C0F" w:rsidRDefault="0096755B" w:rsidP="0059125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lastRenderedPageBreak/>
        <w:t>Campi in input</w:t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1417"/>
        <w:gridCol w:w="3969"/>
      </w:tblGrid>
      <w:tr w:rsidR="0096755B" w14:paraId="3977148A" w14:textId="77777777" w:rsidTr="0096755B">
        <w:tc>
          <w:tcPr>
            <w:tcW w:w="2405" w:type="dxa"/>
            <w:shd w:val="clear" w:color="auto" w:fill="A8D08D" w:themeFill="accent6" w:themeFillTint="99"/>
          </w:tcPr>
          <w:p w14:paraId="1B4E36F3" w14:textId="77777777" w:rsidR="0096755B" w:rsidRDefault="0096755B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1417" w:type="dxa"/>
            <w:shd w:val="clear" w:color="auto" w:fill="A8D08D" w:themeFill="accent6" w:themeFillTint="99"/>
          </w:tcPr>
          <w:p w14:paraId="229ED72E" w14:textId="77777777" w:rsidR="0096755B" w:rsidRDefault="0096755B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  <w:tc>
          <w:tcPr>
            <w:tcW w:w="3969" w:type="dxa"/>
            <w:shd w:val="clear" w:color="auto" w:fill="A8D08D" w:themeFill="accent6" w:themeFillTint="99"/>
          </w:tcPr>
          <w:p w14:paraId="42B1C8F4" w14:textId="77777777" w:rsidR="0096755B" w:rsidRDefault="0096755B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DESCRIZIONE</w:t>
            </w:r>
          </w:p>
        </w:tc>
      </w:tr>
      <w:tr w:rsidR="0096755B" w14:paraId="7FC72CDC" w14:textId="77777777" w:rsidTr="0096755B">
        <w:tc>
          <w:tcPr>
            <w:tcW w:w="2405" w:type="dxa"/>
          </w:tcPr>
          <w:p w14:paraId="285BD6D7" w14:textId="77777777" w:rsidR="0096755B" w:rsidRDefault="005F663B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484E82">
              <w:rPr>
                <w:rFonts w:asciiTheme="minorHAnsi" w:hAnsiTheme="minorHAnsi"/>
                <w:sz w:val="20"/>
                <w:szCs w:val="20"/>
              </w:rPr>
              <w:t>CODICUAA</w:t>
            </w:r>
          </w:p>
        </w:tc>
        <w:tc>
          <w:tcPr>
            <w:tcW w:w="1417" w:type="dxa"/>
          </w:tcPr>
          <w:p w14:paraId="664DAE60" w14:textId="77777777" w:rsidR="0096755B" w:rsidRDefault="005F663B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484E82">
              <w:rPr>
                <w:rFonts w:asciiTheme="minorHAnsi" w:hAnsiTheme="minorHAnsi"/>
                <w:sz w:val="20"/>
                <w:szCs w:val="20"/>
              </w:rPr>
              <w:t>VARCHAR2</w:t>
            </w:r>
          </w:p>
        </w:tc>
        <w:tc>
          <w:tcPr>
            <w:tcW w:w="3969" w:type="dxa"/>
          </w:tcPr>
          <w:p w14:paraId="4D278286" w14:textId="77777777" w:rsidR="0096755B" w:rsidRDefault="005F663B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CUAA DELL’AZIENDA</w:t>
            </w:r>
          </w:p>
        </w:tc>
      </w:tr>
      <w:tr w:rsidR="0096755B" w14:paraId="5ECAB1AF" w14:textId="77777777" w:rsidTr="0096755B">
        <w:tc>
          <w:tcPr>
            <w:tcW w:w="2405" w:type="dxa"/>
          </w:tcPr>
          <w:p w14:paraId="1711007D" w14:textId="77777777" w:rsidR="0096755B" w:rsidRDefault="005F663B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484E82">
              <w:rPr>
                <w:rFonts w:asciiTheme="minorHAnsi" w:hAnsiTheme="minorHAnsi"/>
                <w:sz w:val="20"/>
                <w:szCs w:val="20"/>
              </w:rPr>
              <w:t>CODISCHEDA</w:t>
            </w:r>
          </w:p>
        </w:tc>
        <w:tc>
          <w:tcPr>
            <w:tcW w:w="1417" w:type="dxa"/>
          </w:tcPr>
          <w:p w14:paraId="024C8BF6" w14:textId="77777777" w:rsidR="0096755B" w:rsidRDefault="005F663B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484E82">
              <w:rPr>
                <w:rFonts w:asciiTheme="minorHAnsi" w:hAnsiTheme="minorHAnsi"/>
                <w:sz w:val="20"/>
                <w:szCs w:val="20"/>
              </w:rPr>
              <w:t>VARCHAR2</w:t>
            </w:r>
          </w:p>
        </w:tc>
        <w:tc>
          <w:tcPr>
            <w:tcW w:w="3969" w:type="dxa"/>
          </w:tcPr>
          <w:p w14:paraId="4DA219F5" w14:textId="77777777" w:rsidR="0096755B" w:rsidRDefault="005F663B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CODICE IDENTIFICATIVO DELLA SCHEDA DI VALIDAZIONE</w:t>
            </w:r>
          </w:p>
        </w:tc>
      </w:tr>
      <w:tr w:rsidR="00D42FD8" w14:paraId="7F48B697" w14:textId="77777777" w:rsidTr="0096755B">
        <w:tc>
          <w:tcPr>
            <w:tcW w:w="2405" w:type="dxa"/>
          </w:tcPr>
          <w:p w14:paraId="210F63B6" w14:textId="77777777" w:rsidR="00D42FD8" w:rsidRPr="00484E82" w:rsidRDefault="00D42FD8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DATARIFE</w:t>
            </w:r>
          </w:p>
        </w:tc>
        <w:tc>
          <w:tcPr>
            <w:tcW w:w="1417" w:type="dxa"/>
          </w:tcPr>
          <w:p w14:paraId="66710E7D" w14:textId="77777777" w:rsidR="00D42FD8" w:rsidRPr="00484E82" w:rsidRDefault="00D42FD8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  <w:tc>
          <w:tcPr>
            <w:tcW w:w="3969" w:type="dxa"/>
          </w:tcPr>
          <w:p w14:paraId="1A45B54B" w14:textId="77777777" w:rsidR="00D42FD8" w:rsidRDefault="00D42FD8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DATA DI RIFERIMENTO DELLA SCHEDA DI VALIDAZIONE</w:t>
            </w:r>
          </w:p>
        </w:tc>
      </w:tr>
    </w:tbl>
    <w:p w14:paraId="2391AF7A" w14:textId="77777777" w:rsidR="0096755B" w:rsidRDefault="0096755B" w:rsidP="00591257">
      <w:pPr>
        <w:pStyle w:val="Corpotesto"/>
      </w:pPr>
    </w:p>
    <w:p w14:paraId="27058F19" w14:textId="77777777" w:rsidR="0033766A" w:rsidRDefault="0033766A" w:rsidP="00591257">
      <w:pPr>
        <w:pStyle w:val="Corpotesto"/>
      </w:pPr>
    </w:p>
    <w:p w14:paraId="1B4F7944" w14:textId="77777777" w:rsidR="0033766A" w:rsidRDefault="0033766A" w:rsidP="0033766A">
      <w:pPr>
        <w:pStyle w:val="Titolo3"/>
        <w:rPr>
          <w:lang w:val="en-US"/>
        </w:rPr>
      </w:pPr>
      <w:bookmarkStart w:id="66" w:name="_Toc13728205"/>
      <w:r>
        <w:rPr>
          <w:lang w:val="en-US"/>
        </w:rPr>
        <w:t>InsParc</w:t>
      </w:r>
      <w:bookmarkEnd w:id="66"/>
    </w:p>
    <w:p w14:paraId="52EBEE9C" w14:textId="77777777" w:rsidR="00164219" w:rsidRPr="00E93C0F" w:rsidRDefault="00024887" w:rsidP="00024887">
      <w:pPr>
        <w:pStyle w:val="Corpotesto"/>
      </w:pPr>
      <w:r w:rsidRPr="00E93C0F">
        <w:t xml:space="preserve">La procedura ha lo scopo di scrivere sul </w:t>
      </w:r>
      <w:proofErr w:type="spellStart"/>
      <w:r w:rsidRPr="00E93C0F">
        <w:t>db</w:t>
      </w:r>
      <w:proofErr w:type="spellEnd"/>
      <w:r w:rsidRPr="00E93C0F">
        <w:t xml:space="preserve"> AABS tutte le informazioni (recuperate dal DB dell’OP mediante le funzioni descritte nei paragrafi 6.1.5, 6.1.6) relative </w:t>
      </w:r>
      <w:r w:rsidR="00974A57" w:rsidRPr="00E93C0F">
        <w:t>alle parcelle di una domanda</w:t>
      </w:r>
      <w:r w:rsidR="003939B4">
        <w:t xml:space="preserve"> grafica</w:t>
      </w:r>
      <w:r w:rsidRPr="00E93C0F">
        <w:t xml:space="preserve">. </w:t>
      </w:r>
    </w:p>
    <w:p w14:paraId="402DA665" w14:textId="77777777" w:rsidR="00164219" w:rsidRPr="00E93C0F" w:rsidRDefault="00164219" w:rsidP="00024887">
      <w:pPr>
        <w:pStyle w:val="Corpotesto"/>
      </w:pPr>
      <w:r w:rsidRPr="00E93C0F">
        <w:t>La Domanda Grafica sarà “sincronizzabile” esclusivamente a valle dell’invio del Fascicolo Grafico, non vengono effettuati controlli di coerenza tra i dati alfanumerici sincronizzati e quelli grafici.</w:t>
      </w:r>
    </w:p>
    <w:p w14:paraId="325554B9" w14:textId="77777777" w:rsidR="00024887" w:rsidRPr="00E93C0F" w:rsidRDefault="003A4AD1" w:rsidP="00024887">
      <w:pPr>
        <w:pStyle w:val="Corpotesto"/>
      </w:pPr>
      <w:r w:rsidRPr="00E93C0F">
        <w:t>Tale servizio deve essere richiamato</w:t>
      </w:r>
      <w:r w:rsidR="008B4F61">
        <w:t xml:space="preserve">, </w:t>
      </w:r>
      <w:r w:rsidR="008B4F61" w:rsidRPr="008B4F61">
        <w:rPr>
          <w:b/>
          <w:u w:val="single"/>
        </w:rPr>
        <w:t>a cura dell’OPR</w:t>
      </w:r>
      <w:r w:rsidR="008B4F61">
        <w:t>,</w:t>
      </w:r>
      <w:r w:rsidRPr="00E93C0F">
        <w:t xml:space="preserve"> a valle </w:t>
      </w:r>
      <w:r w:rsidR="008B4F61">
        <w:t xml:space="preserve">del </w:t>
      </w:r>
      <w:r w:rsidRPr="00E93C0F">
        <w:t>processo di rilascio della domanda, in quanto</w:t>
      </w:r>
      <w:r w:rsidR="003939B4">
        <w:t xml:space="preserve"> è la funzione che</w:t>
      </w:r>
      <w:r w:rsidRPr="00E93C0F">
        <w:t xml:space="preserve"> innesca la</w:t>
      </w:r>
      <w:r w:rsidR="003939B4">
        <w:t xml:space="preserve"> relativa</w:t>
      </w:r>
      <w:r w:rsidRPr="00E93C0F">
        <w:t xml:space="preserve"> sincronizzazione della domanda grafica.</w:t>
      </w:r>
      <w:r w:rsidR="008B4F61">
        <w:t xml:space="preserve"> </w:t>
      </w:r>
    </w:p>
    <w:p w14:paraId="0EA0037E" w14:textId="77777777" w:rsidR="00024887" w:rsidRPr="00E93C0F" w:rsidRDefault="00024887" w:rsidP="00024887">
      <w:pPr>
        <w:pStyle w:val="Corpotesto"/>
      </w:pPr>
      <w:r w:rsidRPr="00E93C0F">
        <w:rPr>
          <w:b/>
          <w:u w:val="single"/>
        </w:rPr>
        <w:t>Firma della procedura</w:t>
      </w:r>
    </w:p>
    <w:p w14:paraId="2BB2BAC9" w14:textId="77777777" w:rsidR="00024887" w:rsidRPr="00E93C0F" w:rsidRDefault="00024887" w:rsidP="00024887">
      <w:pPr>
        <w:pStyle w:val="Corpotesto"/>
        <w:ind w:firstLine="709"/>
      </w:pPr>
      <w:r w:rsidRPr="00E93C0F">
        <w:t xml:space="preserve">procedure </w:t>
      </w:r>
      <w:proofErr w:type="spellStart"/>
      <w:proofErr w:type="gramStart"/>
      <w:r w:rsidRPr="00E93C0F">
        <w:t>InsParc</w:t>
      </w:r>
      <w:proofErr w:type="spellEnd"/>
      <w:r w:rsidRPr="00E93C0F">
        <w:t>(</w:t>
      </w:r>
      <w:proofErr w:type="spellStart"/>
      <w:proofErr w:type="gramEnd"/>
      <w:r w:rsidRPr="00E93C0F">
        <w:t>atto_ammi</w:t>
      </w:r>
      <w:proofErr w:type="spellEnd"/>
      <w:r w:rsidRPr="00E93C0F">
        <w:t xml:space="preserve"> in </w:t>
      </w:r>
      <w:proofErr w:type="spellStart"/>
      <w:r w:rsidRPr="00E93C0F">
        <w:t>number</w:t>
      </w:r>
      <w:proofErr w:type="spellEnd"/>
      <w:r w:rsidRPr="00E93C0F">
        <w:t>);</w:t>
      </w:r>
    </w:p>
    <w:p w14:paraId="02B48BD6" w14:textId="77777777" w:rsidR="00024887" w:rsidRDefault="00024887" w:rsidP="00024887">
      <w:pPr>
        <w:pStyle w:val="Corpotesto"/>
      </w:pPr>
    </w:p>
    <w:p w14:paraId="636549E9" w14:textId="77777777" w:rsidR="00F60361" w:rsidRPr="00E93C0F" w:rsidRDefault="00F60361" w:rsidP="00024887">
      <w:pPr>
        <w:pStyle w:val="Corpotesto"/>
      </w:pPr>
    </w:p>
    <w:p w14:paraId="3FD16031" w14:textId="77777777" w:rsidR="00024887" w:rsidRPr="00E93C0F" w:rsidRDefault="00024887" w:rsidP="0002488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Campi in input</w:t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1417"/>
        <w:gridCol w:w="3969"/>
      </w:tblGrid>
      <w:tr w:rsidR="00024887" w14:paraId="492547FD" w14:textId="77777777" w:rsidTr="003A4AD1">
        <w:tc>
          <w:tcPr>
            <w:tcW w:w="2405" w:type="dxa"/>
            <w:shd w:val="clear" w:color="auto" w:fill="A8D08D" w:themeFill="accent6" w:themeFillTint="99"/>
          </w:tcPr>
          <w:p w14:paraId="5E63FB89" w14:textId="77777777" w:rsidR="00024887" w:rsidRDefault="00024887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1417" w:type="dxa"/>
            <w:shd w:val="clear" w:color="auto" w:fill="A8D08D" w:themeFill="accent6" w:themeFillTint="99"/>
          </w:tcPr>
          <w:p w14:paraId="3CB59867" w14:textId="77777777" w:rsidR="00024887" w:rsidRDefault="00024887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  <w:tc>
          <w:tcPr>
            <w:tcW w:w="3969" w:type="dxa"/>
            <w:shd w:val="clear" w:color="auto" w:fill="A8D08D" w:themeFill="accent6" w:themeFillTint="99"/>
          </w:tcPr>
          <w:p w14:paraId="1DA474E5" w14:textId="77777777" w:rsidR="00024887" w:rsidRDefault="00024887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DESCRIZIONE</w:t>
            </w:r>
          </w:p>
        </w:tc>
      </w:tr>
      <w:tr w:rsidR="00024887" w14:paraId="1086F7B2" w14:textId="77777777" w:rsidTr="003A4AD1">
        <w:tc>
          <w:tcPr>
            <w:tcW w:w="2405" w:type="dxa"/>
          </w:tcPr>
          <w:p w14:paraId="364783BC" w14:textId="77777777" w:rsidR="00024887" w:rsidRDefault="0069206C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ATTO_AMMI</w:t>
            </w:r>
          </w:p>
        </w:tc>
        <w:tc>
          <w:tcPr>
            <w:tcW w:w="1417" w:type="dxa"/>
          </w:tcPr>
          <w:p w14:paraId="7095A06E" w14:textId="77777777" w:rsidR="00024887" w:rsidRDefault="0069206C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  <w:tc>
          <w:tcPr>
            <w:tcW w:w="3969" w:type="dxa"/>
          </w:tcPr>
          <w:p w14:paraId="373893B2" w14:textId="77777777" w:rsidR="00024887" w:rsidRDefault="0069206C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Codice dell’atto amministrativo relativo alla domanda</w:t>
            </w:r>
          </w:p>
        </w:tc>
      </w:tr>
    </w:tbl>
    <w:p w14:paraId="24D92DF3" w14:textId="77777777" w:rsidR="00147721" w:rsidRDefault="00147721" w:rsidP="00024887">
      <w:pPr>
        <w:pStyle w:val="Corpotesto"/>
      </w:pPr>
    </w:p>
    <w:p w14:paraId="203A42B3" w14:textId="4E320A80" w:rsidR="00140671" w:rsidRDefault="00140671" w:rsidP="00450BB3"/>
    <w:p w14:paraId="4DBDF606" w14:textId="77777777" w:rsidR="00140671" w:rsidRPr="00140671" w:rsidRDefault="00140671" w:rsidP="00140671"/>
    <w:p w14:paraId="4B2E248D" w14:textId="77777777" w:rsidR="00140671" w:rsidRPr="00140671" w:rsidRDefault="00140671" w:rsidP="00140671"/>
    <w:p w14:paraId="74891537" w14:textId="77777777" w:rsidR="00140671" w:rsidRPr="00140671" w:rsidRDefault="00140671" w:rsidP="00140671"/>
    <w:p w14:paraId="7795063B" w14:textId="77777777" w:rsidR="00140671" w:rsidRPr="00140671" w:rsidRDefault="00140671" w:rsidP="00140671"/>
    <w:p w14:paraId="1137C984" w14:textId="77777777" w:rsidR="00140671" w:rsidRPr="00140671" w:rsidRDefault="00140671" w:rsidP="00140671"/>
    <w:p w14:paraId="7651CB9E" w14:textId="77777777" w:rsidR="00140671" w:rsidRPr="00140671" w:rsidRDefault="00140671" w:rsidP="00140671"/>
    <w:p w14:paraId="25B81314" w14:textId="77777777" w:rsidR="00140671" w:rsidRPr="00140671" w:rsidRDefault="00140671" w:rsidP="00140671"/>
    <w:p w14:paraId="77A85F3B" w14:textId="77777777" w:rsidR="00140671" w:rsidRPr="00140671" w:rsidRDefault="00140671" w:rsidP="00140671"/>
    <w:p w14:paraId="52794F34" w14:textId="77777777" w:rsidR="00140671" w:rsidRPr="00140671" w:rsidRDefault="00140671" w:rsidP="00140671"/>
    <w:p w14:paraId="46F96B6B" w14:textId="77777777" w:rsidR="00140671" w:rsidRPr="00140671" w:rsidRDefault="00140671" w:rsidP="00140671"/>
    <w:p w14:paraId="738CF7B0" w14:textId="77777777" w:rsidR="00140671" w:rsidRPr="00140671" w:rsidRDefault="00140671" w:rsidP="00140671"/>
    <w:p w14:paraId="70C9B008" w14:textId="0207142D" w:rsidR="00140671" w:rsidRDefault="00140671" w:rsidP="00140671"/>
    <w:p w14:paraId="649DB1ED" w14:textId="10BFB80E" w:rsidR="00024887" w:rsidRPr="00140671" w:rsidRDefault="00140671" w:rsidP="00140671">
      <w:pPr>
        <w:tabs>
          <w:tab w:val="left" w:pos="1118"/>
        </w:tabs>
      </w:pPr>
      <w:r>
        <w:tab/>
      </w:r>
    </w:p>
    <w:sectPr w:rsidR="00024887" w:rsidRPr="00140671" w:rsidSect="003C7354">
      <w:headerReference w:type="default" r:id="rId21"/>
      <w:footerReference w:type="default" r:id="rId22"/>
      <w:footerReference w:type="first" r:id="rId23"/>
      <w:pgSz w:w="11899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A4D6A0" w14:textId="77777777" w:rsidR="004B15D7" w:rsidRDefault="004B15D7">
      <w:r>
        <w:separator/>
      </w:r>
    </w:p>
  </w:endnote>
  <w:endnote w:type="continuationSeparator" w:id="0">
    <w:p w14:paraId="3F0C6561" w14:textId="77777777" w:rsidR="004B15D7" w:rsidRDefault="004B15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lite">
    <w:altName w:val="Cambri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403062" w14:textId="77777777" w:rsidR="00D82F49" w:rsidRPr="00BC75C3" w:rsidRDefault="00D82F49" w:rsidP="003C7354">
    <w:pPr>
      <w:pStyle w:val="Pidipagina"/>
      <w:pBdr>
        <w:top w:val="none" w:sz="0" w:space="0" w:color="auto"/>
      </w:pBd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3458"/>
      <w:gridCol w:w="2952"/>
      <w:gridCol w:w="3211"/>
    </w:tblGrid>
    <w:tr w:rsidR="00D82F49" w:rsidRPr="001A2B24" w14:paraId="7D3C0AE5" w14:textId="77777777">
      <w:tc>
        <w:tcPr>
          <w:tcW w:w="3510" w:type="dxa"/>
        </w:tcPr>
        <w:p w14:paraId="53ED6B65" w14:textId="47D51EFA" w:rsidR="00D82F49" w:rsidRPr="008F21A1" w:rsidRDefault="00D82F49" w:rsidP="00AA1276">
          <w:pPr>
            <w:pStyle w:val="Pidipagina"/>
            <w:pBdr>
              <w:top w:val="none" w:sz="0" w:space="0" w:color="auto"/>
            </w:pBdr>
            <w:rPr>
              <w:sz w:val="18"/>
              <w:szCs w:val="18"/>
              <w:lang w:val="it-IT" w:eastAsia="it-IT"/>
            </w:rPr>
          </w:pPr>
          <w:r>
            <w:rPr>
              <w:sz w:val="18"/>
              <w:szCs w:val="18"/>
              <w:lang w:val="it-IT" w:eastAsia="it-IT"/>
            </w:rPr>
            <w:t>Versione 1.11 del 08-07-2019</w:t>
          </w:r>
        </w:p>
      </w:tc>
      <w:tc>
        <w:tcPr>
          <w:tcW w:w="3008" w:type="dxa"/>
        </w:tcPr>
        <w:p w14:paraId="563DD1CA" w14:textId="77777777" w:rsidR="00D82F49" w:rsidRPr="008F21A1" w:rsidRDefault="00D82F49" w:rsidP="003C7354">
          <w:pPr>
            <w:pStyle w:val="Pidipagina"/>
            <w:pBdr>
              <w:top w:val="none" w:sz="0" w:space="0" w:color="auto"/>
            </w:pBdr>
            <w:rPr>
              <w:sz w:val="18"/>
              <w:szCs w:val="18"/>
              <w:lang w:val="it-IT" w:eastAsia="it-IT"/>
            </w:rPr>
          </w:pPr>
        </w:p>
      </w:tc>
      <w:tc>
        <w:tcPr>
          <w:tcW w:w="3260" w:type="dxa"/>
        </w:tcPr>
        <w:p w14:paraId="1CA612E5" w14:textId="77777777" w:rsidR="00D82F49" w:rsidRPr="008F21A1" w:rsidRDefault="00D82F49" w:rsidP="003C7354">
          <w:pPr>
            <w:pStyle w:val="Pidipagina"/>
            <w:pBdr>
              <w:top w:val="none" w:sz="0" w:space="0" w:color="auto"/>
            </w:pBdr>
            <w:jc w:val="right"/>
            <w:rPr>
              <w:sz w:val="18"/>
              <w:szCs w:val="18"/>
              <w:lang w:val="it-IT" w:eastAsia="it-IT"/>
            </w:rPr>
          </w:pPr>
          <w:r w:rsidRPr="008F21A1">
            <w:rPr>
              <w:sz w:val="18"/>
              <w:szCs w:val="18"/>
              <w:lang w:val="it-IT" w:eastAsia="it-IT"/>
            </w:rPr>
            <w:t>Pagina</w:t>
          </w:r>
        </w:p>
        <w:p w14:paraId="2A2F8CDF" w14:textId="04CCF8F7" w:rsidR="00D82F49" w:rsidRPr="008F21A1" w:rsidRDefault="00D82F49" w:rsidP="003C7354">
          <w:pPr>
            <w:pStyle w:val="Pidipagina"/>
            <w:pBdr>
              <w:top w:val="none" w:sz="0" w:space="0" w:color="auto"/>
            </w:pBdr>
            <w:jc w:val="right"/>
            <w:rPr>
              <w:sz w:val="18"/>
              <w:szCs w:val="18"/>
              <w:lang w:val="it-IT" w:eastAsia="it-IT"/>
            </w:rPr>
          </w:pP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begin"/>
          </w:r>
          <w:r w:rsidRPr="008F21A1">
            <w:rPr>
              <w:b/>
              <w:i/>
              <w:sz w:val="18"/>
              <w:szCs w:val="18"/>
              <w:lang w:val="it-IT" w:eastAsia="it-IT"/>
            </w:rPr>
            <w:instrText xml:space="preserve"> PAGE   \* MERGEFORMAT </w:instrTex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separate"/>
          </w:r>
          <w:r>
            <w:rPr>
              <w:b/>
              <w:i/>
              <w:noProof/>
              <w:sz w:val="18"/>
              <w:szCs w:val="18"/>
              <w:lang w:val="it-IT" w:eastAsia="it-IT"/>
            </w:rPr>
            <w:t>2</w: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end"/>
          </w:r>
          <w:r w:rsidRPr="008F21A1">
            <w:rPr>
              <w:sz w:val="18"/>
              <w:szCs w:val="18"/>
              <w:lang w:val="it-IT" w:eastAsia="it-IT"/>
            </w:rPr>
            <w:t xml:space="preserve"> di </w: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begin"/>
          </w:r>
          <w:r w:rsidRPr="008F21A1">
            <w:rPr>
              <w:b/>
              <w:i/>
              <w:sz w:val="18"/>
              <w:szCs w:val="18"/>
              <w:lang w:val="it-IT" w:eastAsia="it-IT"/>
            </w:rPr>
            <w:instrText xml:space="preserve"> NUMPAGES  \* Arabic  \* MERGEFORMAT </w:instrTex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separate"/>
          </w:r>
          <w:r>
            <w:rPr>
              <w:b/>
              <w:i/>
              <w:noProof/>
              <w:sz w:val="18"/>
              <w:szCs w:val="18"/>
              <w:lang w:val="it-IT" w:eastAsia="it-IT"/>
            </w:rPr>
            <w:t>31</w: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end"/>
          </w:r>
        </w:p>
      </w:tc>
    </w:tr>
  </w:tbl>
  <w:p w14:paraId="037AE2C3" w14:textId="77777777" w:rsidR="00D82F49" w:rsidRPr="00BC75C3" w:rsidRDefault="00D82F49" w:rsidP="003C7354">
    <w:pPr>
      <w:pStyle w:val="Pidipagina"/>
      <w:pBdr>
        <w:top w:val="none" w:sz="0" w:space="0" w:color="auto"/>
      </w:pBd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5D4451" w14:textId="77777777" w:rsidR="00D82F49" w:rsidRDefault="00D82F49">
    <w:pPr>
      <w:pStyle w:val="Pidipagina"/>
      <w:tabs>
        <w:tab w:val="clear" w:pos="8789"/>
        <w:tab w:val="right" w:pos="9540"/>
      </w:tabs>
    </w:pPr>
    <w:r>
      <w:rPr>
        <w:color w:val="003300"/>
      </w:rPr>
      <w:tab/>
    </w:r>
    <w:r>
      <w:rPr>
        <w:b/>
        <w:color w:val="003300"/>
      </w:rPr>
      <w:t xml:space="preserve">Pagina </w:t>
    </w:r>
    <w:r>
      <w:rPr>
        <w:b/>
        <w:color w:val="003300"/>
      </w:rPr>
      <w:fldChar w:fldCharType="begin"/>
    </w:r>
    <w:r>
      <w:rPr>
        <w:b/>
        <w:color w:val="003300"/>
      </w:rPr>
      <w:instrText xml:space="preserve"> PAGE </w:instrText>
    </w:r>
    <w:r>
      <w:rPr>
        <w:b/>
        <w:color w:val="003300"/>
      </w:rPr>
      <w:fldChar w:fldCharType="separate"/>
    </w:r>
    <w:r>
      <w:rPr>
        <w:b/>
        <w:noProof/>
        <w:color w:val="003300"/>
      </w:rPr>
      <w:t>29</w:t>
    </w:r>
    <w:r>
      <w:rPr>
        <w:b/>
        <w:color w:val="003300"/>
      </w:rPr>
      <w:fldChar w:fldCharType="end"/>
    </w:r>
    <w:r>
      <w:rPr>
        <w:b/>
        <w:color w:val="003300"/>
      </w:rPr>
      <w:t xml:space="preserve"> di </w:t>
    </w:r>
    <w:r>
      <w:rPr>
        <w:b/>
        <w:color w:val="003300"/>
      </w:rPr>
      <w:fldChar w:fldCharType="begin"/>
    </w:r>
    <w:r>
      <w:rPr>
        <w:b/>
        <w:color w:val="003300"/>
      </w:rPr>
      <w:instrText xml:space="preserve"> NUMPAGES </w:instrText>
    </w:r>
    <w:r>
      <w:rPr>
        <w:b/>
        <w:color w:val="003300"/>
      </w:rPr>
      <w:fldChar w:fldCharType="separate"/>
    </w:r>
    <w:r>
      <w:rPr>
        <w:b/>
        <w:noProof/>
        <w:color w:val="003300"/>
      </w:rPr>
      <w:t>13</w:t>
    </w:r>
    <w:r>
      <w:rPr>
        <w:b/>
        <w:color w:val="003300"/>
      </w:rPr>
      <w:fldChar w:fldCharType="end"/>
    </w:r>
  </w:p>
  <w:p w14:paraId="6012C173" w14:textId="77777777" w:rsidR="00D82F49" w:rsidRDefault="00D82F49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850E0E" w14:textId="77777777" w:rsidR="004B15D7" w:rsidRDefault="004B15D7">
      <w:r>
        <w:separator/>
      </w:r>
    </w:p>
  </w:footnote>
  <w:footnote w:type="continuationSeparator" w:id="0">
    <w:p w14:paraId="1444CCB8" w14:textId="77777777" w:rsidR="004B15D7" w:rsidRDefault="004B15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639" w:type="dxa"/>
      <w:tblInd w:w="70" w:type="dxa"/>
      <w:tblBorders>
        <w:bottom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639"/>
    </w:tblGrid>
    <w:tr w:rsidR="00D82F49" w14:paraId="60EF45A0" w14:textId="77777777">
      <w:trPr>
        <w:cantSplit/>
      </w:trPr>
      <w:tc>
        <w:tcPr>
          <w:tcW w:w="9639" w:type="dxa"/>
          <w:vAlign w:val="center"/>
        </w:tcPr>
        <w:p w14:paraId="1E7DF366" w14:textId="77777777" w:rsidR="00D82F49" w:rsidRDefault="00D82F49">
          <w:pPr>
            <w:pStyle w:val="Intestazione"/>
            <w:jc w:val="center"/>
          </w:pPr>
          <w:r>
            <w:rPr>
              <w:noProof/>
            </w:rPr>
            <w:drawing>
              <wp:inline distT="0" distB="0" distL="0" distR="0" wp14:anchorId="64777DB9" wp14:editId="571F1AEA">
                <wp:extent cx="6029325" cy="552450"/>
                <wp:effectExtent l="0" t="0" r="9525" b="0"/>
                <wp:docPr id="47" name="Immagine 47" descr="intestazion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intestazion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2932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64F0675" w14:textId="77777777" w:rsidR="00D82F49" w:rsidRDefault="00D82F49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820"/>
      <w:gridCol w:w="4801"/>
    </w:tblGrid>
    <w:tr w:rsidR="00D82F49" w14:paraId="75FC24D9" w14:textId="77777777">
      <w:tc>
        <w:tcPr>
          <w:tcW w:w="4889" w:type="dxa"/>
          <w:vAlign w:val="center"/>
        </w:tcPr>
        <w:p w14:paraId="0D0C92F0" w14:textId="3BF736A6" w:rsidR="00D82F49" w:rsidRDefault="00D82F49" w:rsidP="003C7354">
          <w:pPr>
            <w:pStyle w:val="Intestazione"/>
          </w:pPr>
          <w:r>
            <w:t>AGEA – PIANO COLTURALE GRAFICO E DOMANDA GRAFICA</w:t>
          </w:r>
        </w:p>
        <w:p w14:paraId="366DB710" w14:textId="77777777" w:rsidR="00D82F49" w:rsidRDefault="00D82F49" w:rsidP="009C1D67">
          <w:pPr>
            <w:pStyle w:val="Intestazione"/>
          </w:pPr>
          <w:r>
            <w:t>Schema</w:t>
          </w:r>
          <w:r w:rsidRPr="00026F8F">
            <w:t xml:space="preserve"> </w:t>
          </w:r>
          <w:r>
            <w:t xml:space="preserve">dati interscambio </w:t>
          </w:r>
        </w:p>
      </w:tc>
      <w:tc>
        <w:tcPr>
          <w:tcW w:w="4889" w:type="dxa"/>
          <w:vAlign w:val="center"/>
        </w:tcPr>
        <w:p w14:paraId="2A14AB4B" w14:textId="77777777" w:rsidR="00D82F49" w:rsidRDefault="00D82F49" w:rsidP="003C7354">
          <w:pPr>
            <w:pStyle w:val="Intestazione"/>
            <w:tabs>
              <w:tab w:val="clear" w:pos="9638"/>
            </w:tabs>
            <w:jc w:val="right"/>
          </w:pPr>
        </w:p>
      </w:tc>
    </w:tr>
  </w:tbl>
  <w:p w14:paraId="651E9968" w14:textId="77777777" w:rsidR="00D82F49" w:rsidRPr="00BC75C3" w:rsidRDefault="00D82F49" w:rsidP="003C7354">
    <w:pPr>
      <w:pStyle w:val="Intestazione"/>
      <w:tabs>
        <w:tab w:val="clear" w:pos="9638"/>
      </w:tabs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D4E88A0A"/>
    <w:lvl w:ilvl="0">
      <w:start w:val="1"/>
      <w:numFmt w:val="decimal"/>
      <w:pStyle w:val="Numeroelenco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48E18AA"/>
    <w:lvl w:ilvl="0">
      <w:start w:val="1"/>
      <w:numFmt w:val="decimal"/>
      <w:pStyle w:val="Numeroelenco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190DBE8"/>
    <w:lvl w:ilvl="0">
      <w:start w:val="1"/>
      <w:numFmt w:val="decimal"/>
      <w:pStyle w:val="Numeroelenco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80"/>
    <w:multiLevelType w:val="singleLevel"/>
    <w:tmpl w:val="EF78698E"/>
    <w:lvl w:ilvl="0">
      <w:start w:val="1"/>
      <w:numFmt w:val="bullet"/>
      <w:pStyle w:val="Puntoelenco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4" w15:restartNumberingAfterBreak="0">
    <w:nsid w:val="FFFFFF81"/>
    <w:multiLevelType w:val="singleLevel"/>
    <w:tmpl w:val="47B8AC98"/>
    <w:lvl w:ilvl="0">
      <w:start w:val="1"/>
      <w:numFmt w:val="bullet"/>
      <w:pStyle w:val="Puntoelenco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2C0644E8"/>
    <w:lvl w:ilvl="0">
      <w:start w:val="1"/>
      <w:numFmt w:val="bullet"/>
      <w:pStyle w:val="Puntoelenco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6" w15:restartNumberingAfterBreak="0">
    <w:nsid w:val="03451D76"/>
    <w:multiLevelType w:val="hybridMultilevel"/>
    <w:tmpl w:val="CB88C26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5302C19"/>
    <w:multiLevelType w:val="hybridMultilevel"/>
    <w:tmpl w:val="F73418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7BF49D9"/>
    <w:multiLevelType w:val="hybridMultilevel"/>
    <w:tmpl w:val="919EDB1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9E5444F"/>
    <w:multiLevelType w:val="hybridMultilevel"/>
    <w:tmpl w:val="21D65048"/>
    <w:lvl w:ilvl="0" w:tplc="C0C02A44">
      <w:start w:val="1"/>
      <w:numFmt w:val="bullet"/>
      <w:pStyle w:val="ElencoPuntato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  <w:color w:val="0000FF"/>
        <w:sz w:val="24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C4F6B2C"/>
    <w:multiLevelType w:val="singleLevel"/>
    <w:tmpl w:val="F62A6038"/>
    <w:lvl w:ilvl="0">
      <w:start w:val="1"/>
      <w:numFmt w:val="lowerLetter"/>
      <w:pStyle w:val="Elenco"/>
      <w:lvlText w:val="%1)"/>
      <w:lvlJc w:val="left"/>
      <w:pPr>
        <w:tabs>
          <w:tab w:val="num" w:pos="1134"/>
        </w:tabs>
        <w:ind w:left="1134" w:hanging="425"/>
      </w:pPr>
    </w:lvl>
  </w:abstractNum>
  <w:abstractNum w:abstractNumId="11" w15:restartNumberingAfterBreak="0">
    <w:nsid w:val="0CA53F7F"/>
    <w:multiLevelType w:val="hybridMultilevel"/>
    <w:tmpl w:val="77649A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CB3E43"/>
    <w:multiLevelType w:val="hybridMultilevel"/>
    <w:tmpl w:val="410A8ACA"/>
    <w:lvl w:ilvl="0" w:tplc="EDE6163E">
      <w:start w:val="1"/>
      <w:numFmt w:val="bullet"/>
      <w:pStyle w:val="ElencoPuntato2"/>
      <w:lvlText w:val="o"/>
      <w:lvlJc w:val="left"/>
      <w:pPr>
        <w:tabs>
          <w:tab w:val="num" w:pos="1440"/>
        </w:tabs>
        <w:ind w:left="1440" w:hanging="360"/>
      </w:pPr>
      <w:rPr>
        <w:rFonts w:hAnsi="Courier New" w:hint="default"/>
        <w:color w:val="0000FF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5E57124"/>
    <w:multiLevelType w:val="multilevel"/>
    <w:tmpl w:val="0410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4" w15:restartNumberingAfterBreak="0">
    <w:nsid w:val="26665C90"/>
    <w:multiLevelType w:val="hybridMultilevel"/>
    <w:tmpl w:val="95B85D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9E0E9D"/>
    <w:multiLevelType w:val="hybridMultilevel"/>
    <w:tmpl w:val="AEAA622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0E25E0"/>
    <w:multiLevelType w:val="hybridMultilevel"/>
    <w:tmpl w:val="689459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D5C3809"/>
    <w:multiLevelType w:val="hybridMultilevel"/>
    <w:tmpl w:val="E3AA9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321140B"/>
    <w:multiLevelType w:val="singleLevel"/>
    <w:tmpl w:val="92F41CE6"/>
    <w:lvl w:ilvl="0">
      <w:start w:val="1"/>
      <w:numFmt w:val="decimal"/>
      <w:pStyle w:val="Considrant"/>
      <w:lvlText w:val="(%1)"/>
      <w:lvlJc w:val="left"/>
      <w:pPr>
        <w:tabs>
          <w:tab w:val="num" w:pos="709"/>
        </w:tabs>
        <w:ind w:left="709" w:hanging="709"/>
      </w:pPr>
    </w:lvl>
  </w:abstractNum>
  <w:abstractNum w:abstractNumId="19" w15:restartNumberingAfterBreak="0">
    <w:nsid w:val="500F1EAE"/>
    <w:multiLevelType w:val="singleLevel"/>
    <w:tmpl w:val="03064DCE"/>
    <w:lvl w:ilvl="0">
      <w:start w:val="1"/>
      <w:numFmt w:val="decimal"/>
      <w:pStyle w:val="Numeroelenco2"/>
      <w:lvlText w:val="%1."/>
      <w:lvlJc w:val="left"/>
      <w:pPr>
        <w:tabs>
          <w:tab w:val="num" w:pos="1559"/>
        </w:tabs>
        <w:ind w:left="1559" w:hanging="425"/>
      </w:pPr>
    </w:lvl>
  </w:abstractNum>
  <w:abstractNum w:abstractNumId="20" w15:restartNumberingAfterBreak="0">
    <w:nsid w:val="594566F9"/>
    <w:multiLevelType w:val="hybridMultilevel"/>
    <w:tmpl w:val="4110981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59793BD9"/>
    <w:multiLevelType w:val="hybridMultilevel"/>
    <w:tmpl w:val="81A8782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A2740F4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 w15:restartNumberingAfterBreak="0">
    <w:nsid w:val="5A831426"/>
    <w:multiLevelType w:val="hybridMultilevel"/>
    <w:tmpl w:val="5DB692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CD532F0"/>
    <w:multiLevelType w:val="hybridMultilevel"/>
    <w:tmpl w:val="E02456C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65250C89"/>
    <w:multiLevelType w:val="singleLevel"/>
    <w:tmpl w:val="7AB4F17A"/>
    <w:lvl w:ilvl="0">
      <w:start w:val="1"/>
      <w:numFmt w:val="decimal"/>
      <w:pStyle w:val="Numeroelenco"/>
      <w:lvlText w:val="%1."/>
      <w:lvlJc w:val="left"/>
      <w:pPr>
        <w:tabs>
          <w:tab w:val="num" w:pos="1134"/>
        </w:tabs>
        <w:ind w:left="1134" w:hanging="425"/>
      </w:pPr>
    </w:lvl>
  </w:abstractNum>
  <w:abstractNum w:abstractNumId="26" w15:restartNumberingAfterBreak="0">
    <w:nsid w:val="6F776D61"/>
    <w:multiLevelType w:val="hybridMultilevel"/>
    <w:tmpl w:val="7BACE56A"/>
    <w:lvl w:ilvl="0" w:tplc="AA16AED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0D73579"/>
    <w:multiLevelType w:val="singleLevel"/>
    <w:tmpl w:val="D3CE02C8"/>
    <w:lvl w:ilvl="0">
      <w:start w:val="1"/>
      <w:numFmt w:val="bullet"/>
      <w:pStyle w:val="Puntoelenco2"/>
      <w:lvlText w:val=""/>
      <w:lvlJc w:val="left"/>
      <w:pPr>
        <w:tabs>
          <w:tab w:val="num" w:pos="927"/>
        </w:tabs>
        <w:ind w:left="907" w:hanging="340"/>
      </w:pPr>
      <w:rPr>
        <w:rFonts w:ascii="Wingdings" w:hAnsi="Wingdings" w:hint="default"/>
        <w:sz w:val="16"/>
      </w:rPr>
    </w:lvl>
  </w:abstractNum>
  <w:abstractNum w:abstractNumId="28" w15:restartNumberingAfterBreak="0">
    <w:nsid w:val="73747471"/>
    <w:multiLevelType w:val="multilevel"/>
    <w:tmpl w:val="9BC67270"/>
    <w:lvl w:ilvl="0">
      <w:start w:val="1"/>
      <w:numFmt w:val="decimal"/>
      <w:pStyle w:val="Titolo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itolo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Titolo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Titolo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9" w15:restartNumberingAfterBreak="0">
    <w:nsid w:val="76C1176C"/>
    <w:multiLevelType w:val="singleLevel"/>
    <w:tmpl w:val="BBDC9732"/>
    <w:lvl w:ilvl="0">
      <w:start w:val="1"/>
      <w:numFmt w:val="bullet"/>
      <w:pStyle w:val="Puntoelenco"/>
      <w:lvlText w:val="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num w:numId="1">
    <w:abstractNumId w:val="28"/>
  </w:num>
  <w:num w:numId="2">
    <w:abstractNumId w:val="29"/>
  </w:num>
  <w:num w:numId="3">
    <w:abstractNumId w:val="27"/>
  </w:num>
  <w:num w:numId="4">
    <w:abstractNumId w:val="5"/>
  </w:num>
  <w:num w:numId="5">
    <w:abstractNumId w:val="25"/>
  </w:num>
  <w:num w:numId="6">
    <w:abstractNumId w:val="19"/>
  </w:num>
  <w:num w:numId="7">
    <w:abstractNumId w:val="10"/>
  </w:num>
  <w:num w:numId="8">
    <w:abstractNumId w:val="3"/>
  </w:num>
  <w:num w:numId="9">
    <w:abstractNumId w:val="4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9"/>
  </w:num>
  <w:num w:numId="15">
    <w:abstractNumId w:val="13"/>
  </w:num>
  <w:num w:numId="16">
    <w:abstractNumId w:val="18"/>
  </w:num>
  <w:num w:numId="17">
    <w:abstractNumId w:val="7"/>
  </w:num>
  <w:num w:numId="18">
    <w:abstractNumId w:val="17"/>
  </w:num>
  <w:num w:numId="19">
    <w:abstractNumId w:val="14"/>
  </w:num>
  <w:num w:numId="20">
    <w:abstractNumId w:val="23"/>
  </w:num>
  <w:num w:numId="21">
    <w:abstractNumId w:val="21"/>
  </w:num>
  <w:num w:numId="22">
    <w:abstractNumId w:val="26"/>
  </w:num>
  <w:num w:numId="23">
    <w:abstractNumId w:val="28"/>
  </w:num>
  <w:num w:numId="24">
    <w:abstractNumId w:val="22"/>
  </w:num>
  <w:num w:numId="25">
    <w:abstractNumId w:val="28"/>
  </w:num>
  <w:num w:numId="26">
    <w:abstractNumId w:val="15"/>
  </w:num>
  <w:num w:numId="27">
    <w:abstractNumId w:val="28"/>
  </w:num>
  <w:num w:numId="28">
    <w:abstractNumId w:val="28"/>
  </w:num>
  <w:num w:numId="29">
    <w:abstractNumId w:val="16"/>
  </w:num>
  <w:num w:numId="30">
    <w:abstractNumId w:val="11"/>
  </w:num>
  <w:num w:numId="31">
    <w:abstractNumId w:val="6"/>
  </w:num>
  <w:num w:numId="32">
    <w:abstractNumId w:val="8"/>
  </w:num>
  <w:num w:numId="33">
    <w:abstractNumId w:val="20"/>
  </w:num>
  <w:num w:numId="34">
    <w:abstractNumId w:val="18"/>
  </w:num>
  <w:num w:numId="35">
    <w:abstractNumId w:val="24"/>
  </w:num>
  <w:num w:numId="36">
    <w:abstractNumId w:val="18"/>
  </w:num>
  <w:num w:numId="37">
    <w:abstractNumId w:val="1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attachedTemplate r:id="rId1"/>
  <w:linkStyles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defaultTabStop w:val="709"/>
  <w:hyphenationZone w:val="283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62EB"/>
    <w:rsid w:val="000115BD"/>
    <w:rsid w:val="00024887"/>
    <w:rsid w:val="00024E6A"/>
    <w:rsid w:val="000403EC"/>
    <w:rsid w:val="00047A6F"/>
    <w:rsid w:val="000509E6"/>
    <w:rsid w:val="00066421"/>
    <w:rsid w:val="000668D0"/>
    <w:rsid w:val="000720EA"/>
    <w:rsid w:val="00074B15"/>
    <w:rsid w:val="00083D5D"/>
    <w:rsid w:val="0008674F"/>
    <w:rsid w:val="000A3751"/>
    <w:rsid w:val="000B2545"/>
    <w:rsid w:val="000C1088"/>
    <w:rsid w:val="000C1361"/>
    <w:rsid w:val="000C142D"/>
    <w:rsid w:val="000C2391"/>
    <w:rsid w:val="000C7BF1"/>
    <w:rsid w:val="000D750E"/>
    <w:rsid w:val="000E1B64"/>
    <w:rsid w:val="000F09D3"/>
    <w:rsid w:val="000F3D9C"/>
    <w:rsid w:val="00103B4F"/>
    <w:rsid w:val="00107109"/>
    <w:rsid w:val="00112B44"/>
    <w:rsid w:val="0012036B"/>
    <w:rsid w:val="00124C74"/>
    <w:rsid w:val="00125538"/>
    <w:rsid w:val="00132B9E"/>
    <w:rsid w:val="00134593"/>
    <w:rsid w:val="0013537B"/>
    <w:rsid w:val="001365BC"/>
    <w:rsid w:val="00140671"/>
    <w:rsid w:val="001412AA"/>
    <w:rsid w:val="00143E4F"/>
    <w:rsid w:val="00147721"/>
    <w:rsid w:val="0015758A"/>
    <w:rsid w:val="0016291A"/>
    <w:rsid w:val="0016342D"/>
    <w:rsid w:val="00164219"/>
    <w:rsid w:val="0016704B"/>
    <w:rsid w:val="00170E71"/>
    <w:rsid w:val="001749BF"/>
    <w:rsid w:val="001753D3"/>
    <w:rsid w:val="00184F86"/>
    <w:rsid w:val="00193134"/>
    <w:rsid w:val="001A2AA9"/>
    <w:rsid w:val="001B446F"/>
    <w:rsid w:val="001B63E8"/>
    <w:rsid w:val="001C0363"/>
    <w:rsid w:val="001C2FB8"/>
    <w:rsid w:val="001C7E47"/>
    <w:rsid w:val="001E0C2D"/>
    <w:rsid w:val="001F4303"/>
    <w:rsid w:val="00202756"/>
    <w:rsid w:val="002075F1"/>
    <w:rsid w:val="00207B0E"/>
    <w:rsid w:val="00207F8D"/>
    <w:rsid w:val="00234558"/>
    <w:rsid w:val="00234631"/>
    <w:rsid w:val="002356FB"/>
    <w:rsid w:val="00255C36"/>
    <w:rsid w:val="00261A0B"/>
    <w:rsid w:val="0026339D"/>
    <w:rsid w:val="00264213"/>
    <w:rsid w:val="00282901"/>
    <w:rsid w:val="00285790"/>
    <w:rsid w:val="00287B9B"/>
    <w:rsid w:val="00291CAC"/>
    <w:rsid w:val="00296771"/>
    <w:rsid w:val="002A189A"/>
    <w:rsid w:val="002A285E"/>
    <w:rsid w:val="002A51B2"/>
    <w:rsid w:val="002A7B8C"/>
    <w:rsid w:val="002B0537"/>
    <w:rsid w:val="002B31C9"/>
    <w:rsid w:val="002C2EA9"/>
    <w:rsid w:val="002C46F9"/>
    <w:rsid w:val="002C6AE6"/>
    <w:rsid w:val="002C782A"/>
    <w:rsid w:val="002D7E4D"/>
    <w:rsid w:val="002E10BC"/>
    <w:rsid w:val="002E2602"/>
    <w:rsid w:val="002E436F"/>
    <w:rsid w:val="002E7B48"/>
    <w:rsid w:val="0030507C"/>
    <w:rsid w:val="00312975"/>
    <w:rsid w:val="00313750"/>
    <w:rsid w:val="00314D9E"/>
    <w:rsid w:val="00324D33"/>
    <w:rsid w:val="00325B2E"/>
    <w:rsid w:val="0033766A"/>
    <w:rsid w:val="00341061"/>
    <w:rsid w:val="00351D34"/>
    <w:rsid w:val="00356537"/>
    <w:rsid w:val="00361062"/>
    <w:rsid w:val="003625E0"/>
    <w:rsid w:val="0038035D"/>
    <w:rsid w:val="00380D10"/>
    <w:rsid w:val="003939B4"/>
    <w:rsid w:val="003A4AD1"/>
    <w:rsid w:val="003C7354"/>
    <w:rsid w:val="003C7646"/>
    <w:rsid w:val="003D0E90"/>
    <w:rsid w:val="003D35B2"/>
    <w:rsid w:val="003D3E37"/>
    <w:rsid w:val="003D4A4D"/>
    <w:rsid w:val="003F1178"/>
    <w:rsid w:val="003F4B3C"/>
    <w:rsid w:val="0041003D"/>
    <w:rsid w:val="00411B25"/>
    <w:rsid w:val="00415B7E"/>
    <w:rsid w:val="004219E9"/>
    <w:rsid w:val="004237E6"/>
    <w:rsid w:val="004332E3"/>
    <w:rsid w:val="0043673D"/>
    <w:rsid w:val="004506E0"/>
    <w:rsid w:val="00450BB3"/>
    <w:rsid w:val="00455B2A"/>
    <w:rsid w:val="00462D75"/>
    <w:rsid w:val="0047769D"/>
    <w:rsid w:val="00484E82"/>
    <w:rsid w:val="00494511"/>
    <w:rsid w:val="00494B6D"/>
    <w:rsid w:val="004A0486"/>
    <w:rsid w:val="004A2E6D"/>
    <w:rsid w:val="004A2F3F"/>
    <w:rsid w:val="004A7E8D"/>
    <w:rsid w:val="004B15D7"/>
    <w:rsid w:val="004B29B1"/>
    <w:rsid w:val="004B2D87"/>
    <w:rsid w:val="004B33BD"/>
    <w:rsid w:val="004B3533"/>
    <w:rsid w:val="004B4D65"/>
    <w:rsid w:val="004B6E89"/>
    <w:rsid w:val="004B73EE"/>
    <w:rsid w:val="004B7F16"/>
    <w:rsid w:val="004D1834"/>
    <w:rsid w:val="004D5870"/>
    <w:rsid w:val="004F63C1"/>
    <w:rsid w:val="0050496A"/>
    <w:rsid w:val="005051F8"/>
    <w:rsid w:val="005055C4"/>
    <w:rsid w:val="00505755"/>
    <w:rsid w:val="00507F02"/>
    <w:rsid w:val="0051091F"/>
    <w:rsid w:val="0051322C"/>
    <w:rsid w:val="0051647B"/>
    <w:rsid w:val="005176E6"/>
    <w:rsid w:val="00520526"/>
    <w:rsid w:val="00525301"/>
    <w:rsid w:val="0052685F"/>
    <w:rsid w:val="00531EA5"/>
    <w:rsid w:val="00542B22"/>
    <w:rsid w:val="00543CF0"/>
    <w:rsid w:val="005557C6"/>
    <w:rsid w:val="005578FF"/>
    <w:rsid w:val="00560F1B"/>
    <w:rsid w:val="00566D2A"/>
    <w:rsid w:val="00575253"/>
    <w:rsid w:val="00575C44"/>
    <w:rsid w:val="00582616"/>
    <w:rsid w:val="005900F0"/>
    <w:rsid w:val="00591257"/>
    <w:rsid w:val="005A1AF5"/>
    <w:rsid w:val="005A20AB"/>
    <w:rsid w:val="005A533E"/>
    <w:rsid w:val="005A6A7E"/>
    <w:rsid w:val="005B40FD"/>
    <w:rsid w:val="005C08B1"/>
    <w:rsid w:val="005C5716"/>
    <w:rsid w:val="005D0CF1"/>
    <w:rsid w:val="005D243A"/>
    <w:rsid w:val="005D2A24"/>
    <w:rsid w:val="005D4746"/>
    <w:rsid w:val="005D4B4D"/>
    <w:rsid w:val="005E5E24"/>
    <w:rsid w:val="005E70DA"/>
    <w:rsid w:val="005F2460"/>
    <w:rsid w:val="005F36BA"/>
    <w:rsid w:val="005F5A4F"/>
    <w:rsid w:val="005F663B"/>
    <w:rsid w:val="00603DC9"/>
    <w:rsid w:val="006040D3"/>
    <w:rsid w:val="006224B9"/>
    <w:rsid w:val="0062499D"/>
    <w:rsid w:val="006262EB"/>
    <w:rsid w:val="00631A54"/>
    <w:rsid w:val="006349B9"/>
    <w:rsid w:val="00636D42"/>
    <w:rsid w:val="00641F9B"/>
    <w:rsid w:val="00647449"/>
    <w:rsid w:val="006562B0"/>
    <w:rsid w:val="006729C8"/>
    <w:rsid w:val="00673580"/>
    <w:rsid w:val="006737F7"/>
    <w:rsid w:val="00674FBA"/>
    <w:rsid w:val="006773FC"/>
    <w:rsid w:val="006829D5"/>
    <w:rsid w:val="0069206C"/>
    <w:rsid w:val="006A13B4"/>
    <w:rsid w:val="006A20BB"/>
    <w:rsid w:val="006A34E3"/>
    <w:rsid w:val="006A6992"/>
    <w:rsid w:val="006B44E6"/>
    <w:rsid w:val="006B6B03"/>
    <w:rsid w:val="006C1875"/>
    <w:rsid w:val="006C7109"/>
    <w:rsid w:val="006C73B3"/>
    <w:rsid w:val="006C7564"/>
    <w:rsid w:val="006D5AD2"/>
    <w:rsid w:val="006E1846"/>
    <w:rsid w:val="006F748B"/>
    <w:rsid w:val="00712A02"/>
    <w:rsid w:val="00713F97"/>
    <w:rsid w:val="00724DD5"/>
    <w:rsid w:val="00726E31"/>
    <w:rsid w:val="0073338F"/>
    <w:rsid w:val="00744ABD"/>
    <w:rsid w:val="0074671A"/>
    <w:rsid w:val="00751CC4"/>
    <w:rsid w:val="0076215C"/>
    <w:rsid w:val="0076450B"/>
    <w:rsid w:val="00766794"/>
    <w:rsid w:val="00784613"/>
    <w:rsid w:val="007B314C"/>
    <w:rsid w:val="007B63A4"/>
    <w:rsid w:val="007B78BB"/>
    <w:rsid w:val="007C2D8B"/>
    <w:rsid w:val="007C487D"/>
    <w:rsid w:val="007D125F"/>
    <w:rsid w:val="007D570F"/>
    <w:rsid w:val="007E3E13"/>
    <w:rsid w:val="007E4BF1"/>
    <w:rsid w:val="007F0670"/>
    <w:rsid w:val="007F212D"/>
    <w:rsid w:val="007F33DF"/>
    <w:rsid w:val="007F72A8"/>
    <w:rsid w:val="00836316"/>
    <w:rsid w:val="00840E07"/>
    <w:rsid w:val="00890283"/>
    <w:rsid w:val="008A3F4E"/>
    <w:rsid w:val="008B10C4"/>
    <w:rsid w:val="008B4F61"/>
    <w:rsid w:val="008C1AE9"/>
    <w:rsid w:val="008C3A0F"/>
    <w:rsid w:val="008D087D"/>
    <w:rsid w:val="008D2929"/>
    <w:rsid w:val="008E0F58"/>
    <w:rsid w:val="008E40A8"/>
    <w:rsid w:val="008F6EEE"/>
    <w:rsid w:val="009076D5"/>
    <w:rsid w:val="00916205"/>
    <w:rsid w:val="00925A4D"/>
    <w:rsid w:val="009307A3"/>
    <w:rsid w:val="00954A1E"/>
    <w:rsid w:val="00954AA8"/>
    <w:rsid w:val="0095662B"/>
    <w:rsid w:val="00960A32"/>
    <w:rsid w:val="00962BB7"/>
    <w:rsid w:val="0096322D"/>
    <w:rsid w:val="00965027"/>
    <w:rsid w:val="0096755B"/>
    <w:rsid w:val="00970616"/>
    <w:rsid w:val="00971BB5"/>
    <w:rsid w:val="00974A57"/>
    <w:rsid w:val="00993BF4"/>
    <w:rsid w:val="009A0E9B"/>
    <w:rsid w:val="009A18A2"/>
    <w:rsid w:val="009B0462"/>
    <w:rsid w:val="009B2678"/>
    <w:rsid w:val="009C1D67"/>
    <w:rsid w:val="009D506A"/>
    <w:rsid w:val="009E11AE"/>
    <w:rsid w:val="009E29BE"/>
    <w:rsid w:val="009E2BB8"/>
    <w:rsid w:val="009E729E"/>
    <w:rsid w:val="009F0578"/>
    <w:rsid w:val="009F0A5F"/>
    <w:rsid w:val="00A006F9"/>
    <w:rsid w:val="00A03616"/>
    <w:rsid w:val="00A03BBE"/>
    <w:rsid w:val="00A06E06"/>
    <w:rsid w:val="00A22D26"/>
    <w:rsid w:val="00A31E31"/>
    <w:rsid w:val="00A324FC"/>
    <w:rsid w:val="00A34884"/>
    <w:rsid w:val="00A40ACF"/>
    <w:rsid w:val="00A40FE9"/>
    <w:rsid w:val="00A43FFA"/>
    <w:rsid w:val="00A46B14"/>
    <w:rsid w:val="00A509B3"/>
    <w:rsid w:val="00A50B25"/>
    <w:rsid w:val="00A5175D"/>
    <w:rsid w:val="00A55904"/>
    <w:rsid w:val="00A57455"/>
    <w:rsid w:val="00A6250E"/>
    <w:rsid w:val="00A64AF9"/>
    <w:rsid w:val="00A64B4E"/>
    <w:rsid w:val="00A665EE"/>
    <w:rsid w:val="00A674CD"/>
    <w:rsid w:val="00A75F3B"/>
    <w:rsid w:val="00A76F2B"/>
    <w:rsid w:val="00A771CC"/>
    <w:rsid w:val="00A810D1"/>
    <w:rsid w:val="00A834DD"/>
    <w:rsid w:val="00A86B8B"/>
    <w:rsid w:val="00A92D36"/>
    <w:rsid w:val="00A92FD1"/>
    <w:rsid w:val="00A95E95"/>
    <w:rsid w:val="00AA1276"/>
    <w:rsid w:val="00AA1BB1"/>
    <w:rsid w:val="00AB4E28"/>
    <w:rsid w:val="00AB5455"/>
    <w:rsid w:val="00AB765E"/>
    <w:rsid w:val="00AC6347"/>
    <w:rsid w:val="00AD4937"/>
    <w:rsid w:val="00AD7677"/>
    <w:rsid w:val="00AF4678"/>
    <w:rsid w:val="00AF568D"/>
    <w:rsid w:val="00B03214"/>
    <w:rsid w:val="00B043E5"/>
    <w:rsid w:val="00B07A88"/>
    <w:rsid w:val="00B07C7C"/>
    <w:rsid w:val="00B10A85"/>
    <w:rsid w:val="00B10C5A"/>
    <w:rsid w:val="00B24447"/>
    <w:rsid w:val="00B342F6"/>
    <w:rsid w:val="00B37E4F"/>
    <w:rsid w:val="00B40B57"/>
    <w:rsid w:val="00B41316"/>
    <w:rsid w:val="00B51735"/>
    <w:rsid w:val="00B61FCB"/>
    <w:rsid w:val="00B64D5A"/>
    <w:rsid w:val="00B72F69"/>
    <w:rsid w:val="00B776EF"/>
    <w:rsid w:val="00B779D9"/>
    <w:rsid w:val="00B82C3A"/>
    <w:rsid w:val="00B875F1"/>
    <w:rsid w:val="00B92B48"/>
    <w:rsid w:val="00BA0228"/>
    <w:rsid w:val="00BA5D81"/>
    <w:rsid w:val="00BB2A93"/>
    <w:rsid w:val="00BB7EF3"/>
    <w:rsid w:val="00BB7F26"/>
    <w:rsid w:val="00BC2E8C"/>
    <w:rsid w:val="00BE10F4"/>
    <w:rsid w:val="00BE1B62"/>
    <w:rsid w:val="00BE3676"/>
    <w:rsid w:val="00BE4708"/>
    <w:rsid w:val="00BE473D"/>
    <w:rsid w:val="00BE4C2A"/>
    <w:rsid w:val="00BF6EE0"/>
    <w:rsid w:val="00BF7F39"/>
    <w:rsid w:val="00C131F6"/>
    <w:rsid w:val="00C15CA1"/>
    <w:rsid w:val="00C1723E"/>
    <w:rsid w:val="00C17A11"/>
    <w:rsid w:val="00C20BA0"/>
    <w:rsid w:val="00C211EE"/>
    <w:rsid w:val="00C248CF"/>
    <w:rsid w:val="00C50614"/>
    <w:rsid w:val="00C522C7"/>
    <w:rsid w:val="00C56F2A"/>
    <w:rsid w:val="00C66C94"/>
    <w:rsid w:val="00C70D4D"/>
    <w:rsid w:val="00C76D8C"/>
    <w:rsid w:val="00C83877"/>
    <w:rsid w:val="00C9024D"/>
    <w:rsid w:val="00C908BE"/>
    <w:rsid w:val="00C92691"/>
    <w:rsid w:val="00CA78A2"/>
    <w:rsid w:val="00CB2D3A"/>
    <w:rsid w:val="00CB5791"/>
    <w:rsid w:val="00CC2DE9"/>
    <w:rsid w:val="00CC4BC7"/>
    <w:rsid w:val="00CD0BAB"/>
    <w:rsid w:val="00CD7889"/>
    <w:rsid w:val="00CE3421"/>
    <w:rsid w:val="00CE53A2"/>
    <w:rsid w:val="00CF4A1A"/>
    <w:rsid w:val="00D052B1"/>
    <w:rsid w:val="00D217A5"/>
    <w:rsid w:val="00D26D30"/>
    <w:rsid w:val="00D31BE0"/>
    <w:rsid w:val="00D42FD8"/>
    <w:rsid w:val="00D435A6"/>
    <w:rsid w:val="00D45FFA"/>
    <w:rsid w:val="00D473FA"/>
    <w:rsid w:val="00D52204"/>
    <w:rsid w:val="00D5250B"/>
    <w:rsid w:val="00D5306D"/>
    <w:rsid w:val="00D55190"/>
    <w:rsid w:val="00D66072"/>
    <w:rsid w:val="00D82F49"/>
    <w:rsid w:val="00D84B37"/>
    <w:rsid w:val="00D87488"/>
    <w:rsid w:val="00D91D89"/>
    <w:rsid w:val="00D93178"/>
    <w:rsid w:val="00D972E3"/>
    <w:rsid w:val="00DA0985"/>
    <w:rsid w:val="00DA45E5"/>
    <w:rsid w:val="00DA73C7"/>
    <w:rsid w:val="00DA7615"/>
    <w:rsid w:val="00DB06FD"/>
    <w:rsid w:val="00DC3374"/>
    <w:rsid w:val="00DC3598"/>
    <w:rsid w:val="00DC71DA"/>
    <w:rsid w:val="00DD3377"/>
    <w:rsid w:val="00DD7E2F"/>
    <w:rsid w:val="00E007E1"/>
    <w:rsid w:val="00E01CA5"/>
    <w:rsid w:val="00E11409"/>
    <w:rsid w:val="00E15353"/>
    <w:rsid w:val="00E2605E"/>
    <w:rsid w:val="00E261DC"/>
    <w:rsid w:val="00E36C58"/>
    <w:rsid w:val="00E37040"/>
    <w:rsid w:val="00E4103B"/>
    <w:rsid w:val="00E52056"/>
    <w:rsid w:val="00E523FA"/>
    <w:rsid w:val="00E57A40"/>
    <w:rsid w:val="00E64AF4"/>
    <w:rsid w:val="00E65DF4"/>
    <w:rsid w:val="00E67E10"/>
    <w:rsid w:val="00E82AC3"/>
    <w:rsid w:val="00E90582"/>
    <w:rsid w:val="00E93C0F"/>
    <w:rsid w:val="00EA4016"/>
    <w:rsid w:val="00EA63BB"/>
    <w:rsid w:val="00EB39E5"/>
    <w:rsid w:val="00EB6FA4"/>
    <w:rsid w:val="00EB752F"/>
    <w:rsid w:val="00EC5A46"/>
    <w:rsid w:val="00EC66FD"/>
    <w:rsid w:val="00ED7BA3"/>
    <w:rsid w:val="00EE084A"/>
    <w:rsid w:val="00EE42A0"/>
    <w:rsid w:val="00EE531A"/>
    <w:rsid w:val="00EF3490"/>
    <w:rsid w:val="00F00697"/>
    <w:rsid w:val="00F07C8F"/>
    <w:rsid w:val="00F11AC0"/>
    <w:rsid w:val="00F169D0"/>
    <w:rsid w:val="00F22660"/>
    <w:rsid w:val="00F2345C"/>
    <w:rsid w:val="00F240DC"/>
    <w:rsid w:val="00F278B9"/>
    <w:rsid w:val="00F33FEB"/>
    <w:rsid w:val="00F343BC"/>
    <w:rsid w:val="00F358B2"/>
    <w:rsid w:val="00F37E0C"/>
    <w:rsid w:val="00F412DE"/>
    <w:rsid w:val="00F60361"/>
    <w:rsid w:val="00F61655"/>
    <w:rsid w:val="00F822AA"/>
    <w:rsid w:val="00F83A51"/>
    <w:rsid w:val="00F84D07"/>
    <w:rsid w:val="00F866A7"/>
    <w:rsid w:val="00F97BB9"/>
    <w:rsid w:val="00FB41A5"/>
    <w:rsid w:val="00FC032D"/>
    <w:rsid w:val="00FC06E8"/>
    <w:rsid w:val="00FC4077"/>
    <w:rsid w:val="00FC7489"/>
    <w:rsid w:val="00FF5E23"/>
    <w:rsid w:val="00FF6CF4"/>
    <w:rsid w:val="00FF6D84"/>
    <w:rsid w:val="00FF7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AA531EA"/>
  <w15:chartTrackingRefBased/>
  <w15:docId w15:val="{75F592F0-91E3-4340-BC64-28103CA78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qFormat="1"/>
    <w:lsdException w:name="Body Text" w:uiPriority="99"/>
    <w:lsdException w:name="Subtitle" w:qFormat="1"/>
    <w:lsdException w:name="Hyperlink" w:uiPriority="99"/>
    <w:lsdException w:name="Strong" w:qFormat="1"/>
    <w:lsdException w:name="Emphasis" w:qFormat="1"/>
    <w:lsdException w:name="HTML Preformatted" w:semiHidden="1" w:uiPriority="99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e">
    <w:name w:val="Normal"/>
    <w:qFormat/>
    <w:rsid w:val="00110B30"/>
    <w:rPr>
      <w:sz w:val="24"/>
      <w:szCs w:val="24"/>
    </w:rPr>
  </w:style>
  <w:style w:type="paragraph" w:styleId="Titolo1">
    <w:name w:val="heading 1"/>
    <w:aliases w:val="Capitolo,t1,H1,1. Heading 1,1,toc 1,rlhead1,Capitolo1,Capitolo2,Capitolo3,Capitolo4,Capitolo5,Capitolo6,Capitolo7,Capitolo8,Capitolo11,Capitolo21,Capitolo31,Capitolo41,Capitolo51,Capitolo61,Capitolo71,Capitolo9,Capitolo12,Capitolo22,Capitolo32"/>
    <w:basedOn w:val="Titolo"/>
    <w:next w:val="Corpotesto"/>
    <w:link w:val="Titolo1Carattere"/>
    <w:qFormat/>
    <w:rsid w:val="00C23394"/>
    <w:pPr>
      <w:numPr>
        <w:numId w:val="1"/>
      </w:numPr>
      <w:shd w:val="clear" w:color="auto" w:fill="0000FF"/>
    </w:pPr>
    <w:rPr>
      <w:color w:val="FFFFFF"/>
      <w:sz w:val="32"/>
    </w:rPr>
  </w:style>
  <w:style w:type="paragraph" w:styleId="Titolo2">
    <w:name w:val="heading 2"/>
    <w:aliases w:val="CAPITOLO,h2,2nd level,H2,t2,2 Heading,2ndOrd (A.),Appendix Title,ah1,A1,Main Hd,Second-Order Heading,A.B.C.,l2,heading 2,Heading new,2,ITT t2,Header 2,Level 2 Head,rlhead2,Heading 2-,Blue 2,ASAPHeading 2,Attribute Heading 2,ICL,h 3,A,chn, ICL"/>
    <w:basedOn w:val="Titolo"/>
    <w:next w:val="Corpotesto"/>
    <w:qFormat/>
    <w:pPr>
      <w:numPr>
        <w:ilvl w:val="1"/>
        <w:numId w:val="1"/>
      </w:numPr>
      <w:spacing w:before="480" w:after="60"/>
      <w:outlineLvl w:val="1"/>
    </w:pPr>
    <w:rPr>
      <w:i/>
      <w:color w:val="0000FF"/>
    </w:rPr>
  </w:style>
  <w:style w:type="paragraph" w:styleId="Titolo3">
    <w:name w:val="heading 3"/>
    <w:aliases w:val="§,t3,§§,3 Heading,3rdOrd (1.),Unnumbered Head,uh,UH,Third-Order Heading,H3,Titolo Sottoparagrafo,Arial 12 Fett,3,l3,CT,h3,Unterabschnitt,Scheda,3rd level,h31,h32,h33,h34,h35,h36,h37,h38,h39,h310,h311,h312,h313,h314,Numbered - 3,heading 3,1.1.1"/>
    <w:basedOn w:val="Normale"/>
    <w:next w:val="Corpotesto"/>
    <w:qFormat/>
    <w:pPr>
      <w:keepNext/>
      <w:numPr>
        <w:ilvl w:val="2"/>
        <w:numId w:val="1"/>
      </w:numPr>
      <w:spacing w:before="240" w:after="60"/>
      <w:outlineLvl w:val="2"/>
    </w:pPr>
    <w:rPr>
      <w:rFonts w:ascii="Century Gothic" w:hAnsi="Century Gothic"/>
      <w:b/>
      <w:color w:val="008000"/>
    </w:rPr>
  </w:style>
  <w:style w:type="paragraph" w:styleId="Titolo4">
    <w:name w:val="heading 4"/>
    <w:aliases w:val="t4,h4,H4,Titolo 4 x, Heading 4,ASAPHeading 4,Titolo 4.gf,First Subheading,4,prov,44,H41,H42,H43,H44,H45,H46,H47,ITT t4,PA Micro Section,TE Heading 4,Ref Heading 1,rh1,Heading sql,Ref Heading 11,rh11,Heading sql1,h41,First Subheading1,4 bullet"/>
    <w:basedOn w:val="Normale"/>
    <w:next w:val="Corpotesto"/>
    <w:autoRedefine/>
    <w:qFormat/>
    <w:rsid w:val="00066C4D"/>
    <w:pPr>
      <w:keepNext/>
      <w:numPr>
        <w:ilvl w:val="3"/>
        <w:numId w:val="1"/>
      </w:numPr>
      <w:spacing w:before="240" w:after="60"/>
      <w:outlineLvl w:val="3"/>
    </w:pPr>
    <w:rPr>
      <w:rFonts w:ascii="Century Gothic" w:hAnsi="Century Gothic"/>
      <w:b/>
      <w:color w:val="800080"/>
    </w:rPr>
  </w:style>
  <w:style w:type="paragraph" w:styleId="Titolo5">
    <w:name w:val="heading 5"/>
    <w:aliases w:val="Tit5"/>
    <w:basedOn w:val="Normale"/>
    <w:next w:val="Corpotesto"/>
    <w:qFormat/>
    <w:pPr>
      <w:keepNext/>
      <w:spacing w:before="240" w:after="60"/>
      <w:outlineLvl w:val="4"/>
    </w:pPr>
    <w:rPr>
      <w:rFonts w:ascii="Century Gothic" w:hAnsi="Century Gothic"/>
      <w:b/>
      <w:bCs/>
      <w:sz w:val="22"/>
    </w:rPr>
  </w:style>
  <w:style w:type="paragraph" w:styleId="Titolo6">
    <w:name w:val="heading 6"/>
    <w:basedOn w:val="Normale"/>
    <w:next w:val="Corpotesto"/>
    <w:qFormat/>
    <w:pPr>
      <w:keepNext/>
      <w:spacing w:before="240" w:after="60"/>
      <w:outlineLvl w:val="5"/>
    </w:pPr>
    <w:rPr>
      <w:b/>
      <w:i/>
    </w:rPr>
  </w:style>
  <w:style w:type="paragraph" w:styleId="Titolo7">
    <w:name w:val="heading 7"/>
    <w:basedOn w:val="Normale"/>
    <w:next w:val="Corpotesto"/>
    <w:qFormat/>
    <w:pPr>
      <w:keepNext/>
      <w:spacing w:before="240" w:after="60"/>
      <w:outlineLvl w:val="6"/>
    </w:pPr>
    <w:rPr>
      <w:b/>
      <w:color w:val="3366FF"/>
      <w:sz w:val="22"/>
    </w:rPr>
  </w:style>
  <w:style w:type="paragraph" w:styleId="Titolo8">
    <w:name w:val="heading 8"/>
    <w:basedOn w:val="Normale"/>
    <w:next w:val="Rientrocorpodeltesto"/>
    <w:qFormat/>
    <w:pPr>
      <w:keepNext/>
      <w:spacing w:before="240" w:after="60"/>
      <w:ind w:left="1134"/>
      <w:outlineLvl w:val="7"/>
    </w:pPr>
    <w:rPr>
      <w:rFonts w:ascii="Century Gothic" w:hAnsi="Century Gothic"/>
      <w:i/>
      <w:color w:val="FF00FF"/>
      <w:sz w:val="20"/>
    </w:rPr>
  </w:style>
  <w:style w:type="paragraph" w:styleId="Titolo9">
    <w:name w:val="heading 9"/>
    <w:basedOn w:val="Normale"/>
    <w:next w:val="Rientrocorpodeltesto2"/>
    <w:qFormat/>
    <w:pPr>
      <w:keepNext/>
      <w:spacing w:before="240" w:after="60"/>
      <w:ind w:left="1560"/>
      <w:outlineLvl w:val="8"/>
    </w:pPr>
    <w:rPr>
      <w:rFonts w:ascii="Century Gothic" w:hAnsi="Century Gothic"/>
      <w:b/>
      <w:i/>
      <w:sz w:val="1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qFormat/>
    <w:pPr>
      <w:keepNext/>
      <w:suppressAutoHyphens/>
      <w:spacing w:before="360" w:after="240"/>
      <w:outlineLvl w:val="0"/>
    </w:pPr>
    <w:rPr>
      <w:rFonts w:ascii="Century Gothic" w:hAnsi="Century Gothic"/>
      <w:b/>
      <w:kern w:val="28"/>
      <w:sz w:val="28"/>
    </w:rPr>
  </w:style>
  <w:style w:type="paragraph" w:styleId="Corpotesto">
    <w:name w:val="Body Text"/>
    <w:aliases w:val="bt,BODY TEXT,body text,t,Block text,heading_txt,bodytxy2,Para,EHPT,Body Text2,bt1,bodytext,BT,txt1,T1,EDStext,sp,bullet title,sbs,block text,Resume Text,bt4,body text4,bt5,body text5,body text1,tx,text,Justified,pp,RFP Text,contents,bt2"/>
    <w:basedOn w:val="Normale"/>
    <w:link w:val="CorpotestoCarattere"/>
    <w:uiPriority w:val="99"/>
    <w:semiHidden/>
    <w:pPr>
      <w:spacing w:before="60" w:after="120"/>
    </w:pPr>
  </w:style>
  <w:style w:type="paragraph" w:styleId="Rientrocorpodeltesto">
    <w:name w:val="Body Text Indent"/>
    <w:aliases w:val="Rientro corpo del testo Carattere Carattere Carattere,Rientro corpo del testo Carattere Carattere,Rientro corpo del testo Carattere"/>
    <w:basedOn w:val="Corpotesto"/>
    <w:semiHidden/>
    <w:pPr>
      <w:ind w:left="1134"/>
    </w:pPr>
  </w:style>
  <w:style w:type="paragraph" w:styleId="Rientrocorpodeltesto2">
    <w:name w:val="Body Text Indent 2"/>
    <w:basedOn w:val="Normale"/>
    <w:semiHidden/>
    <w:pPr>
      <w:spacing w:after="40"/>
      <w:ind w:left="1559"/>
    </w:pPr>
  </w:style>
  <w:style w:type="character" w:styleId="Collegamentoipertestuale">
    <w:name w:val="Hyperlink"/>
    <w:uiPriority w:val="99"/>
    <w:rPr>
      <w:color w:val="0000FF"/>
      <w:u w:val="single"/>
    </w:rPr>
  </w:style>
  <w:style w:type="paragraph" w:styleId="Puntoelenco">
    <w:name w:val="List Bullet"/>
    <w:aliases w:val="UL,UL1,UL2,UL3,UL3 Carattere Carattere Carattere Carattere,UL3 Carattere Carattere Carattere Carattere Carattere Carattere Carattere Carattere Carattere Carattere Carattere Carattere Carattere Carattere Carattere Carattere"/>
    <w:basedOn w:val="Normale"/>
    <w:semiHidden/>
    <w:pPr>
      <w:numPr>
        <w:numId w:val="2"/>
      </w:numPr>
      <w:tabs>
        <w:tab w:val="clear" w:pos="360"/>
        <w:tab w:val="num" w:pos="1134"/>
      </w:tabs>
      <w:spacing w:after="40"/>
      <w:ind w:left="1134" w:hanging="425"/>
    </w:pPr>
  </w:style>
  <w:style w:type="paragraph" w:styleId="Numeroelenco">
    <w:name w:val="List Number"/>
    <w:basedOn w:val="Normale"/>
    <w:semiHidden/>
    <w:pPr>
      <w:numPr>
        <w:numId w:val="5"/>
      </w:numPr>
    </w:pPr>
  </w:style>
  <w:style w:type="paragraph" w:styleId="Puntoelenco2">
    <w:name w:val="List Bullet 2"/>
    <w:basedOn w:val="Normale"/>
    <w:semiHidden/>
    <w:pPr>
      <w:numPr>
        <w:numId w:val="3"/>
      </w:numPr>
      <w:tabs>
        <w:tab w:val="clear" w:pos="927"/>
        <w:tab w:val="num" w:pos="1560"/>
      </w:tabs>
      <w:ind w:left="1559" w:hanging="425"/>
    </w:pPr>
  </w:style>
  <w:style w:type="paragraph" w:styleId="Didascalia">
    <w:name w:val="caption"/>
    <w:basedOn w:val="Normale"/>
    <w:next w:val="Corpotesto"/>
    <w:qFormat/>
    <w:pPr>
      <w:keepNext/>
      <w:spacing w:before="120" w:after="120"/>
    </w:pPr>
    <w:rPr>
      <w:rFonts w:ascii="Century Gothic" w:hAnsi="Century Gothic"/>
      <w:b/>
      <w:sz w:val="20"/>
    </w:rPr>
  </w:style>
  <w:style w:type="paragraph" w:styleId="Intestazionemessaggio">
    <w:name w:val="Message Header"/>
    <w:basedOn w:val="Normale"/>
    <w:next w:val="Corpodeltesto3"/>
    <w:link w:val="IntestazionemessaggioCarattere"/>
    <w:uiPriority w:val="99"/>
    <w:semiHidden/>
    <w:pPr>
      <w:keepNext/>
      <w:shd w:val="clear" w:color="auto" w:fill="800080"/>
      <w:jc w:val="center"/>
    </w:pPr>
    <w:rPr>
      <w:rFonts w:ascii="Century Gothic" w:hAnsi="Century Gothic"/>
      <w:b/>
      <w:color w:val="FFFFFF"/>
      <w:sz w:val="20"/>
      <w:lang w:val="x-none" w:eastAsia="x-none"/>
    </w:rPr>
  </w:style>
  <w:style w:type="paragraph" w:styleId="Corpodeltesto3">
    <w:name w:val="Body Text 3"/>
    <w:basedOn w:val="Corpotesto"/>
    <w:semiHidden/>
    <w:pPr>
      <w:spacing w:after="0"/>
    </w:pPr>
    <w:rPr>
      <w:rFonts w:ascii="Century Gothic" w:hAnsi="Century Gothic"/>
      <w:sz w:val="18"/>
    </w:rPr>
  </w:style>
  <w:style w:type="paragraph" w:styleId="Corpodeltesto2">
    <w:name w:val="Body Text 2"/>
    <w:basedOn w:val="Corpotesto"/>
    <w:next w:val="Corpotesto"/>
    <w:semiHidden/>
    <w:pPr>
      <w:spacing w:before="320"/>
    </w:pPr>
  </w:style>
  <w:style w:type="paragraph" w:styleId="Puntoelenco3">
    <w:name w:val="List Bullet 3"/>
    <w:basedOn w:val="Normale"/>
    <w:semiHidden/>
    <w:pPr>
      <w:numPr>
        <w:numId w:val="4"/>
      </w:numPr>
      <w:tabs>
        <w:tab w:val="clear" w:pos="926"/>
        <w:tab w:val="num" w:pos="355"/>
      </w:tabs>
      <w:ind w:left="357" w:hanging="357"/>
    </w:pPr>
    <w:rPr>
      <w:rFonts w:ascii="Century Gothic" w:hAnsi="Century Gothic"/>
      <w:sz w:val="18"/>
    </w:rPr>
  </w:style>
  <w:style w:type="paragraph" w:customStyle="1" w:styleId="Comment">
    <w:name w:val="Comment"/>
    <w:basedOn w:val="Normale"/>
    <w:pPr>
      <w:autoSpaceDE w:val="0"/>
      <w:autoSpaceDN w:val="0"/>
      <w:adjustRightInd w:val="0"/>
    </w:pPr>
    <w:rPr>
      <w:rFonts w:eastAsia="SimSun"/>
      <w:lang w:val="en-GB" w:eastAsia="zh-CN"/>
    </w:rPr>
  </w:style>
  <w:style w:type="paragraph" w:customStyle="1" w:styleId="TableText">
    <w:name w:val="Table Text"/>
    <w:basedOn w:val="Normale"/>
    <w:pPr>
      <w:spacing w:before="60" w:after="60"/>
    </w:pPr>
    <w:rPr>
      <w:rFonts w:ascii="Arial" w:hAnsi="Arial"/>
      <w:snapToGrid w:val="0"/>
      <w:sz w:val="22"/>
      <w:lang w:val="en-US"/>
    </w:rPr>
  </w:style>
  <w:style w:type="paragraph" w:customStyle="1" w:styleId="Testopredefinito">
    <w:name w:val="Testo predefinito"/>
    <w:basedOn w:val="Normale"/>
    <w:rPr>
      <w:snapToGrid w:val="0"/>
      <w:lang w:val="en-US"/>
    </w:rPr>
  </w:style>
  <w:style w:type="character" w:customStyle="1" w:styleId="UL3CarattereCarattereCarattereCarattereCarattereCarattereCarattereCarattereCarattereCarattereCarattereCarattereCarattereCarattereCarattereCarattereCarattere">
    <w:name w:val="UL3 Carattere Carattere Carattere Carattere Carattere Carattere Carattere Carattere Carattere Carattere Carattere Carattere Carattere Carattere Carattere Carattere Carattere"/>
    <w:rPr>
      <w:rFonts w:ascii="Garamond" w:hAnsi="Garamond"/>
      <w:sz w:val="24"/>
      <w:lang w:val="it-IT" w:eastAsia="it-IT" w:bidi="ar-SA"/>
    </w:rPr>
  </w:style>
  <w:style w:type="paragraph" w:styleId="Mappadocumento">
    <w:name w:val="Document Map"/>
    <w:basedOn w:val="Normale"/>
    <w:semiHidden/>
    <w:pPr>
      <w:shd w:val="clear" w:color="auto" w:fill="000080"/>
    </w:pPr>
    <w:rPr>
      <w:rFonts w:ascii="Tahoma" w:hAnsi="Tahoma"/>
    </w:rPr>
  </w:style>
  <w:style w:type="paragraph" w:customStyle="1" w:styleId="Titolofrontespizio">
    <w:name w:val="Titolo frontespizio"/>
    <w:basedOn w:val="Normale"/>
    <w:pPr>
      <w:spacing w:before="1280" w:after="1280"/>
      <w:jc w:val="center"/>
    </w:pPr>
    <w:rPr>
      <w:rFonts w:ascii="Century Gothic" w:hAnsi="Century Gothic"/>
      <w:b/>
      <w:sz w:val="44"/>
    </w:rPr>
  </w:style>
  <w:style w:type="paragraph" w:styleId="Numeroelenco2">
    <w:name w:val="List Number 2"/>
    <w:basedOn w:val="Numeroelenco"/>
    <w:semiHidden/>
    <w:pPr>
      <w:numPr>
        <w:numId w:val="6"/>
      </w:numPr>
    </w:pPr>
  </w:style>
  <w:style w:type="paragraph" w:customStyle="1" w:styleId="Sottotitolofrontespizio">
    <w:name w:val="Sottotitolo frontespizio"/>
    <w:basedOn w:val="Titolofrontespizio"/>
    <w:rPr>
      <w:i/>
    </w:rPr>
  </w:style>
  <w:style w:type="paragraph" w:styleId="Indice1">
    <w:name w:val="index 1"/>
    <w:basedOn w:val="Normale"/>
    <w:next w:val="Normale"/>
    <w:autoRedefine/>
    <w:semiHidden/>
    <w:pPr>
      <w:ind w:left="240" w:hanging="240"/>
    </w:pPr>
  </w:style>
  <w:style w:type="paragraph" w:styleId="Titoloindice">
    <w:name w:val="index heading"/>
    <w:basedOn w:val="Normale"/>
    <w:next w:val="Indice1"/>
    <w:semiHidden/>
    <w:rPr>
      <w:sz w:val="20"/>
    </w:rPr>
  </w:style>
  <w:style w:type="character" w:styleId="Collegamentovisitato">
    <w:name w:val="FollowedHyperlink"/>
    <w:rPr>
      <w:color w:val="800080"/>
      <w:u w:val="single"/>
    </w:rPr>
  </w:style>
  <w:style w:type="paragraph" w:styleId="Intestazione">
    <w:name w:val="header"/>
    <w:basedOn w:val="Normale"/>
    <w:link w:val="IntestazioneCarattere"/>
    <w:pPr>
      <w:tabs>
        <w:tab w:val="center" w:pos="4819"/>
        <w:tab w:val="right" w:pos="9638"/>
      </w:tabs>
    </w:pPr>
    <w:rPr>
      <w:rFonts w:ascii="Century Gothic" w:hAnsi="Century Gothic"/>
      <w:sz w:val="16"/>
    </w:rPr>
  </w:style>
  <w:style w:type="paragraph" w:styleId="Pidipagina">
    <w:name w:val="footer"/>
    <w:basedOn w:val="Normale"/>
    <w:link w:val="PidipaginaCarattere"/>
    <w:uiPriority w:val="99"/>
    <w:pPr>
      <w:pBdr>
        <w:top w:val="single" w:sz="4" w:space="1" w:color="auto"/>
      </w:pBdr>
      <w:tabs>
        <w:tab w:val="right" w:pos="8789"/>
      </w:tabs>
    </w:pPr>
    <w:rPr>
      <w:rFonts w:ascii="Century Gothic" w:hAnsi="Century Gothic"/>
      <w:sz w:val="16"/>
      <w:szCs w:val="20"/>
      <w:lang w:val="x-none" w:eastAsia="x-none"/>
    </w:rPr>
  </w:style>
  <w:style w:type="character" w:styleId="Numeropagina">
    <w:name w:val="page number"/>
    <w:semiHidden/>
    <w:rPr>
      <w:rFonts w:ascii="Century Gothic" w:hAnsi="Century Gothic"/>
      <w:b/>
      <w:sz w:val="32"/>
    </w:rPr>
  </w:style>
  <w:style w:type="paragraph" w:customStyle="1" w:styleId="TitoloSommario">
    <w:name w:val="Titolo Sommario"/>
    <w:basedOn w:val="Titolo"/>
    <w:next w:val="Corpotesto"/>
    <w:pPr>
      <w:outlineLvl w:val="9"/>
    </w:pPr>
    <w:rPr>
      <w:rFonts w:ascii="Garamond" w:hAnsi="Garamond"/>
      <w:color w:val="800000"/>
      <w:sz w:val="32"/>
      <w:u w:val="single"/>
    </w:rPr>
  </w:style>
  <w:style w:type="paragraph" w:styleId="Sommario1">
    <w:name w:val="toc 1"/>
    <w:basedOn w:val="Normale"/>
    <w:next w:val="Normale"/>
    <w:autoRedefine/>
    <w:uiPriority w:val="39"/>
    <w:qFormat/>
    <w:rsid w:val="00EC5A46"/>
    <w:pPr>
      <w:keepNext/>
      <w:ind w:right="-18"/>
    </w:pPr>
    <w:rPr>
      <w:rFonts w:asciiTheme="minorHAnsi" w:hAnsiTheme="minorHAnsi" w:cstheme="minorHAnsi"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qFormat/>
    <w:pPr>
      <w:ind w:left="240"/>
    </w:pPr>
    <w:rPr>
      <w:rFonts w:ascii="Calibri" w:hAnsi="Calibri"/>
      <w:smallCaps/>
      <w:sz w:val="20"/>
      <w:szCs w:val="20"/>
    </w:rPr>
  </w:style>
  <w:style w:type="paragraph" w:styleId="Sommario3">
    <w:name w:val="toc 3"/>
    <w:basedOn w:val="Normale"/>
    <w:next w:val="Normale"/>
    <w:autoRedefine/>
    <w:uiPriority w:val="39"/>
    <w:qFormat/>
    <w:pPr>
      <w:ind w:left="480"/>
    </w:pPr>
    <w:rPr>
      <w:rFonts w:ascii="Calibri" w:hAnsi="Calibri"/>
      <w:i/>
      <w:iCs/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pPr>
      <w:ind w:left="720"/>
    </w:pPr>
    <w:rPr>
      <w:rFonts w:ascii="Calibri" w:hAnsi="Calibr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semiHidden/>
    <w:pPr>
      <w:ind w:left="960"/>
    </w:pPr>
    <w:rPr>
      <w:rFonts w:ascii="Calibri" w:hAnsi="Calibr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semiHidden/>
    <w:pPr>
      <w:ind w:left="1200"/>
    </w:pPr>
    <w:rPr>
      <w:rFonts w:ascii="Calibri" w:hAnsi="Calibr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semiHidden/>
    <w:pPr>
      <w:ind w:left="1440"/>
    </w:pPr>
    <w:rPr>
      <w:rFonts w:ascii="Calibri" w:hAnsi="Calibr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semiHidden/>
    <w:pPr>
      <w:ind w:left="1680"/>
    </w:pPr>
    <w:rPr>
      <w:rFonts w:ascii="Calibri" w:hAnsi="Calibr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semiHidden/>
    <w:pPr>
      <w:ind w:left="1920"/>
    </w:pPr>
    <w:rPr>
      <w:rFonts w:ascii="Calibri" w:hAnsi="Calibri"/>
      <w:sz w:val="18"/>
      <w:szCs w:val="18"/>
    </w:rPr>
  </w:style>
  <w:style w:type="paragraph" w:styleId="Indicedellefigure">
    <w:name w:val="table of figures"/>
    <w:basedOn w:val="Normale"/>
    <w:next w:val="Normale"/>
    <w:semiHidden/>
    <w:pPr>
      <w:ind w:left="480" w:hanging="480"/>
    </w:pPr>
    <w:rPr>
      <w:smallCaps/>
      <w:sz w:val="20"/>
    </w:rPr>
  </w:style>
  <w:style w:type="paragraph" w:styleId="Indice2">
    <w:name w:val="index 2"/>
    <w:basedOn w:val="Normale"/>
    <w:next w:val="Normale"/>
    <w:autoRedefine/>
    <w:semiHidden/>
    <w:pPr>
      <w:ind w:left="480" w:hanging="240"/>
    </w:pPr>
  </w:style>
  <w:style w:type="paragraph" w:styleId="Elenco">
    <w:name w:val="List"/>
    <w:basedOn w:val="Normale"/>
    <w:semiHidden/>
    <w:pPr>
      <w:numPr>
        <w:numId w:val="7"/>
      </w:numPr>
    </w:pPr>
  </w:style>
  <w:style w:type="character" w:customStyle="1" w:styleId="positioning-and-legal">
    <w:name w:val="positioning-and-legal"/>
    <w:basedOn w:val="Carpredefinitoparagrafo"/>
  </w:style>
  <w:style w:type="paragraph" w:styleId="Testodelblocco">
    <w:name w:val="Block Text"/>
    <w:basedOn w:val="Normale"/>
    <w:semiHidden/>
    <w:pPr>
      <w:spacing w:after="120"/>
      <w:ind w:left="1440" w:right="1440"/>
    </w:pPr>
  </w:style>
  <w:style w:type="paragraph" w:styleId="Primorientrocorpodeltesto">
    <w:name w:val="Body Text First Indent"/>
    <w:basedOn w:val="Corpotesto"/>
    <w:semiHidden/>
    <w:pPr>
      <w:spacing w:before="0"/>
      <w:ind w:firstLine="210"/>
    </w:pPr>
  </w:style>
  <w:style w:type="paragraph" w:styleId="Primorientrocorpodeltesto2">
    <w:name w:val="Body Text First Indent 2"/>
    <w:basedOn w:val="Rientrocorpodeltesto"/>
    <w:semiHidden/>
    <w:pPr>
      <w:spacing w:before="0"/>
      <w:ind w:left="283" w:firstLine="210"/>
    </w:pPr>
  </w:style>
  <w:style w:type="paragraph" w:styleId="Rientrocorpodeltesto3">
    <w:name w:val="Body Text Indent 3"/>
    <w:basedOn w:val="Normale"/>
    <w:semiHidden/>
    <w:pPr>
      <w:spacing w:after="120"/>
      <w:ind w:left="283"/>
    </w:pPr>
    <w:rPr>
      <w:sz w:val="16"/>
      <w:szCs w:val="16"/>
    </w:rPr>
  </w:style>
  <w:style w:type="paragraph" w:styleId="Formuladichiusura">
    <w:name w:val="Closing"/>
    <w:basedOn w:val="Normale"/>
    <w:semiHidden/>
    <w:pPr>
      <w:ind w:left="4252"/>
    </w:pPr>
  </w:style>
  <w:style w:type="paragraph" w:styleId="Testocommento">
    <w:name w:val="annotation text"/>
    <w:basedOn w:val="Normale"/>
    <w:link w:val="TestocommentoCarattere"/>
    <w:rPr>
      <w:sz w:val="20"/>
      <w:lang w:val="x-none" w:eastAsia="x-none"/>
    </w:rPr>
  </w:style>
  <w:style w:type="paragraph" w:styleId="Data">
    <w:name w:val="Date"/>
    <w:basedOn w:val="Normale"/>
    <w:next w:val="Normale"/>
    <w:semiHidden/>
  </w:style>
  <w:style w:type="paragraph" w:styleId="Firmadipostaelettronica">
    <w:name w:val="E-mail Signature"/>
    <w:basedOn w:val="Normale"/>
    <w:semiHidden/>
  </w:style>
  <w:style w:type="paragraph" w:styleId="Testonotadichiusura">
    <w:name w:val="endnote text"/>
    <w:basedOn w:val="Normale"/>
    <w:semiHidden/>
    <w:rPr>
      <w:sz w:val="20"/>
    </w:rPr>
  </w:style>
  <w:style w:type="paragraph" w:styleId="Indirizzodestinatario">
    <w:name w:val="envelope address"/>
    <w:basedOn w:val="Normale"/>
    <w:semiHidden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paragraph" w:styleId="Indirizzomittente">
    <w:name w:val="envelope return"/>
    <w:basedOn w:val="Normale"/>
    <w:semiHidden/>
    <w:rPr>
      <w:rFonts w:ascii="Arial" w:hAnsi="Arial" w:cs="Arial"/>
      <w:sz w:val="20"/>
    </w:rPr>
  </w:style>
  <w:style w:type="paragraph" w:styleId="Testonotaapidipagina">
    <w:name w:val="footnote text"/>
    <w:basedOn w:val="Normale"/>
    <w:semiHidden/>
    <w:rPr>
      <w:sz w:val="20"/>
    </w:rPr>
  </w:style>
  <w:style w:type="paragraph" w:styleId="IndirizzoHTML">
    <w:name w:val="HTML Address"/>
    <w:basedOn w:val="Normale"/>
    <w:semiHidden/>
    <w:rPr>
      <w:i/>
      <w:iCs/>
    </w:rPr>
  </w:style>
  <w:style w:type="paragraph" w:styleId="PreformattatoHTML">
    <w:name w:val="HTML Preformatted"/>
    <w:basedOn w:val="Normale"/>
    <w:link w:val="PreformattatoHTMLCarattere"/>
    <w:uiPriority w:val="99"/>
    <w:semiHidden/>
    <w:rPr>
      <w:rFonts w:ascii="Courier New" w:hAnsi="Courier New" w:cs="Courier New"/>
      <w:sz w:val="20"/>
    </w:rPr>
  </w:style>
  <w:style w:type="paragraph" w:styleId="Indice3">
    <w:name w:val="index 3"/>
    <w:basedOn w:val="Normale"/>
    <w:next w:val="Normale"/>
    <w:autoRedefine/>
    <w:semiHidden/>
    <w:pPr>
      <w:ind w:left="720" w:hanging="240"/>
    </w:pPr>
  </w:style>
  <w:style w:type="paragraph" w:styleId="Indice4">
    <w:name w:val="index 4"/>
    <w:basedOn w:val="Normale"/>
    <w:next w:val="Normale"/>
    <w:autoRedefine/>
    <w:semiHidden/>
    <w:pPr>
      <w:ind w:left="960" w:hanging="240"/>
    </w:pPr>
  </w:style>
  <w:style w:type="paragraph" w:styleId="Indice5">
    <w:name w:val="index 5"/>
    <w:basedOn w:val="Normale"/>
    <w:next w:val="Normale"/>
    <w:autoRedefine/>
    <w:semiHidden/>
    <w:pPr>
      <w:ind w:left="1200" w:hanging="240"/>
    </w:pPr>
  </w:style>
  <w:style w:type="paragraph" w:styleId="Indice6">
    <w:name w:val="index 6"/>
    <w:basedOn w:val="Normale"/>
    <w:next w:val="Normale"/>
    <w:autoRedefine/>
    <w:semiHidden/>
    <w:pPr>
      <w:ind w:left="1440" w:hanging="240"/>
    </w:pPr>
  </w:style>
  <w:style w:type="paragraph" w:styleId="Indice7">
    <w:name w:val="index 7"/>
    <w:basedOn w:val="Normale"/>
    <w:next w:val="Normale"/>
    <w:autoRedefine/>
    <w:semiHidden/>
    <w:pPr>
      <w:ind w:left="1680" w:hanging="240"/>
    </w:pPr>
  </w:style>
  <w:style w:type="paragraph" w:styleId="Indice8">
    <w:name w:val="index 8"/>
    <w:basedOn w:val="Normale"/>
    <w:next w:val="Normale"/>
    <w:autoRedefine/>
    <w:semiHidden/>
    <w:pPr>
      <w:ind w:left="1920" w:hanging="240"/>
    </w:pPr>
  </w:style>
  <w:style w:type="paragraph" w:styleId="Indice9">
    <w:name w:val="index 9"/>
    <w:basedOn w:val="Normale"/>
    <w:next w:val="Normale"/>
    <w:autoRedefine/>
    <w:semiHidden/>
    <w:pPr>
      <w:ind w:left="2160" w:hanging="240"/>
    </w:pPr>
  </w:style>
  <w:style w:type="paragraph" w:styleId="Elenco2">
    <w:name w:val="List 2"/>
    <w:basedOn w:val="Normale"/>
    <w:semiHidden/>
    <w:pPr>
      <w:ind w:left="566" w:hanging="283"/>
    </w:pPr>
  </w:style>
  <w:style w:type="paragraph" w:styleId="Elenco3">
    <w:name w:val="List 3"/>
    <w:basedOn w:val="Normale"/>
    <w:semiHidden/>
    <w:pPr>
      <w:ind w:left="849" w:hanging="283"/>
    </w:pPr>
  </w:style>
  <w:style w:type="paragraph" w:styleId="Elenco4">
    <w:name w:val="List 4"/>
    <w:basedOn w:val="Normale"/>
    <w:semiHidden/>
    <w:pPr>
      <w:ind w:left="1132" w:hanging="283"/>
    </w:pPr>
  </w:style>
  <w:style w:type="paragraph" w:styleId="Elenco5">
    <w:name w:val="List 5"/>
    <w:basedOn w:val="Normale"/>
    <w:semiHidden/>
    <w:pPr>
      <w:ind w:left="1415" w:hanging="283"/>
    </w:pPr>
  </w:style>
  <w:style w:type="paragraph" w:styleId="Puntoelenco4">
    <w:name w:val="List Bullet 4"/>
    <w:basedOn w:val="Normale"/>
    <w:autoRedefine/>
    <w:semiHidden/>
    <w:pPr>
      <w:numPr>
        <w:numId w:val="9"/>
      </w:numPr>
    </w:pPr>
  </w:style>
  <w:style w:type="paragraph" w:styleId="Puntoelenco5">
    <w:name w:val="List Bullet 5"/>
    <w:basedOn w:val="Normale"/>
    <w:autoRedefine/>
    <w:semiHidden/>
    <w:pPr>
      <w:numPr>
        <w:numId w:val="8"/>
      </w:numPr>
    </w:pPr>
  </w:style>
  <w:style w:type="paragraph" w:styleId="Elencocontinua">
    <w:name w:val="List Continue"/>
    <w:basedOn w:val="Normale"/>
    <w:semiHidden/>
    <w:pPr>
      <w:spacing w:after="120"/>
      <w:ind w:left="283"/>
    </w:pPr>
  </w:style>
  <w:style w:type="paragraph" w:styleId="Elencocontinua2">
    <w:name w:val="List Continue 2"/>
    <w:basedOn w:val="Normale"/>
    <w:semiHidden/>
    <w:pPr>
      <w:spacing w:after="120"/>
      <w:ind w:left="566"/>
    </w:pPr>
  </w:style>
  <w:style w:type="paragraph" w:styleId="Elencocontinua3">
    <w:name w:val="List Continue 3"/>
    <w:basedOn w:val="Normale"/>
    <w:semiHidden/>
    <w:pPr>
      <w:spacing w:after="120"/>
      <w:ind w:left="849"/>
    </w:pPr>
  </w:style>
  <w:style w:type="paragraph" w:styleId="Elencocontinua4">
    <w:name w:val="List Continue 4"/>
    <w:basedOn w:val="Normale"/>
    <w:semiHidden/>
    <w:pPr>
      <w:spacing w:after="120"/>
      <w:ind w:left="1132"/>
    </w:pPr>
  </w:style>
  <w:style w:type="paragraph" w:styleId="Elencocontinua5">
    <w:name w:val="List Continue 5"/>
    <w:basedOn w:val="Normale"/>
    <w:semiHidden/>
    <w:pPr>
      <w:spacing w:after="120"/>
      <w:ind w:left="1415"/>
    </w:pPr>
  </w:style>
  <w:style w:type="paragraph" w:styleId="Numeroelenco3">
    <w:name w:val="List Number 3"/>
    <w:basedOn w:val="Normale"/>
    <w:semiHidden/>
    <w:pPr>
      <w:numPr>
        <w:numId w:val="10"/>
      </w:numPr>
    </w:pPr>
  </w:style>
  <w:style w:type="paragraph" w:styleId="Numeroelenco4">
    <w:name w:val="List Number 4"/>
    <w:basedOn w:val="Normale"/>
    <w:semiHidden/>
    <w:pPr>
      <w:numPr>
        <w:numId w:val="11"/>
      </w:numPr>
    </w:pPr>
  </w:style>
  <w:style w:type="paragraph" w:styleId="Numeroelenco5">
    <w:name w:val="List Number 5"/>
    <w:basedOn w:val="Normale"/>
    <w:semiHidden/>
    <w:pPr>
      <w:numPr>
        <w:numId w:val="12"/>
      </w:numPr>
    </w:pPr>
  </w:style>
  <w:style w:type="paragraph" w:styleId="Testomacro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ind w:left="709"/>
      <w:jc w:val="both"/>
    </w:pPr>
    <w:rPr>
      <w:rFonts w:ascii="Courier New" w:hAnsi="Courier New" w:cs="Courier New"/>
      <w:lang w:eastAsia="en-US"/>
    </w:rPr>
  </w:style>
  <w:style w:type="paragraph" w:styleId="NormaleWeb">
    <w:name w:val="Normal (Web)"/>
    <w:basedOn w:val="Normale"/>
    <w:semiHidden/>
  </w:style>
  <w:style w:type="paragraph" w:styleId="Rientronormale">
    <w:name w:val="Normal Indent"/>
    <w:basedOn w:val="Normale"/>
    <w:semiHidden/>
    <w:pPr>
      <w:ind w:left="720"/>
    </w:pPr>
  </w:style>
  <w:style w:type="paragraph" w:styleId="Intestazionenota">
    <w:name w:val="Note Heading"/>
    <w:basedOn w:val="Normale"/>
    <w:next w:val="Normale"/>
    <w:semiHidden/>
  </w:style>
  <w:style w:type="paragraph" w:styleId="Testonormale">
    <w:name w:val="Plain Text"/>
    <w:basedOn w:val="Normale"/>
    <w:link w:val="TestonormaleCarattere"/>
    <w:uiPriority w:val="99"/>
    <w:rPr>
      <w:rFonts w:ascii="Courier New" w:hAnsi="Courier New"/>
      <w:sz w:val="20"/>
      <w:lang w:val="x-none" w:eastAsia="x-none"/>
    </w:rPr>
  </w:style>
  <w:style w:type="paragraph" w:styleId="Formuladiapertura">
    <w:name w:val="Salutation"/>
    <w:basedOn w:val="Normale"/>
    <w:next w:val="Normale"/>
    <w:semiHidden/>
  </w:style>
  <w:style w:type="paragraph" w:styleId="Firma">
    <w:name w:val="Signature"/>
    <w:basedOn w:val="Normale"/>
    <w:semiHidden/>
    <w:pPr>
      <w:ind w:left="4252"/>
    </w:pPr>
  </w:style>
  <w:style w:type="paragraph" w:styleId="Sottotitolo">
    <w:name w:val="Subtitle"/>
    <w:basedOn w:val="Normale"/>
    <w:qFormat/>
    <w:pPr>
      <w:spacing w:after="60"/>
      <w:jc w:val="center"/>
      <w:outlineLvl w:val="1"/>
    </w:pPr>
    <w:rPr>
      <w:rFonts w:ascii="Arial" w:hAnsi="Arial" w:cs="Arial"/>
    </w:rPr>
  </w:style>
  <w:style w:type="paragraph" w:styleId="Indicefonti">
    <w:name w:val="table of authorities"/>
    <w:basedOn w:val="Normale"/>
    <w:next w:val="Normale"/>
    <w:semiHidden/>
    <w:pPr>
      <w:ind w:left="240" w:hanging="240"/>
    </w:pPr>
  </w:style>
  <w:style w:type="paragraph" w:styleId="Titoloindicefonti">
    <w:name w:val="toa heading"/>
    <w:basedOn w:val="Normale"/>
    <w:next w:val="Normale"/>
    <w:semiHidden/>
    <w:pPr>
      <w:spacing w:before="120"/>
    </w:pPr>
    <w:rPr>
      <w:rFonts w:ascii="Arial" w:hAnsi="Arial" w:cs="Arial"/>
      <w:b/>
      <w:bCs/>
    </w:rPr>
  </w:style>
  <w:style w:type="character" w:customStyle="1" w:styleId="testo">
    <w:name w:val="testo"/>
    <w:basedOn w:val="Carpredefinitoparagrafo"/>
  </w:style>
  <w:style w:type="paragraph" w:styleId="Iniziomodulo-z">
    <w:name w:val="HTML Top of Form"/>
    <w:basedOn w:val="Normale"/>
    <w:next w:val="Normale"/>
    <w:hidden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Finemodulo-z">
    <w:name w:val="HTML Bottom of Form"/>
    <w:basedOn w:val="Normale"/>
    <w:next w:val="Normale"/>
    <w:hidden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customStyle="1" w:styleId="Corpotabella">
    <w:name w:val="Corpo tabella"/>
    <w:basedOn w:val="Corpotesto"/>
    <w:uiPriority w:val="99"/>
    <w:pPr>
      <w:spacing w:after="0"/>
    </w:pPr>
    <w:rPr>
      <w:rFonts w:ascii="Century Gothic" w:hAnsi="Century Gothic"/>
      <w:sz w:val="18"/>
    </w:rPr>
  </w:style>
  <w:style w:type="paragraph" w:customStyle="1" w:styleId="Enfasi">
    <w:name w:val="Enfasi"/>
    <w:basedOn w:val="Corpotesto"/>
    <w:pPr>
      <w:spacing w:before="240"/>
    </w:pPr>
    <w:rPr>
      <w:b/>
      <w:bCs/>
      <w:color w:val="0000FF"/>
      <w:u w:val="single"/>
    </w:rPr>
  </w:style>
  <w:style w:type="paragraph" w:customStyle="1" w:styleId="TitoloSommario0">
    <w:name w:val="TitoloSommario"/>
    <w:basedOn w:val="Corpotesto"/>
    <w:autoRedefine/>
    <w:pPr>
      <w:spacing w:before="120" w:after="360"/>
    </w:pPr>
    <w:rPr>
      <w:b/>
      <w:bCs/>
      <w:color w:val="800000"/>
      <w:sz w:val="32"/>
      <w:u w:val="single"/>
    </w:rPr>
  </w:style>
  <w:style w:type="paragraph" w:customStyle="1" w:styleId="TitoloIndici">
    <w:name w:val="TitoloIndici"/>
    <w:basedOn w:val="TitoloSommario"/>
    <w:autoRedefine/>
    <w:pPr>
      <w:outlineLvl w:val="0"/>
    </w:pPr>
  </w:style>
  <w:style w:type="paragraph" w:customStyle="1" w:styleId="TitoloCurriculum">
    <w:name w:val="TitoloCurriculum"/>
    <w:basedOn w:val="Normale"/>
    <w:pPr>
      <w:keepNext/>
      <w:keepLines/>
      <w:pBdr>
        <w:top w:val="single" w:sz="24" w:space="1" w:color="auto"/>
      </w:pBdr>
      <w:spacing w:before="120" w:after="120"/>
      <w:jc w:val="right"/>
    </w:pPr>
    <w:rPr>
      <w:rFonts w:ascii="Verdana" w:hAnsi="Verdana"/>
      <w:b/>
      <w:color w:val="008000"/>
    </w:rPr>
  </w:style>
  <w:style w:type="paragraph" w:customStyle="1" w:styleId="Suggerimenti">
    <w:name w:val="Suggerimenti"/>
    <w:basedOn w:val="Corpotesto"/>
    <w:rPr>
      <w:i/>
      <w:color w:val="3366FF"/>
      <w:sz w:val="20"/>
    </w:rPr>
  </w:style>
  <w:style w:type="character" w:customStyle="1" w:styleId="idxtaskheader">
    <w:name w:val="idxtaskheader"/>
    <w:basedOn w:val="Carpredefinitoparagrafo"/>
  </w:style>
  <w:style w:type="character" w:customStyle="1" w:styleId="idxintro">
    <w:name w:val="idxintro"/>
    <w:basedOn w:val="Carpredefinitoparagrafo"/>
  </w:style>
  <w:style w:type="character" w:customStyle="1" w:styleId="idxtaskdesc">
    <w:name w:val="idxtaskdesc"/>
    <w:basedOn w:val="Carpredefinitoparagrafo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E423B"/>
    <w:rPr>
      <w:rFonts w:ascii="Tahoma" w:hAnsi="Tahoma"/>
      <w:sz w:val="16"/>
      <w:szCs w:val="16"/>
      <w:lang w:val="x-none" w:eastAsia="x-none"/>
    </w:rPr>
  </w:style>
  <w:style w:type="character" w:customStyle="1" w:styleId="TestofumettoCarattere">
    <w:name w:val="Testo fumetto Carattere"/>
    <w:link w:val="Testofumetto"/>
    <w:uiPriority w:val="99"/>
    <w:semiHidden/>
    <w:rsid w:val="002E423B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E935B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itolosezione">
    <w:name w:val="Titolo sezione"/>
    <w:basedOn w:val="Titolo"/>
    <w:rsid w:val="008F78C1"/>
    <w:pPr>
      <w:keepNext w:val="0"/>
      <w:suppressAutoHyphens w:val="0"/>
      <w:spacing w:before="0"/>
      <w:jc w:val="center"/>
      <w:outlineLvl w:val="9"/>
    </w:pPr>
    <w:rPr>
      <w:rFonts w:ascii="Verdana" w:hAnsi="Verdana"/>
      <w:caps/>
      <w:kern w:val="0"/>
      <w:szCs w:val="28"/>
    </w:rPr>
  </w:style>
  <w:style w:type="paragraph" w:customStyle="1" w:styleId="ElencoPuntato2">
    <w:name w:val="Elenco Puntato 2"/>
    <w:rsid w:val="008F78C1"/>
    <w:pPr>
      <w:numPr>
        <w:numId w:val="13"/>
      </w:numPr>
      <w:tabs>
        <w:tab w:val="clear" w:pos="1440"/>
        <w:tab w:val="num" w:pos="-1260"/>
        <w:tab w:val="left" w:pos="720"/>
      </w:tabs>
      <w:ind w:left="720"/>
    </w:pPr>
    <w:rPr>
      <w:rFonts w:ascii="Verdana" w:hAnsi="Verdana"/>
    </w:rPr>
  </w:style>
  <w:style w:type="paragraph" w:customStyle="1" w:styleId="Paragrafo">
    <w:name w:val="Paragrafo"/>
    <w:basedOn w:val="Normale"/>
    <w:link w:val="ParagrafoCarattere"/>
    <w:rsid w:val="00934544"/>
    <w:pPr>
      <w:spacing w:after="60"/>
    </w:pPr>
    <w:rPr>
      <w:rFonts w:ascii="Verdana" w:hAnsi="Verdana"/>
      <w:sz w:val="20"/>
      <w:lang w:val="x-none" w:eastAsia="x-none"/>
    </w:rPr>
  </w:style>
  <w:style w:type="paragraph" w:customStyle="1" w:styleId="ElencoPuntato1">
    <w:name w:val="Elenco Puntato 1"/>
    <w:rsid w:val="00934544"/>
    <w:pPr>
      <w:numPr>
        <w:numId w:val="14"/>
      </w:numPr>
    </w:pPr>
    <w:rPr>
      <w:rFonts w:ascii="Verdana" w:hAnsi="Verdana"/>
    </w:rPr>
  </w:style>
  <w:style w:type="character" w:customStyle="1" w:styleId="ParagrafoCarattere">
    <w:name w:val="Paragrafo Carattere"/>
    <w:link w:val="Paragrafo"/>
    <w:rsid w:val="00934544"/>
    <w:rPr>
      <w:rFonts w:ascii="Verdana" w:hAnsi="Verdana"/>
      <w:szCs w:val="24"/>
    </w:rPr>
  </w:style>
  <w:style w:type="paragraph" w:customStyle="1" w:styleId="CharChar">
    <w:name w:val="Char Char"/>
    <w:basedOn w:val="Normale"/>
    <w:rsid w:val="00C900D0"/>
    <w:pPr>
      <w:spacing w:after="160" w:line="240" w:lineRule="exact"/>
    </w:pPr>
    <w:rPr>
      <w:rFonts w:ascii="Tahoma" w:hAnsi="Tahoma"/>
      <w:sz w:val="20"/>
      <w:lang w:val="en-US" w:eastAsia="en-US"/>
    </w:rPr>
  </w:style>
  <w:style w:type="character" w:customStyle="1" w:styleId="PidipaginaCarattere">
    <w:name w:val="Piè di pagina Carattere"/>
    <w:link w:val="Pidipagina"/>
    <w:uiPriority w:val="99"/>
    <w:rsid w:val="00D85240"/>
    <w:rPr>
      <w:rFonts w:ascii="Century Gothic" w:hAnsi="Century Gothic"/>
      <w:sz w:val="16"/>
    </w:rPr>
  </w:style>
  <w:style w:type="paragraph" w:customStyle="1" w:styleId="R5">
    <w:name w:val="R5"/>
    <w:rsid w:val="0068760F"/>
    <w:pPr>
      <w:keepNext/>
      <w:keepLines/>
      <w:tabs>
        <w:tab w:val="left" w:pos="3024"/>
        <w:tab w:val="left" w:pos="3600"/>
        <w:tab w:val="left" w:pos="4608"/>
        <w:tab w:val="left" w:pos="6048"/>
        <w:tab w:val="left" w:pos="6912"/>
      </w:tabs>
      <w:spacing w:line="240" w:lineRule="atLeast"/>
      <w:jc w:val="both"/>
    </w:pPr>
    <w:rPr>
      <w:rFonts w:ascii="elite" w:hAnsi="elite"/>
    </w:rPr>
  </w:style>
  <w:style w:type="numbering" w:styleId="111111">
    <w:name w:val="Outline List 2"/>
    <w:basedOn w:val="Nessunelenco"/>
    <w:rsid w:val="00110B30"/>
    <w:pPr>
      <w:numPr>
        <w:numId w:val="15"/>
      </w:numPr>
    </w:pPr>
  </w:style>
  <w:style w:type="paragraph" w:customStyle="1" w:styleId="Corpodeltesto21">
    <w:name w:val="Corpo del testo 21"/>
    <w:basedOn w:val="Normale"/>
    <w:rsid w:val="001B5EBF"/>
    <w:pPr>
      <w:keepNext/>
      <w:widowControl w:val="0"/>
      <w:spacing w:line="360" w:lineRule="auto"/>
      <w:ind w:left="352"/>
      <w:jc w:val="both"/>
    </w:pPr>
    <w:rPr>
      <w:rFonts w:ascii="Arial" w:hAnsi="Arial"/>
      <w:szCs w:val="20"/>
    </w:rPr>
  </w:style>
  <w:style w:type="paragraph" w:styleId="Titolosommario1">
    <w:name w:val="TOC Heading"/>
    <w:basedOn w:val="Titolo1"/>
    <w:next w:val="Normale"/>
    <w:uiPriority w:val="39"/>
    <w:qFormat/>
    <w:rsid w:val="0095032B"/>
    <w:pPr>
      <w:keepLines/>
      <w:numPr>
        <w:numId w:val="0"/>
      </w:numPr>
      <w:shd w:val="clear" w:color="auto" w:fill="auto"/>
      <w:suppressAutoHyphens w:val="0"/>
      <w:spacing w:before="480" w:after="0" w:line="276" w:lineRule="auto"/>
      <w:outlineLvl w:val="9"/>
    </w:pPr>
    <w:rPr>
      <w:rFonts w:ascii="Cambria" w:hAnsi="Cambria"/>
      <w:bCs/>
      <w:color w:val="365F91"/>
      <w:kern w:val="0"/>
      <w:sz w:val="28"/>
      <w:szCs w:val="28"/>
      <w:lang w:eastAsia="en-US"/>
    </w:rPr>
  </w:style>
  <w:style w:type="paragraph" w:customStyle="1" w:styleId="StilePEAC">
    <w:name w:val="StilePEAC"/>
    <w:basedOn w:val="Normale"/>
    <w:rsid w:val="00501F69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customStyle="1" w:styleId="testo1">
    <w:name w:val="testo1"/>
    <w:basedOn w:val="Normale"/>
    <w:link w:val="testo1Carattere"/>
    <w:rsid w:val="00215F10"/>
    <w:pPr>
      <w:ind w:left="426"/>
      <w:jc w:val="both"/>
    </w:pPr>
    <w:rPr>
      <w:sz w:val="22"/>
      <w:szCs w:val="20"/>
      <w:lang w:val="x-none" w:eastAsia="x-none"/>
    </w:rPr>
  </w:style>
  <w:style w:type="character" w:customStyle="1" w:styleId="testo1Carattere">
    <w:name w:val="testo1 Carattere"/>
    <w:link w:val="testo1"/>
    <w:rsid w:val="00215F10"/>
    <w:rPr>
      <w:sz w:val="22"/>
    </w:rPr>
  </w:style>
  <w:style w:type="character" w:styleId="Rimandocommento">
    <w:name w:val="annotation reference"/>
    <w:rsid w:val="00447570"/>
    <w:rPr>
      <w:sz w:val="16"/>
      <w:szCs w:val="16"/>
    </w:rPr>
  </w:style>
  <w:style w:type="character" w:customStyle="1" w:styleId="TestocommentoCarattere">
    <w:name w:val="Testo commento Carattere"/>
    <w:link w:val="Testocommento"/>
    <w:rsid w:val="00447570"/>
    <w:rPr>
      <w:szCs w:val="24"/>
    </w:rPr>
  </w:style>
  <w:style w:type="character" w:styleId="Enfasigrassetto">
    <w:name w:val="Strong"/>
    <w:uiPriority w:val="22"/>
    <w:qFormat/>
    <w:rsid w:val="00E2039B"/>
    <w:rPr>
      <w:b/>
      <w:bCs/>
    </w:rPr>
  </w:style>
  <w:style w:type="paragraph" w:customStyle="1" w:styleId="Elencomedio2-Colore41">
    <w:name w:val="Elenco medio 2 - Colore 41"/>
    <w:basedOn w:val="Normale"/>
    <w:link w:val="Elencomedio2-Colore4Carattere"/>
    <w:uiPriority w:val="34"/>
    <w:qFormat/>
    <w:rsid w:val="005346B0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x-none" w:eastAsia="en-US"/>
    </w:rPr>
  </w:style>
  <w:style w:type="character" w:customStyle="1" w:styleId="Elencomedio2-Colore4Carattere">
    <w:name w:val="Elenco medio 2 - Colore 4 Carattere"/>
    <w:link w:val="Elencomedio2-Colore41"/>
    <w:uiPriority w:val="34"/>
    <w:rsid w:val="005346B0"/>
    <w:rPr>
      <w:rFonts w:ascii="Calibri" w:eastAsia="Calibri" w:hAnsi="Calibri"/>
      <w:sz w:val="22"/>
      <w:szCs w:val="22"/>
      <w:lang w:eastAsia="en-US"/>
    </w:rPr>
  </w:style>
  <w:style w:type="character" w:customStyle="1" w:styleId="CorpotestoCarattere">
    <w:name w:val="Corpo testo Carattere"/>
    <w:aliases w:val="bt Carattere,BODY TEXT Carattere,body text Carattere,t Carattere,Block text Carattere,heading_txt Carattere,bodytxy2 Carattere,Para Carattere,EHPT Carattere,Body Text2 Carattere,bt1 Carattere,bodytext Carattere,BT Carattere"/>
    <w:link w:val="Corpotesto"/>
    <w:uiPriority w:val="99"/>
    <w:semiHidden/>
    <w:locked/>
    <w:rsid w:val="00D12DFE"/>
    <w:rPr>
      <w:sz w:val="24"/>
      <w:szCs w:val="24"/>
      <w:lang w:val="it-IT" w:eastAsia="it-IT" w:bidi="ar-SA"/>
    </w:rPr>
  </w:style>
  <w:style w:type="character" w:customStyle="1" w:styleId="IntestazionemessaggioCarattere">
    <w:name w:val="Intestazione messaggio Carattere"/>
    <w:link w:val="Intestazionemessaggio"/>
    <w:uiPriority w:val="99"/>
    <w:semiHidden/>
    <w:locked/>
    <w:rsid w:val="0010567C"/>
    <w:rPr>
      <w:rFonts w:ascii="Century Gothic" w:hAnsi="Century Gothic"/>
      <w:b/>
      <w:color w:val="FFFFFF"/>
      <w:szCs w:val="24"/>
      <w:shd w:val="clear" w:color="auto" w:fill="800080"/>
    </w:rPr>
  </w:style>
  <w:style w:type="paragraph" w:styleId="Soggettocommento">
    <w:name w:val="annotation subject"/>
    <w:basedOn w:val="Testocommento"/>
    <w:next w:val="Testocommento"/>
    <w:link w:val="SoggettocommentoCarattere"/>
    <w:rsid w:val="006D1E18"/>
    <w:rPr>
      <w:b/>
      <w:bCs/>
    </w:rPr>
  </w:style>
  <w:style w:type="character" w:customStyle="1" w:styleId="SoggettocommentoCarattere">
    <w:name w:val="Soggetto commento Carattere"/>
    <w:link w:val="Soggettocommento"/>
    <w:rsid w:val="006D1E18"/>
    <w:rPr>
      <w:b/>
      <w:bCs/>
      <w:szCs w:val="24"/>
    </w:rPr>
  </w:style>
  <w:style w:type="paragraph" w:customStyle="1" w:styleId="Considrant">
    <w:name w:val="Considérant"/>
    <w:basedOn w:val="Normale"/>
    <w:rsid w:val="001F71B4"/>
    <w:pPr>
      <w:numPr>
        <w:numId w:val="16"/>
      </w:numPr>
      <w:spacing w:before="120" w:after="120"/>
      <w:jc w:val="both"/>
    </w:pPr>
    <w:rPr>
      <w:szCs w:val="20"/>
      <w:lang w:val="fr-FR" w:eastAsia="en-GB"/>
    </w:rPr>
  </w:style>
  <w:style w:type="paragraph" w:customStyle="1" w:styleId="font5">
    <w:name w:val="font5"/>
    <w:basedOn w:val="Normale"/>
    <w:rsid w:val="008709B5"/>
    <w:pPr>
      <w:spacing w:beforeLines="1" w:afterLines="1" w:after="200"/>
    </w:pPr>
    <w:rPr>
      <w:rFonts w:ascii="Verdana" w:eastAsia="Cambria" w:hAnsi="Verdana"/>
      <w:sz w:val="16"/>
      <w:szCs w:val="16"/>
    </w:rPr>
  </w:style>
  <w:style w:type="paragraph" w:customStyle="1" w:styleId="xl65">
    <w:name w:val="xl65"/>
    <w:basedOn w:val="Normale"/>
    <w:rsid w:val="008709B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Lines="1" w:afterLines="1" w:after="200"/>
    </w:pPr>
    <w:rPr>
      <w:rFonts w:ascii="Times" w:eastAsia="Cambria" w:hAnsi="Times"/>
      <w:sz w:val="20"/>
      <w:szCs w:val="20"/>
    </w:rPr>
  </w:style>
  <w:style w:type="paragraph" w:customStyle="1" w:styleId="xl66">
    <w:name w:val="xl66"/>
    <w:basedOn w:val="Normale"/>
    <w:rsid w:val="008709B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Lines="1" w:afterLines="1" w:after="200"/>
    </w:pPr>
    <w:rPr>
      <w:rFonts w:ascii="Times" w:eastAsia="Cambria" w:hAnsi="Times"/>
      <w:b/>
      <w:bCs/>
      <w:sz w:val="20"/>
      <w:szCs w:val="20"/>
    </w:rPr>
  </w:style>
  <w:style w:type="paragraph" w:customStyle="1" w:styleId="xl67">
    <w:name w:val="xl67"/>
    <w:basedOn w:val="Normale"/>
    <w:rsid w:val="008709B5"/>
    <w:pPr>
      <w:spacing w:beforeLines="1" w:afterLines="1" w:after="200"/>
    </w:pPr>
    <w:rPr>
      <w:rFonts w:ascii="Calibri" w:eastAsia="Cambria" w:hAnsi="Calibri"/>
      <w:sz w:val="28"/>
      <w:szCs w:val="28"/>
    </w:rPr>
  </w:style>
  <w:style w:type="character" w:customStyle="1" w:styleId="Elencoacolori-Colore1Carattere">
    <w:name w:val="Elenco a colori - Colore 1 Carattere"/>
    <w:link w:val="Elencochiaro-Colore5"/>
    <w:uiPriority w:val="34"/>
    <w:rsid w:val="008E7487"/>
    <w:rPr>
      <w:rFonts w:ascii="Calibri" w:eastAsia="Calibri" w:hAnsi="Calibri"/>
      <w:sz w:val="22"/>
      <w:szCs w:val="22"/>
      <w:lang w:eastAsia="en-US"/>
    </w:rPr>
  </w:style>
  <w:style w:type="character" w:styleId="Enfasiintensa">
    <w:name w:val="Intense Emphasis"/>
    <w:qFormat/>
    <w:rsid w:val="008E7487"/>
    <w:rPr>
      <w:b/>
      <w:bCs/>
      <w:i/>
      <w:iCs/>
      <w:color w:val="4F81BD"/>
    </w:rPr>
  </w:style>
  <w:style w:type="table" w:styleId="Elencochiaro-Colore5">
    <w:name w:val="Light List Accent 5"/>
    <w:basedOn w:val="Tabellanormale"/>
    <w:link w:val="Elencoacolori-Colore1Carattere"/>
    <w:uiPriority w:val="34"/>
    <w:rsid w:val="008E7487"/>
    <w:rPr>
      <w:rFonts w:ascii="Calibri" w:eastAsia="Calibri" w:hAnsi="Calibri"/>
      <w:sz w:val="22"/>
      <w:szCs w:val="22"/>
      <w:lang w:val="x-none" w:eastAsia="en-US" w:bidi="x-none"/>
    </w:rPr>
    <w:tblPr>
      <w:tblStyleRowBandSize w:val="1"/>
      <w:tblStyleColBandSize w:val="1"/>
    </w:tblPr>
    <w:tcPr>
      <w:shd w:val="clear" w:color="auto" w:fill="EDF2F8"/>
    </w:tcPr>
    <w:tblStylePr w:type="firstRow"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character" w:customStyle="1" w:styleId="TestonormaleCarattere">
    <w:name w:val="Testo normale Carattere"/>
    <w:link w:val="Testonormale"/>
    <w:uiPriority w:val="99"/>
    <w:rsid w:val="00F55246"/>
    <w:rPr>
      <w:rFonts w:ascii="Courier New" w:hAnsi="Courier New" w:cs="Courier New"/>
      <w:szCs w:val="24"/>
    </w:rPr>
  </w:style>
  <w:style w:type="paragraph" w:customStyle="1" w:styleId="Elencoacolori-Colore31">
    <w:name w:val="Elenco a colori - Colore 31"/>
    <w:basedOn w:val="Normale"/>
    <w:next w:val="Normale"/>
    <w:link w:val="Elencoacolori-Colore3Carattere"/>
    <w:qFormat/>
    <w:rsid w:val="00A02F53"/>
    <w:rPr>
      <w:i/>
      <w:iCs/>
      <w:color w:val="000000"/>
      <w:lang w:val="x-none" w:eastAsia="x-none"/>
    </w:rPr>
  </w:style>
  <w:style w:type="character" w:customStyle="1" w:styleId="Elencoacolori-Colore3Carattere">
    <w:name w:val="Elenco a colori - Colore 3 Carattere"/>
    <w:link w:val="Elencoacolori-Colore31"/>
    <w:rsid w:val="00A02F53"/>
    <w:rPr>
      <w:i/>
      <w:iCs/>
      <w:color w:val="000000"/>
      <w:sz w:val="24"/>
      <w:szCs w:val="24"/>
    </w:rPr>
  </w:style>
  <w:style w:type="paragraph" w:customStyle="1" w:styleId="Sfondoacolori-Colore11">
    <w:name w:val="Sfondo a colori - Colore 11"/>
    <w:hidden/>
    <w:rsid w:val="00297988"/>
    <w:rPr>
      <w:sz w:val="24"/>
      <w:szCs w:val="24"/>
    </w:rPr>
  </w:style>
  <w:style w:type="paragraph" w:customStyle="1" w:styleId="Elencoacolori-Colore11">
    <w:name w:val="Elenco a colori - Colore 11"/>
    <w:basedOn w:val="Normale"/>
    <w:uiPriority w:val="34"/>
    <w:qFormat/>
    <w:rsid w:val="00B33C5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Paragrafoelenco">
    <w:name w:val="List Paragraph"/>
    <w:basedOn w:val="Normale"/>
    <w:link w:val="ParagrafoelencoCarattere"/>
    <w:uiPriority w:val="34"/>
    <w:qFormat/>
    <w:rsid w:val="009307A3"/>
    <w:pPr>
      <w:spacing w:after="200"/>
      <w:ind w:left="720"/>
      <w:contextualSpacing/>
    </w:pPr>
    <w:rPr>
      <w:rFonts w:ascii="Cambria" w:eastAsia="Cambria" w:hAnsi="Cambria"/>
      <w:lang w:eastAsia="en-US"/>
    </w:rPr>
  </w:style>
  <w:style w:type="character" w:customStyle="1" w:styleId="ParagrafoelencoCarattere">
    <w:name w:val="Paragrafo elenco Carattere"/>
    <w:link w:val="Paragrafoelenco"/>
    <w:uiPriority w:val="34"/>
    <w:rsid w:val="009307A3"/>
    <w:rPr>
      <w:rFonts w:ascii="Cambria" w:eastAsia="Cambria" w:hAnsi="Cambria"/>
      <w:sz w:val="24"/>
      <w:szCs w:val="24"/>
      <w:lang w:eastAsia="en-US"/>
    </w:rPr>
  </w:style>
  <w:style w:type="character" w:customStyle="1" w:styleId="Titolo1Carattere">
    <w:name w:val="Titolo 1 Carattere"/>
    <w:aliases w:val="Capitolo Carattere,t1 Carattere,H1 Carattere,1. Heading 1 Carattere,1 Carattere,toc 1 Carattere,rlhead1 Carattere,Capitolo1 Carattere,Capitolo2 Carattere,Capitolo3 Carattere,Capitolo4 Carattere,Capitolo5 Carattere,Capitolo6 Carattere"/>
    <w:link w:val="Titolo1"/>
    <w:rsid w:val="009307A3"/>
    <w:rPr>
      <w:rFonts w:ascii="Century Gothic" w:hAnsi="Century Gothic"/>
      <w:b/>
      <w:color w:val="FFFFFF"/>
      <w:kern w:val="28"/>
      <w:sz w:val="32"/>
      <w:szCs w:val="24"/>
      <w:shd w:val="clear" w:color="auto" w:fill="0000FF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semiHidden/>
    <w:rsid w:val="009E29BE"/>
    <w:rPr>
      <w:rFonts w:ascii="Courier New" w:hAnsi="Courier New" w:cs="Courier New"/>
      <w:szCs w:val="24"/>
    </w:rPr>
  </w:style>
  <w:style w:type="character" w:customStyle="1" w:styleId="IntestazioneCarattere">
    <w:name w:val="Intestazione Carattere"/>
    <w:link w:val="Intestazione"/>
    <w:rsid w:val="00CF4A1A"/>
    <w:rPr>
      <w:rFonts w:ascii="Century Gothic" w:hAnsi="Century Gothic"/>
      <w:sz w:val="16"/>
      <w:szCs w:val="24"/>
    </w:rPr>
  </w:style>
  <w:style w:type="paragraph" w:customStyle="1" w:styleId="CM40">
    <w:name w:val="CM40"/>
    <w:basedOn w:val="Normale"/>
    <w:next w:val="Normale"/>
    <w:uiPriority w:val="99"/>
    <w:rsid w:val="00CF4A1A"/>
    <w:pPr>
      <w:autoSpaceDE w:val="0"/>
      <w:autoSpaceDN w:val="0"/>
      <w:adjustRightInd w:val="0"/>
      <w:spacing w:line="231" w:lineRule="atLeast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78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8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19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7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94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5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9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30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88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0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36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66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23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8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0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4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7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5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5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3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0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5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1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00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7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1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4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2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62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95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22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45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3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png"/><Relationship Id="rId18" Type="http://schemas.openxmlformats.org/officeDocument/2006/relationships/hyperlink" Target="USO_SUOLO.xls" TargetMode="Externa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package" Target="embeddings/Microsoft_Excel_Worksheet.xlsx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oleObject" Target="embeddings/Microsoft_Excel_97-2003_Worksheet.xls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Catalogo5.xlsx" TargetMode="External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image" Target="media/image9.emf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7.emf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ed1474\Desktop\PEAC\Pesca\SIN_Pesca_REQUISITI_Gestione%20Finanziamenti_v0.2_%2020100208.do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SIN_Pesca_REQUISITI_Gestione Finanziamenti_v0.2_ 20100208.dot</Template>
  <TotalTime>8811</TotalTime>
  <Pages>32</Pages>
  <Words>5824</Words>
  <Characters>33197</Characters>
  <Application>Microsoft Office Word</Application>
  <DocSecurity>0</DocSecurity>
  <Lines>276</Lines>
  <Paragraphs>77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24</vt:i4>
      </vt:variant>
    </vt:vector>
  </HeadingPairs>
  <TitlesOfParts>
    <vt:vector size="26" baseType="lpstr">
      <vt:lpstr>1</vt:lpstr>
      <vt:lpstr>1</vt:lpstr>
      <vt:lpstr>Premessa </vt:lpstr>
      <vt:lpstr>Descrizione dati vigneto</vt:lpstr>
      <vt:lpstr>Descrizione dati disciplinari vini</vt:lpstr>
      <vt:lpstr>Tracciati Record</vt:lpstr>
      <vt:lpstr>    GIS_SUOLO</vt:lpstr>
      <vt:lpstr>    </vt:lpstr>
      <vt:lpstr>    UV_SCHEDA</vt:lpstr>
      <vt:lpstr>    UV_VARIETA_ACCE</vt:lpstr>
      <vt:lpstr>    UV_ATTITUDINE_DOIG</vt:lpstr>
      <vt:lpstr>    TOPONIMI VIGNA</vt:lpstr>
      <vt:lpstr>    DENOMINAZIONI_VINO</vt:lpstr>
      <vt:lpstr>Codifiche</vt:lpstr>
      <vt:lpstr>    Uso del suolo</vt:lpstr>
      <vt:lpstr>    Tipo di UNAR</vt:lpstr>
      <vt:lpstr>    Varietà di uva</vt:lpstr>
      <vt:lpstr>    Forme di allevamento</vt:lpstr>
      <vt:lpstr>    Tipi di irrigazione</vt:lpstr>
      <vt:lpstr>    Destinazione produttiva</vt:lpstr>
      <vt:lpstr>    Terrazzamenti</vt:lpstr>
      <vt:lpstr>    Stato della coltivazione</vt:lpstr>
      <vt:lpstr>    Ancoraggi di testata</vt:lpstr>
      <vt:lpstr>    Pali di testata e tessitura</vt:lpstr>
      <vt:lpstr>    Fili di sostegno</vt:lpstr>
      <vt:lpstr>ANOMALIE VITE</vt:lpstr>
    </vt:vector>
  </TitlesOfParts>
  <Company>Hewlett-Packard Company</Company>
  <LinksUpToDate>false</LinksUpToDate>
  <CharactersWithSpaces>38944</CharactersWithSpaces>
  <SharedDoc>false</SharedDoc>
  <HLinks>
    <vt:vector size="78" baseType="variant">
      <vt:variant>
        <vt:i4>1179698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_Toc446081809</vt:lpwstr>
      </vt:variant>
      <vt:variant>
        <vt:i4>1179698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_Toc446081808</vt:lpwstr>
      </vt:variant>
      <vt:variant>
        <vt:i4>1179698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_Toc446081807</vt:lpwstr>
      </vt:variant>
      <vt:variant>
        <vt:i4>1179698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_Toc446081806</vt:lpwstr>
      </vt:variant>
      <vt:variant>
        <vt:i4>1179698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_Toc446081805</vt:lpwstr>
      </vt:variant>
      <vt:variant>
        <vt:i4>1179698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_Toc446081804</vt:lpwstr>
      </vt:variant>
      <vt:variant>
        <vt:i4>1179698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_Toc446081803</vt:lpwstr>
      </vt:variant>
      <vt:variant>
        <vt:i4>1179698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_Toc446081802</vt:lpwstr>
      </vt:variant>
      <vt:variant>
        <vt:i4>1179698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_Toc446081801</vt:lpwstr>
      </vt:variant>
      <vt:variant>
        <vt:i4>1179698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_Toc446081800</vt:lpwstr>
      </vt:variant>
      <vt:variant>
        <vt:i4>1769533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_Toc446081799</vt:lpwstr>
      </vt:variant>
      <vt:variant>
        <vt:i4>1769533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_Toc446081798</vt:lpwstr>
      </vt:variant>
      <vt:variant>
        <vt:i4>1769533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_Toc446081797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aed1474</dc:creator>
  <cp:keywords/>
  <dc:description/>
  <cp:lastModifiedBy>Campelli Marco</cp:lastModifiedBy>
  <cp:revision>92</cp:revision>
  <cp:lastPrinted>2016-07-05T08:31:00Z</cp:lastPrinted>
  <dcterms:created xsi:type="dcterms:W3CDTF">2017-11-03T15:18:00Z</dcterms:created>
  <dcterms:modified xsi:type="dcterms:W3CDTF">2019-07-11T11:26:00Z</dcterms:modified>
</cp:coreProperties>
</file>