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FE83BC" w14:textId="044570F3" w:rsidR="003C7354" w:rsidRDefault="003C7354">
      <w:pPr>
        <w:pStyle w:val="Corpotesto"/>
      </w:pPr>
      <w:bookmarkStart w:id="0" w:name="_Toc38441592"/>
      <w:bookmarkStart w:id="1" w:name="_Toc40350364"/>
      <w:bookmarkStart w:id="2" w:name="_Toc43897768"/>
      <w:bookmarkStart w:id="3" w:name="_Toc44087063"/>
      <w:bookmarkStart w:id="4" w:name="_Toc44125886"/>
    </w:p>
    <w:p w14:paraId="1C107E91" w14:textId="1FF18EAC" w:rsidR="003C7354" w:rsidRDefault="003C7354" w:rsidP="001B446F">
      <w:pPr>
        <w:pStyle w:val="Corpotesto"/>
        <w:jc w:val="both"/>
        <w:rPr>
          <w:rFonts w:ascii="Cooper Black" w:hAnsi="Cooper Black"/>
          <w:b/>
          <w:bCs/>
          <w:sz w:val="40"/>
        </w:rPr>
      </w:pPr>
    </w:p>
    <w:p w14:paraId="3FD44E28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C717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6EF4ADA" w14:textId="77777777" w:rsidR="003C7354" w:rsidRDefault="00B342F6" w:rsidP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noProof/>
        </w:rPr>
        <w:drawing>
          <wp:inline distT="0" distB="0" distL="0" distR="0" wp14:anchorId="761D8632" wp14:editId="65B21CB4">
            <wp:extent cx="1714500" cy="1190625"/>
            <wp:effectExtent l="0" t="0" r="0" b="9525"/>
            <wp:docPr id="1" name="Immagine 1" descr="logo_agea_w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agea_wi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76B2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4E76AED4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3A1DD7ED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25F181EE" w14:textId="77777777" w:rsidR="003C7354" w:rsidRPr="00DC438E" w:rsidRDefault="005A6A7E" w:rsidP="003C7354">
      <w:pPr>
        <w:pStyle w:val="Corpotesto"/>
        <w:jc w:val="center"/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  <w:highlight w:val="yellow"/>
        </w:rPr>
      </w:pPr>
      <w:r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 xml:space="preserve">CONSISTENZA TERRENI, 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PIANO COLTURALE E DOMANDA GRAFI</w:t>
      </w:r>
      <w:r w:rsidR="00543CF0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C</w:t>
      </w:r>
      <w:r w:rsidR="009C1D67">
        <w:rPr>
          <w:rFonts w:ascii="Arial Black" w:hAnsi="Arial Black"/>
          <w:b/>
          <w:caps/>
          <w:color w:val="7030A0"/>
          <w:spacing w:val="-48"/>
          <w:kern w:val="28"/>
          <w:sz w:val="52"/>
          <w:szCs w:val="52"/>
        </w:rPr>
        <w:t>A</w:t>
      </w:r>
    </w:p>
    <w:p w14:paraId="3D125157" w14:textId="77777777" w:rsidR="003C7354" w:rsidRDefault="003C7354">
      <w:pPr>
        <w:pStyle w:val="Corpotesto"/>
        <w:jc w:val="center"/>
        <w:rPr>
          <w:b/>
          <w:bCs/>
          <w:sz w:val="40"/>
        </w:rPr>
      </w:pPr>
    </w:p>
    <w:p w14:paraId="02C75432" w14:textId="77777777" w:rsidR="003C7354" w:rsidRDefault="003C7354" w:rsidP="003C7354">
      <w:pPr>
        <w:pStyle w:val="Corpotesto"/>
        <w:jc w:val="center"/>
        <w:rPr>
          <w:b/>
          <w:snapToGrid w:val="0"/>
          <w:sz w:val="36"/>
          <w:szCs w:val="36"/>
        </w:rPr>
      </w:pPr>
    </w:p>
    <w:p w14:paraId="33F5B09F" w14:textId="77777777" w:rsidR="003C7354" w:rsidRDefault="0073338F">
      <w:pPr>
        <w:pStyle w:val="Corpotesto"/>
        <w:jc w:val="center"/>
        <w:rPr>
          <w:rFonts w:ascii="Cooper Black" w:hAnsi="Cooper Black"/>
          <w:b/>
          <w:bCs/>
          <w:sz w:val="44"/>
        </w:rPr>
      </w:pPr>
      <w:r>
        <w:rPr>
          <w:b/>
          <w:snapToGrid w:val="0"/>
          <w:sz w:val="36"/>
          <w:szCs w:val="36"/>
        </w:rPr>
        <w:t>Schema</w:t>
      </w:r>
      <w:r w:rsidR="003C7354" w:rsidRPr="00026F8F">
        <w:rPr>
          <w:b/>
          <w:snapToGrid w:val="0"/>
          <w:sz w:val="36"/>
          <w:szCs w:val="36"/>
        </w:rPr>
        <w:t xml:space="preserve"> dati interscambio </w:t>
      </w:r>
    </w:p>
    <w:p w14:paraId="73858EEA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65C89EF7" w14:textId="77777777" w:rsidR="003C7354" w:rsidRDefault="003C7354">
      <w:pPr>
        <w:pStyle w:val="Corpotesto"/>
        <w:jc w:val="center"/>
        <w:rPr>
          <w:rFonts w:ascii="Cooper Black" w:hAnsi="Cooper Black"/>
          <w:b/>
          <w:bCs/>
          <w:sz w:val="44"/>
        </w:rPr>
      </w:pPr>
    </w:p>
    <w:p w14:paraId="5C876297" w14:textId="77777777" w:rsidR="003C7354" w:rsidRDefault="003C7354" w:rsidP="003C7354">
      <w:pPr>
        <w:pStyle w:val="Titolosezione"/>
        <w:rPr>
          <w:rStyle w:val="Collegamentoipertestuale"/>
          <w:sz w:val="24"/>
        </w:rPr>
      </w:pPr>
    </w:p>
    <w:p w14:paraId="50DE142B" w14:textId="74596668" w:rsidR="003C7354" w:rsidRPr="000A12E5" w:rsidRDefault="003C7354" w:rsidP="003C7354">
      <w:pPr>
        <w:pStyle w:val="Titolosezione"/>
        <w:jc w:val="left"/>
        <w:rPr>
          <w:rStyle w:val="Collegamentoipertestuale"/>
          <w:b w:val="0"/>
          <w:sz w:val="22"/>
          <w:szCs w:val="22"/>
        </w:rPr>
      </w:pPr>
      <w:r w:rsidRPr="00EE0A3F">
        <w:rPr>
          <w:b w:val="0"/>
          <w:color w:val="7030A0"/>
          <w:sz w:val="22"/>
          <w:szCs w:val="22"/>
        </w:rPr>
        <w:t>Versione</w:t>
      </w:r>
      <w:r w:rsidR="00CC2DE9">
        <w:rPr>
          <w:b w:val="0"/>
          <w:color w:val="7030A0"/>
          <w:sz w:val="22"/>
          <w:szCs w:val="22"/>
        </w:rPr>
        <w:t xml:space="preserve"> </w:t>
      </w:r>
      <w:r w:rsidR="00E01CA5">
        <w:rPr>
          <w:rFonts w:ascii="Calibri" w:hAnsi="Calibri"/>
          <w:b w:val="0"/>
          <w:color w:val="7030A0"/>
        </w:rPr>
        <w:t>1</w:t>
      </w:r>
      <w:r>
        <w:rPr>
          <w:rFonts w:ascii="Calibri" w:hAnsi="Calibri"/>
          <w:b w:val="0"/>
          <w:color w:val="7030A0"/>
        </w:rPr>
        <w:t>.</w:t>
      </w:r>
      <w:r w:rsidR="005051F8">
        <w:rPr>
          <w:rFonts w:ascii="Calibri" w:hAnsi="Calibri"/>
          <w:b w:val="0"/>
          <w:color w:val="7030A0"/>
        </w:rPr>
        <w:t>10</w:t>
      </w:r>
      <w:r w:rsidRPr="00EE0A3F">
        <w:rPr>
          <w:rFonts w:ascii="Calibri" w:hAnsi="Calibri"/>
          <w:b w:val="0"/>
          <w:color w:val="7030A0"/>
        </w:rPr>
        <w:t xml:space="preserve"> del </w:t>
      </w:r>
      <w:r>
        <w:rPr>
          <w:b w:val="0"/>
          <w:color w:val="7030A0"/>
          <w:sz w:val="22"/>
          <w:szCs w:val="22"/>
        </w:rPr>
        <w:t xml:space="preserve"> </w:t>
      </w:r>
      <w:r w:rsidR="00140671">
        <w:rPr>
          <w:b w:val="0"/>
          <w:color w:val="7030A0"/>
          <w:sz w:val="22"/>
          <w:szCs w:val="22"/>
        </w:rPr>
        <w:t>0</w:t>
      </w:r>
      <w:r w:rsidR="00BB7EF3">
        <w:rPr>
          <w:b w:val="0"/>
          <w:color w:val="7030A0"/>
          <w:sz w:val="22"/>
          <w:szCs w:val="22"/>
        </w:rPr>
        <w:t>9</w:t>
      </w:r>
      <w:r w:rsidR="009C1D67">
        <w:rPr>
          <w:b w:val="0"/>
          <w:color w:val="7030A0"/>
          <w:sz w:val="22"/>
          <w:szCs w:val="22"/>
        </w:rPr>
        <w:t>/</w:t>
      </w:r>
      <w:r w:rsidR="005051F8">
        <w:rPr>
          <w:b w:val="0"/>
          <w:color w:val="7030A0"/>
          <w:sz w:val="22"/>
          <w:szCs w:val="22"/>
        </w:rPr>
        <w:t>01</w:t>
      </w:r>
      <w:r w:rsidRPr="00EE0A3F">
        <w:rPr>
          <w:b w:val="0"/>
          <w:color w:val="7030A0"/>
          <w:sz w:val="22"/>
          <w:szCs w:val="22"/>
        </w:rPr>
        <w:t>/201</w:t>
      </w:r>
      <w:r w:rsidR="005051F8">
        <w:rPr>
          <w:b w:val="0"/>
          <w:color w:val="7030A0"/>
          <w:sz w:val="22"/>
          <w:szCs w:val="22"/>
        </w:rPr>
        <w:t>8</w:t>
      </w:r>
      <w:bookmarkStart w:id="5" w:name="_GoBack"/>
      <w:bookmarkEnd w:id="5"/>
    </w:p>
    <w:p w14:paraId="72B8A33D" w14:textId="77777777" w:rsidR="003C7354" w:rsidRDefault="003C7354">
      <w:pPr>
        <w:jc w:val="center"/>
        <w:rPr>
          <w:rFonts w:ascii="Century Gothic" w:hAnsi="Century Gothic"/>
        </w:rPr>
        <w:sectPr w:rsidR="003C7354">
          <w:footerReference w:type="default" r:id="rId8"/>
          <w:headerReference w:type="first" r:id="rId9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14:paraId="305B5166" w14:textId="77777777" w:rsidR="003C7354" w:rsidRDefault="003C7354">
      <w:pPr>
        <w:pStyle w:val="TitoloSommario"/>
        <w:keepNext w:val="0"/>
        <w:pageBreakBefore/>
      </w:pPr>
      <w:r>
        <w:lastRenderedPageBreak/>
        <w:t>Indice</w:t>
      </w:r>
    </w:p>
    <w:p w14:paraId="1021A677" w14:textId="336D1BE8" w:rsidR="00B10C5A" w:rsidRDefault="003C7354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r w:rsidRPr="00A87C94">
        <w:rPr>
          <w:rFonts w:ascii="Century Gothic" w:hAnsi="Century Gothic"/>
        </w:rPr>
        <w:fldChar w:fldCharType="begin"/>
      </w:r>
      <w:r w:rsidRPr="00A87C94">
        <w:rPr>
          <w:rFonts w:ascii="Century Gothic" w:hAnsi="Century Gothic"/>
        </w:rPr>
        <w:instrText xml:space="preserve"> TOC \o "1-3" \h \z \u </w:instrText>
      </w:r>
      <w:r w:rsidRPr="00A87C94">
        <w:rPr>
          <w:rFonts w:ascii="Century Gothic" w:hAnsi="Century Gothic"/>
        </w:rPr>
        <w:fldChar w:fldCharType="separate"/>
      </w:r>
      <w:hyperlink w:anchor="_Toc497919790" w:history="1">
        <w:r w:rsidR="00B10C5A" w:rsidRPr="00AF1516">
          <w:rPr>
            <w:rStyle w:val="Collegamentoipertestuale"/>
            <w:noProof/>
          </w:rPr>
          <w:t>1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Premessa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_Toc497919790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</w:t>
        </w:r>
        <w:r w:rsidR="00B10C5A">
          <w:rPr>
            <w:noProof/>
            <w:webHidden/>
          </w:rPr>
          <w:fldChar w:fldCharType="end"/>
        </w:r>
      </w:hyperlink>
    </w:p>
    <w:p w14:paraId="75FBE04B" w14:textId="7013A4A1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791" w:history="1">
        <w:r w:rsidR="00B10C5A" w:rsidRPr="00AF1516">
          <w:rPr>
            <w:rStyle w:val="Collegamentoipertestuale"/>
            <w:noProof/>
          </w:rPr>
          <w:t>1.1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Registro delle modifiche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_Toc497919791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</w:t>
        </w:r>
        <w:r w:rsidR="00B10C5A">
          <w:rPr>
            <w:noProof/>
            <w:webHidden/>
          </w:rPr>
          <w:fldChar w:fldCharType="end"/>
        </w:r>
      </w:hyperlink>
    </w:p>
    <w:p w14:paraId="5AD89EDF" w14:textId="1C088E31" w:rsidR="00B10C5A" w:rsidRDefault="00C1723E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497919792" w:history="1">
        <w:r w:rsidR="00B10C5A" w:rsidRPr="00AF1516">
          <w:rPr>
            <w:rStyle w:val="Collegamentoipertestuale"/>
            <w:noProof/>
          </w:rPr>
          <w:t>2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Glossario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_Toc497919792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5</w:t>
        </w:r>
        <w:r w:rsidR="00B10C5A">
          <w:rPr>
            <w:noProof/>
            <w:webHidden/>
          </w:rPr>
          <w:fldChar w:fldCharType="end"/>
        </w:r>
      </w:hyperlink>
    </w:p>
    <w:p w14:paraId="4353B424" w14:textId="787A0A06" w:rsidR="00B10C5A" w:rsidRDefault="00C1723E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497919793" w:history="1">
        <w:r w:rsidR="00B10C5A" w:rsidRPr="00AF1516">
          <w:rPr>
            <w:rStyle w:val="Collegamentoipertestuale"/>
            <w:noProof/>
          </w:rPr>
          <w:t>3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Descrizione dati piano colturale grafico – domanda grafica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_Toc497919793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6</w:t>
        </w:r>
        <w:r w:rsidR="00B10C5A">
          <w:rPr>
            <w:noProof/>
            <w:webHidden/>
          </w:rPr>
          <w:fldChar w:fldCharType="end"/>
        </w:r>
      </w:hyperlink>
    </w:p>
    <w:p w14:paraId="7D32AED4" w14:textId="4EBA9FE3" w:rsidR="00B10C5A" w:rsidRDefault="00C1723E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497919794" w:history="1">
        <w:r w:rsidR="00B10C5A" w:rsidRPr="00AF1516">
          <w:rPr>
            <w:rStyle w:val="Collegamentoipertestuale"/>
            <w:noProof/>
          </w:rPr>
          <w:t>4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Architettura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_Toc497919794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8</w:t>
        </w:r>
        <w:r w:rsidR="00B10C5A">
          <w:rPr>
            <w:noProof/>
            <w:webHidden/>
          </w:rPr>
          <w:fldChar w:fldCharType="end"/>
        </w:r>
      </w:hyperlink>
    </w:p>
    <w:p w14:paraId="1C69EE7C" w14:textId="216D92A8" w:rsidR="00B10C5A" w:rsidRDefault="00C1723E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497919795" w:history="1">
        <w:r w:rsidR="00B10C5A" w:rsidRPr="00AF1516">
          <w:rPr>
            <w:rStyle w:val="Collegamentoipertestuale"/>
            <w:noProof/>
          </w:rPr>
          <w:t>5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Tracciati Record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_Toc497919795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9</w:t>
        </w:r>
        <w:r w:rsidR="00B10C5A">
          <w:rPr>
            <w:noProof/>
            <w:webHidden/>
          </w:rPr>
          <w:fldChar w:fldCharType="end"/>
        </w:r>
      </w:hyperlink>
    </w:p>
    <w:p w14:paraId="26EEBB14" w14:textId="045B2A40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796" w:history="1">
        <w:r w:rsidR="00B10C5A" w:rsidRPr="00AF1516">
          <w:rPr>
            <w:rStyle w:val="Collegamentoipertestuale"/>
            <w:noProof/>
          </w:rPr>
          <w:t>5.1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Schema Entità-Relazione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_Toc497919796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9</w:t>
        </w:r>
        <w:r w:rsidR="00B10C5A">
          <w:rPr>
            <w:noProof/>
            <w:webHidden/>
          </w:rPr>
          <w:fldChar w:fldCharType="end"/>
        </w:r>
      </w:hyperlink>
    </w:p>
    <w:p w14:paraId="2F8BB24D" w14:textId="4831E3BC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797" w:history="1">
        <w:r w:rsidR="00B10C5A" w:rsidRPr="00AF1516">
          <w:rPr>
            <w:rStyle w:val="Collegamentoipertestuale"/>
            <w:noProof/>
          </w:rPr>
          <w:t>5.2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Anagrafica delle Aziende - AABSSCHE_TAB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_Toc497919797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10</w:t>
        </w:r>
        <w:r w:rsidR="00B10C5A">
          <w:rPr>
            <w:noProof/>
            <w:webHidden/>
          </w:rPr>
          <w:fldChar w:fldCharType="end"/>
        </w:r>
      </w:hyperlink>
    </w:p>
    <w:p w14:paraId="1D440B1E" w14:textId="01FA0BE6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798" w:history="1">
        <w:r w:rsidR="00B10C5A" w:rsidRPr="00AF1516">
          <w:rPr>
            <w:rStyle w:val="Collegamentoipertestuale"/>
            <w:noProof/>
          </w:rPr>
          <w:t>5.3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Isole Aziendali - AABSISOL_TAB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_Toc497919798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11</w:t>
        </w:r>
        <w:r w:rsidR="00B10C5A">
          <w:rPr>
            <w:noProof/>
            <w:webHidden/>
          </w:rPr>
          <w:fldChar w:fldCharType="end"/>
        </w:r>
      </w:hyperlink>
    </w:p>
    <w:p w14:paraId="566B3AE4" w14:textId="4595007C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799" w:history="1">
        <w:r w:rsidR="00B10C5A" w:rsidRPr="00AF1516">
          <w:rPr>
            <w:rStyle w:val="Collegamentoipertestuale"/>
            <w:noProof/>
          </w:rPr>
          <w:t>5.4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Appezzamenti colturali - AABSAPPE_TAB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_Toc497919799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12</w:t>
        </w:r>
        <w:r w:rsidR="00B10C5A">
          <w:rPr>
            <w:noProof/>
            <w:webHidden/>
          </w:rPr>
          <w:fldChar w:fldCharType="end"/>
        </w:r>
      </w:hyperlink>
    </w:p>
    <w:p w14:paraId="6ABF111F" w14:textId="2A4C97CF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00" w:history="1">
        <w:r w:rsidR="00B10C5A" w:rsidRPr="00AF1516">
          <w:rPr>
            <w:rStyle w:val="Collegamentoipertestuale"/>
            <w:noProof/>
          </w:rPr>
          <w:t>5.5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Coltivazioni – AABSAPPE_DETT_TAB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_Toc497919800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14</w:t>
        </w:r>
        <w:r w:rsidR="00B10C5A">
          <w:rPr>
            <w:noProof/>
            <w:webHidden/>
          </w:rPr>
          <w:fldChar w:fldCharType="end"/>
        </w:r>
      </w:hyperlink>
    </w:p>
    <w:p w14:paraId="3F00B95D" w14:textId="1D6120B3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01" w:history="1">
        <w:r w:rsidR="00B10C5A" w:rsidRPr="00AF1516">
          <w:rPr>
            <w:rStyle w:val="Collegamentoipertestuale"/>
            <w:noProof/>
          </w:rPr>
          <w:t>5.6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Particelle - AABSPART_TAB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_Toc497919801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16</w:t>
        </w:r>
        <w:r w:rsidR="00B10C5A">
          <w:rPr>
            <w:noProof/>
            <w:webHidden/>
          </w:rPr>
          <w:fldChar w:fldCharType="end"/>
        </w:r>
      </w:hyperlink>
    </w:p>
    <w:p w14:paraId="19D3FC3B" w14:textId="2D641B2B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02" w:history="1">
        <w:r w:rsidR="00B10C5A" w:rsidRPr="00AF1516">
          <w:rPr>
            <w:rStyle w:val="Collegamentoipertestuale"/>
            <w:noProof/>
          </w:rPr>
          <w:t>5.7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Parcelle - AABSPARC_TAB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_Toc497919802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17</w:t>
        </w:r>
        <w:r w:rsidR="00B10C5A">
          <w:rPr>
            <w:noProof/>
            <w:webHidden/>
          </w:rPr>
          <w:fldChar w:fldCharType="end"/>
        </w:r>
      </w:hyperlink>
    </w:p>
    <w:p w14:paraId="748015EF" w14:textId="189FB318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03" w:history="1">
        <w:r w:rsidR="00B10C5A" w:rsidRPr="00AF1516">
          <w:rPr>
            <w:rStyle w:val="Collegamentoipertestuale"/>
            <w:noProof/>
          </w:rPr>
          <w:t>5.8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Parcelle/Appezzamenti - AABSAPAG_TAB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_Toc497919803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17</w:t>
        </w:r>
        <w:r w:rsidR="00B10C5A">
          <w:rPr>
            <w:noProof/>
            <w:webHidden/>
          </w:rPr>
          <w:fldChar w:fldCharType="end"/>
        </w:r>
      </w:hyperlink>
    </w:p>
    <w:p w14:paraId="70D65BFF" w14:textId="4018C76E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04" w:history="1">
        <w:r w:rsidR="00B10C5A" w:rsidRPr="00AF1516">
          <w:rPr>
            <w:rStyle w:val="Collegamentoipertestuale"/>
            <w:noProof/>
          </w:rPr>
          <w:t>5.9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Decodifiche: Tabelle di Catalogo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_Toc497919804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18</w:t>
        </w:r>
        <w:r w:rsidR="00B10C5A">
          <w:rPr>
            <w:noProof/>
            <w:webHidden/>
          </w:rPr>
          <w:fldChar w:fldCharType="end"/>
        </w:r>
      </w:hyperlink>
    </w:p>
    <w:p w14:paraId="6A942E4F" w14:textId="7BBBE4EE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05" w:history="1">
        <w:r w:rsidR="00B10C5A" w:rsidRPr="00AF1516">
          <w:rPr>
            <w:rStyle w:val="Collegamentoipertestuale"/>
            <w:noProof/>
          </w:rPr>
          <w:t>5.9.1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Tipo di Semina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_Toc497919805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18</w:t>
        </w:r>
        <w:r w:rsidR="00B10C5A">
          <w:rPr>
            <w:noProof/>
            <w:webHidden/>
          </w:rPr>
          <w:fldChar w:fldCharType="end"/>
        </w:r>
      </w:hyperlink>
    </w:p>
    <w:p w14:paraId="51C18376" w14:textId="5DA19813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06" w:history="1">
        <w:r w:rsidR="00B10C5A" w:rsidRPr="00AF1516">
          <w:rPr>
            <w:rStyle w:val="Collegamentoipertestuale"/>
            <w:noProof/>
          </w:rPr>
          <w:t>5.9.2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Tipo di Irrigazione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_Toc497919806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18</w:t>
        </w:r>
        <w:r w:rsidR="00B10C5A">
          <w:rPr>
            <w:noProof/>
            <w:webHidden/>
          </w:rPr>
          <w:fldChar w:fldCharType="end"/>
        </w:r>
      </w:hyperlink>
    </w:p>
    <w:p w14:paraId="07DD1BE3" w14:textId="219BCC12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07" w:history="1">
        <w:r w:rsidR="00B10C5A" w:rsidRPr="00AF1516">
          <w:rPr>
            <w:rStyle w:val="Collegamentoipertestuale"/>
            <w:noProof/>
          </w:rPr>
          <w:t>5.9.3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Destinazioni Produttive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_Toc497919807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18</w:t>
        </w:r>
        <w:r w:rsidR="00B10C5A">
          <w:rPr>
            <w:noProof/>
            <w:webHidden/>
          </w:rPr>
          <w:fldChar w:fldCharType="end"/>
        </w:r>
      </w:hyperlink>
    </w:p>
    <w:p w14:paraId="48839B05" w14:textId="098CE4D4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08" w:history="1">
        <w:r w:rsidR="00B10C5A" w:rsidRPr="00AF1516">
          <w:rPr>
            <w:rStyle w:val="Collegamentoipertestuale"/>
            <w:noProof/>
          </w:rPr>
          <w:t>5.9.4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Fase di Allevamento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_Toc497919808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18</w:t>
        </w:r>
        <w:r w:rsidR="00B10C5A">
          <w:rPr>
            <w:noProof/>
            <w:webHidden/>
          </w:rPr>
          <w:fldChar w:fldCharType="end"/>
        </w:r>
      </w:hyperlink>
    </w:p>
    <w:p w14:paraId="7BDEFA8F" w14:textId="4BEA7FBC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09" w:history="1">
        <w:r w:rsidR="00B10C5A" w:rsidRPr="00AF1516">
          <w:rPr>
            <w:rStyle w:val="Collegamentoipertestuale"/>
            <w:noProof/>
          </w:rPr>
          <w:t>5.9.5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Rotazione Colturale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_Toc497919809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19</w:t>
        </w:r>
        <w:r w:rsidR="00B10C5A">
          <w:rPr>
            <w:noProof/>
            <w:webHidden/>
          </w:rPr>
          <w:fldChar w:fldCharType="end"/>
        </w:r>
      </w:hyperlink>
    </w:p>
    <w:p w14:paraId="343F47CC" w14:textId="6AA97EC9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0" w:history="1">
        <w:r w:rsidR="00B10C5A" w:rsidRPr="00AF1516">
          <w:rPr>
            <w:rStyle w:val="Collegamentoipertestuale"/>
            <w:noProof/>
          </w:rPr>
          <w:t>5.9.6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Forma di Allevamento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_Toc497919810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19</w:t>
        </w:r>
        <w:r w:rsidR="00B10C5A">
          <w:rPr>
            <w:noProof/>
            <w:webHidden/>
          </w:rPr>
          <w:fldChar w:fldCharType="end"/>
        </w:r>
      </w:hyperlink>
    </w:p>
    <w:p w14:paraId="7AB21CB8" w14:textId="2101FF86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1" w:history="1">
        <w:r w:rsidR="00B10C5A" w:rsidRPr="00AF1516">
          <w:rPr>
            <w:rStyle w:val="Collegamentoipertestuale"/>
            <w:noProof/>
          </w:rPr>
          <w:t>5.9.7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Codici OPR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_Toc497919811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20</w:t>
        </w:r>
        <w:r w:rsidR="00B10C5A">
          <w:rPr>
            <w:noProof/>
            <w:webHidden/>
          </w:rPr>
          <w:fldChar w:fldCharType="end"/>
        </w:r>
      </w:hyperlink>
    </w:p>
    <w:p w14:paraId="1E04C737" w14:textId="38D1C2C4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2" w:history="1">
        <w:r w:rsidR="00B10C5A" w:rsidRPr="00AF1516">
          <w:rPr>
            <w:rStyle w:val="Collegamentoipertestuale"/>
            <w:noProof/>
          </w:rPr>
          <w:t>5.9.8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Tipo di Allevamento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_Toc497919812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20</w:t>
        </w:r>
        <w:r w:rsidR="00B10C5A">
          <w:rPr>
            <w:noProof/>
            <w:webHidden/>
          </w:rPr>
          <w:fldChar w:fldCharType="end"/>
        </w:r>
      </w:hyperlink>
    </w:p>
    <w:p w14:paraId="385B52EF" w14:textId="408D6454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3" w:history="1">
        <w:r w:rsidR="00B10C5A" w:rsidRPr="00AF1516">
          <w:rPr>
            <w:rStyle w:val="Collegamentoipertestuale"/>
            <w:noProof/>
          </w:rPr>
          <w:t>5.9.9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Tipo di Impianto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_Toc497919813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21</w:t>
        </w:r>
        <w:r w:rsidR="00B10C5A">
          <w:rPr>
            <w:noProof/>
            <w:webHidden/>
          </w:rPr>
          <w:fldChar w:fldCharType="end"/>
        </w:r>
      </w:hyperlink>
    </w:p>
    <w:p w14:paraId="22897F61" w14:textId="172A1CD6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4" w:history="1">
        <w:r w:rsidR="00B10C5A" w:rsidRPr="00AF1516">
          <w:rPr>
            <w:rStyle w:val="Collegamentoipertestuale"/>
            <w:noProof/>
          </w:rPr>
          <w:t>5.9.10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Catalogo a 5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_Toc497919814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22</w:t>
        </w:r>
        <w:r w:rsidR="00B10C5A">
          <w:rPr>
            <w:noProof/>
            <w:webHidden/>
          </w:rPr>
          <w:fldChar w:fldCharType="end"/>
        </w:r>
      </w:hyperlink>
    </w:p>
    <w:p w14:paraId="0FE87CF0" w14:textId="710FDEA8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5" w:history="1">
        <w:r w:rsidR="00B10C5A" w:rsidRPr="00AF1516">
          <w:rPr>
            <w:rStyle w:val="Collegamentoipertestuale"/>
            <w:noProof/>
          </w:rPr>
          <w:t>5.9.11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Terrazzamenti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_Toc497919815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22</w:t>
        </w:r>
        <w:r w:rsidR="00B10C5A">
          <w:rPr>
            <w:noProof/>
            <w:webHidden/>
          </w:rPr>
          <w:fldChar w:fldCharType="end"/>
        </w:r>
      </w:hyperlink>
    </w:p>
    <w:p w14:paraId="650DCEB7" w14:textId="763C530D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6" w:history="1">
        <w:r w:rsidR="00B10C5A" w:rsidRPr="00AF1516">
          <w:rPr>
            <w:rStyle w:val="Collegamentoipertestuale"/>
            <w:noProof/>
          </w:rPr>
          <w:t>5.9.12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Pratiche mantenimento altre colture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_Toc497919816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22</w:t>
        </w:r>
        <w:r w:rsidR="00B10C5A">
          <w:rPr>
            <w:noProof/>
            <w:webHidden/>
          </w:rPr>
          <w:fldChar w:fldCharType="end"/>
        </w:r>
      </w:hyperlink>
    </w:p>
    <w:p w14:paraId="5DC01FEA" w14:textId="6572BDDC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7" w:history="1">
        <w:r w:rsidR="00B10C5A" w:rsidRPr="00AF1516">
          <w:rPr>
            <w:rStyle w:val="Collegamentoipertestuale"/>
            <w:noProof/>
          </w:rPr>
          <w:t>5.9.13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Pratiche mantenimento prati permanenti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_Toc497919817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23</w:t>
        </w:r>
        <w:r w:rsidR="00B10C5A">
          <w:rPr>
            <w:noProof/>
            <w:webHidden/>
          </w:rPr>
          <w:fldChar w:fldCharType="end"/>
        </w:r>
      </w:hyperlink>
    </w:p>
    <w:p w14:paraId="2E954141" w14:textId="29C96878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8" w:history="1">
        <w:r w:rsidR="00B10C5A" w:rsidRPr="00AF1516">
          <w:rPr>
            <w:rStyle w:val="Collegamentoipertestuale"/>
            <w:noProof/>
          </w:rPr>
          <w:t>5.9.14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Strutture aziendali a protezione delle colture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_Toc497919818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23</w:t>
        </w:r>
        <w:r w:rsidR="00B10C5A">
          <w:rPr>
            <w:noProof/>
            <w:webHidden/>
          </w:rPr>
          <w:fldChar w:fldCharType="end"/>
        </w:r>
      </w:hyperlink>
    </w:p>
    <w:p w14:paraId="2EF52E03" w14:textId="483656B0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19" w:history="1">
        <w:r w:rsidR="00B10C5A" w:rsidRPr="00AF1516">
          <w:rPr>
            <w:rStyle w:val="Collegamentoipertestuale"/>
            <w:noProof/>
          </w:rPr>
          <w:t>5.9.15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Codici Intervento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_Toc497919819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23</w:t>
        </w:r>
        <w:r w:rsidR="00B10C5A">
          <w:rPr>
            <w:noProof/>
            <w:webHidden/>
          </w:rPr>
          <w:fldChar w:fldCharType="end"/>
        </w:r>
      </w:hyperlink>
    </w:p>
    <w:p w14:paraId="0EF2E2F0" w14:textId="661AE859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0" w:history="1">
        <w:r w:rsidR="00B10C5A" w:rsidRPr="00AF1516">
          <w:rPr>
            <w:rStyle w:val="Collegamentoipertestuale"/>
            <w:noProof/>
          </w:rPr>
          <w:t>5.9.16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Codici Organismi pagatori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_Toc497919820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24</w:t>
        </w:r>
        <w:r w:rsidR="00B10C5A">
          <w:rPr>
            <w:noProof/>
            <w:webHidden/>
          </w:rPr>
          <w:fldChar w:fldCharType="end"/>
        </w:r>
      </w:hyperlink>
    </w:p>
    <w:p w14:paraId="16F8CD5C" w14:textId="64F18190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1" w:history="1">
        <w:r w:rsidR="00B10C5A" w:rsidRPr="00AF1516">
          <w:rPr>
            <w:rStyle w:val="Collegamentoipertestuale"/>
            <w:noProof/>
          </w:rPr>
          <w:t>5.9.17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Tipo Conduzione particella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_Toc497919821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24</w:t>
        </w:r>
        <w:r w:rsidR="00B10C5A">
          <w:rPr>
            <w:noProof/>
            <w:webHidden/>
          </w:rPr>
          <w:fldChar w:fldCharType="end"/>
        </w:r>
      </w:hyperlink>
    </w:p>
    <w:p w14:paraId="61EAF06D" w14:textId="0693C17A" w:rsidR="00B10C5A" w:rsidRDefault="00C1723E">
      <w:pPr>
        <w:pStyle w:val="Sommario3"/>
        <w:tabs>
          <w:tab w:val="left" w:pos="144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2" w:history="1">
        <w:r w:rsidR="00B10C5A" w:rsidRPr="00AF1516">
          <w:rPr>
            <w:rStyle w:val="Collegamentoipertestuale"/>
            <w:noProof/>
          </w:rPr>
          <w:t>5.9.18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Codici uso suolo e prodotto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_Toc497919822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25</w:t>
        </w:r>
        <w:r w:rsidR="00B10C5A">
          <w:rPr>
            <w:noProof/>
            <w:webHidden/>
          </w:rPr>
          <w:fldChar w:fldCharType="end"/>
        </w:r>
      </w:hyperlink>
    </w:p>
    <w:p w14:paraId="0D1673AC" w14:textId="41645C27" w:rsidR="00B10C5A" w:rsidRDefault="00C1723E">
      <w:pPr>
        <w:pStyle w:val="Sommario1"/>
        <w:tabs>
          <w:tab w:val="left" w:pos="480"/>
          <w:tab w:val="right" w:leader="dot" w:pos="9621"/>
        </w:tabs>
        <w:rPr>
          <w:rFonts w:eastAsiaTheme="minorEastAsia" w:cstheme="minorBidi"/>
          <w:noProof/>
          <w:sz w:val="22"/>
          <w:szCs w:val="22"/>
        </w:rPr>
      </w:pPr>
      <w:hyperlink w:anchor="_Toc497919823" w:history="1">
        <w:r w:rsidR="00B10C5A" w:rsidRPr="00AF1516">
          <w:rPr>
            <w:rStyle w:val="Collegamentoipertestuale"/>
            <w:noProof/>
          </w:rPr>
          <w:t>6</w:t>
        </w:r>
        <w:r w:rsidR="00B10C5A">
          <w:rPr>
            <w:rFonts w:eastAsiaTheme="minorEastAsia" w:cstheme="minorBidi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Servizi lettura e scrittura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_Toc497919823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26</w:t>
        </w:r>
        <w:r w:rsidR="00B10C5A">
          <w:rPr>
            <w:noProof/>
            <w:webHidden/>
          </w:rPr>
          <w:fldChar w:fldCharType="end"/>
        </w:r>
      </w:hyperlink>
    </w:p>
    <w:p w14:paraId="31603A71" w14:textId="2392524F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24" w:history="1">
        <w:r w:rsidR="00B10C5A" w:rsidRPr="00AF1516">
          <w:rPr>
            <w:rStyle w:val="Collegamentoipertestuale"/>
            <w:noProof/>
          </w:rPr>
          <w:t>6.1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Servizi di lettura delle entità grafiche (input per il servizio di scrittura)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_Toc497919824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26</w:t>
        </w:r>
        <w:r w:rsidR="00B10C5A">
          <w:rPr>
            <w:noProof/>
            <w:webHidden/>
          </w:rPr>
          <w:fldChar w:fldCharType="end"/>
        </w:r>
      </w:hyperlink>
    </w:p>
    <w:p w14:paraId="53AEDA4A" w14:textId="4AD574D6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5" w:history="1">
        <w:r w:rsidR="00B10C5A" w:rsidRPr="00AF1516">
          <w:rPr>
            <w:rStyle w:val="Collegamentoipertestuale"/>
            <w:noProof/>
            <w:lang w:val="en-US"/>
          </w:rPr>
          <w:t>6.1.1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getIsolIns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_Toc497919825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26</w:t>
        </w:r>
        <w:r w:rsidR="00B10C5A">
          <w:rPr>
            <w:noProof/>
            <w:webHidden/>
          </w:rPr>
          <w:fldChar w:fldCharType="end"/>
        </w:r>
      </w:hyperlink>
    </w:p>
    <w:p w14:paraId="75F92F88" w14:textId="4065C534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6" w:history="1">
        <w:r w:rsidR="00B10C5A" w:rsidRPr="00AF1516">
          <w:rPr>
            <w:rStyle w:val="Collegamentoipertestuale"/>
            <w:noProof/>
            <w:lang w:val="en-US"/>
          </w:rPr>
          <w:t>6.1.2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getPartIns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_Toc497919826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27</w:t>
        </w:r>
        <w:r w:rsidR="00B10C5A">
          <w:rPr>
            <w:noProof/>
            <w:webHidden/>
          </w:rPr>
          <w:fldChar w:fldCharType="end"/>
        </w:r>
      </w:hyperlink>
    </w:p>
    <w:p w14:paraId="73A16EC3" w14:textId="54BD7652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7" w:history="1">
        <w:r w:rsidR="00B10C5A" w:rsidRPr="00AF1516">
          <w:rPr>
            <w:rStyle w:val="Collegamentoipertestuale"/>
            <w:noProof/>
            <w:lang w:val="en-US"/>
          </w:rPr>
          <w:t>6.1.3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getAppeIns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_Toc497919827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27</w:t>
        </w:r>
        <w:r w:rsidR="00B10C5A">
          <w:rPr>
            <w:noProof/>
            <w:webHidden/>
          </w:rPr>
          <w:fldChar w:fldCharType="end"/>
        </w:r>
      </w:hyperlink>
    </w:p>
    <w:p w14:paraId="13232082" w14:textId="387459B1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8" w:history="1">
        <w:r w:rsidR="00B10C5A" w:rsidRPr="00AF1516">
          <w:rPr>
            <w:rStyle w:val="Collegamentoipertestuale"/>
            <w:noProof/>
            <w:lang w:val="en-US"/>
          </w:rPr>
          <w:t>6.1.4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getAppeDettIns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_Toc497919828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28</w:t>
        </w:r>
        <w:r w:rsidR="00B10C5A">
          <w:rPr>
            <w:noProof/>
            <w:webHidden/>
          </w:rPr>
          <w:fldChar w:fldCharType="end"/>
        </w:r>
      </w:hyperlink>
    </w:p>
    <w:p w14:paraId="45A2E3D5" w14:textId="1EA47FC3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29" w:history="1">
        <w:r w:rsidR="00B10C5A" w:rsidRPr="00AF1516">
          <w:rPr>
            <w:rStyle w:val="Collegamentoipertestuale"/>
            <w:noProof/>
            <w:lang w:val="en-US"/>
          </w:rPr>
          <w:t>6.1.5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getParcIns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_Toc497919829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29</w:t>
        </w:r>
        <w:r w:rsidR="00B10C5A">
          <w:rPr>
            <w:noProof/>
            <w:webHidden/>
          </w:rPr>
          <w:fldChar w:fldCharType="end"/>
        </w:r>
      </w:hyperlink>
    </w:p>
    <w:p w14:paraId="150B3C98" w14:textId="59C0B49F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30" w:history="1">
        <w:r w:rsidR="00B10C5A" w:rsidRPr="00AF1516">
          <w:rPr>
            <w:rStyle w:val="Collegamentoipertestuale"/>
            <w:noProof/>
            <w:lang w:val="en-US"/>
          </w:rPr>
          <w:t>6.1.6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getParcDettIns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_Toc497919830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30</w:t>
        </w:r>
        <w:r w:rsidR="00B10C5A">
          <w:rPr>
            <w:noProof/>
            <w:webHidden/>
          </w:rPr>
          <w:fldChar w:fldCharType="end"/>
        </w:r>
      </w:hyperlink>
    </w:p>
    <w:p w14:paraId="6B20615E" w14:textId="79DD57A9" w:rsidR="00B10C5A" w:rsidRDefault="00C1723E">
      <w:pPr>
        <w:pStyle w:val="Sommario2"/>
        <w:tabs>
          <w:tab w:val="left" w:pos="720"/>
          <w:tab w:val="right" w:leader="dot" w:pos="9621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497919831" w:history="1">
        <w:r w:rsidR="00B10C5A" w:rsidRPr="00AF1516">
          <w:rPr>
            <w:rStyle w:val="Collegamentoipertestuale"/>
            <w:noProof/>
          </w:rPr>
          <w:t>6.2</w:t>
        </w:r>
        <w:r w:rsidR="00B10C5A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</w:rPr>
          <w:t>Servizio di scrittura dei dati sulle tabelle AABS (fornito insieme alla struttura dati, non è necessaria l’implementazione)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_Toc497919831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30</w:t>
        </w:r>
        <w:r w:rsidR="00B10C5A">
          <w:rPr>
            <w:noProof/>
            <w:webHidden/>
          </w:rPr>
          <w:fldChar w:fldCharType="end"/>
        </w:r>
      </w:hyperlink>
    </w:p>
    <w:p w14:paraId="54443E4C" w14:textId="5C08AE8A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32" w:history="1">
        <w:r w:rsidR="00B10C5A" w:rsidRPr="00AF1516">
          <w:rPr>
            <w:rStyle w:val="Collegamentoipertestuale"/>
            <w:noProof/>
            <w:lang w:val="en-US"/>
          </w:rPr>
          <w:t>6.2.1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InsScheda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_Toc497919832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30</w:t>
        </w:r>
        <w:r w:rsidR="00B10C5A">
          <w:rPr>
            <w:noProof/>
            <w:webHidden/>
          </w:rPr>
          <w:fldChar w:fldCharType="end"/>
        </w:r>
      </w:hyperlink>
    </w:p>
    <w:p w14:paraId="5916B9DB" w14:textId="0B426A23" w:rsidR="00B10C5A" w:rsidRDefault="00C1723E">
      <w:pPr>
        <w:pStyle w:val="Sommario3"/>
        <w:tabs>
          <w:tab w:val="left" w:pos="1200"/>
          <w:tab w:val="right" w:leader="dot" w:pos="9621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</w:rPr>
      </w:pPr>
      <w:hyperlink w:anchor="_Toc497919833" w:history="1">
        <w:r w:rsidR="00B10C5A" w:rsidRPr="00AF1516">
          <w:rPr>
            <w:rStyle w:val="Collegamentoipertestuale"/>
            <w:noProof/>
            <w:lang w:val="en-US"/>
          </w:rPr>
          <w:t>6.2.2</w:t>
        </w:r>
        <w:r w:rsidR="00B10C5A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</w:rPr>
          <w:tab/>
        </w:r>
        <w:r w:rsidR="00B10C5A" w:rsidRPr="00AF1516">
          <w:rPr>
            <w:rStyle w:val="Collegamentoipertestuale"/>
            <w:noProof/>
            <w:lang w:val="en-US"/>
          </w:rPr>
          <w:t>InsParc</w:t>
        </w:r>
        <w:r w:rsidR="00B10C5A">
          <w:rPr>
            <w:noProof/>
            <w:webHidden/>
          </w:rPr>
          <w:tab/>
        </w:r>
        <w:r w:rsidR="00B10C5A">
          <w:rPr>
            <w:noProof/>
            <w:webHidden/>
          </w:rPr>
          <w:fldChar w:fldCharType="begin"/>
        </w:r>
        <w:r w:rsidR="00B10C5A">
          <w:rPr>
            <w:noProof/>
            <w:webHidden/>
          </w:rPr>
          <w:instrText xml:space="preserve"> PAGEREF _Toc497919833 \h </w:instrText>
        </w:r>
        <w:r w:rsidR="00B10C5A">
          <w:rPr>
            <w:noProof/>
            <w:webHidden/>
          </w:rPr>
        </w:r>
        <w:r w:rsidR="00B10C5A">
          <w:rPr>
            <w:noProof/>
            <w:webHidden/>
          </w:rPr>
          <w:fldChar w:fldCharType="separate"/>
        </w:r>
        <w:r w:rsidR="00B10C5A">
          <w:rPr>
            <w:noProof/>
            <w:webHidden/>
          </w:rPr>
          <w:t>31</w:t>
        </w:r>
        <w:r w:rsidR="00B10C5A">
          <w:rPr>
            <w:noProof/>
            <w:webHidden/>
          </w:rPr>
          <w:fldChar w:fldCharType="end"/>
        </w:r>
      </w:hyperlink>
    </w:p>
    <w:p w14:paraId="0C0A0C98" w14:textId="7E25EDD3" w:rsidR="003C7354" w:rsidRDefault="003C7354">
      <w:r w:rsidRPr="00A87C94">
        <w:rPr>
          <w:rFonts w:ascii="Century Gothic" w:hAnsi="Century Gothic"/>
          <w:sz w:val="20"/>
          <w:szCs w:val="20"/>
        </w:rPr>
        <w:fldChar w:fldCharType="end"/>
      </w:r>
    </w:p>
    <w:p w14:paraId="7891DC16" w14:textId="77777777" w:rsidR="003C7354" w:rsidRDefault="003C7354" w:rsidP="003C7354">
      <w:pPr>
        <w:pStyle w:val="Corpotesto"/>
      </w:pPr>
      <w:r>
        <w:br w:type="page"/>
      </w:r>
      <w:bookmarkStart w:id="6" w:name="_Toc58734325"/>
      <w:bookmarkStart w:id="7" w:name="_Toc58836833"/>
      <w:bookmarkStart w:id="8" w:name="_Toc58840485"/>
      <w:bookmarkStart w:id="9" w:name="_Toc58734904"/>
      <w:bookmarkEnd w:id="0"/>
      <w:bookmarkEnd w:id="1"/>
      <w:bookmarkEnd w:id="2"/>
      <w:bookmarkEnd w:id="3"/>
      <w:bookmarkEnd w:id="4"/>
    </w:p>
    <w:p w14:paraId="0EB53307" w14:textId="77777777" w:rsidR="003C7354" w:rsidRPr="001C02BD" w:rsidRDefault="003C7354" w:rsidP="003C7354">
      <w:pPr>
        <w:pStyle w:val="Titolo1"/>
      </w:pPr>
      <w:bookmarkStart w:id="10" w:name="_Toc497919790"/>
      <w:bookmarkStart w:id="11" w:name="_Toc253138043"/>
      <w:bookmarkStart w:id="12" w:name="_Toc253138090"/>
      <w:bookmarkStart w:id="13" w:name="_Toc253138104"/>
      <w:bookmarkStart w:id="14" w:name="_Toc261339206"/>
      <w:r w:rsidRPr="00BC4248">
        <w:lastRenderedPageBreak/>
        <w:t>Pre</w:t>
      </w:r>
      <w:r>
        <w:t>messa</w:t>
      </w:r>
      <w:bookmarkEnd w:id="10"/>
      <w:r>
        <w:t xml:space="preserve"> </w:t>
      </w:r>
      <w:bookmarkEnd w:id="6"/>
      <w:bookmarkEnd w:id="7"/>
      <w:bookmarkEnd w:id="8"/>
      <w:bookmarkEnd w:id="11"/>
      <w:bookmarkEnd w:id="12"/>
      <w:bookmarkEnd w:id="13"/>
      <w:bookmarkEnd w:id="14"/>
    </w:p>
    <w:p w14:paraId="587350E8" w14:textId="77777777" w:rsidR="003C7354" w:rsidRDefault="003C7354" w:rsidP="003C7354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5AF3CB6A" w14:textId="77777777" w:rsidR="003C7354" w:rsidRDefault="009C1D67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Il documento descrive le entità coinvolte nell’ambito gestione e dell’aggiornamento del SIPA italiano (LPIS), con particolare riferimento alle modalità di interscambio tra gli organismi pagatori, e la tipologia di informazioni scambiate.</w:t>
      </w:r>
      <w:r w:rsidR="003C7354">
        <w:rPr>
          <w:szCs w:val="24"/>
          <w:lang w:val="it-IT"/>
        </w:rPr>
        <w:t xml:space="preserve"> </w:t>
      </w:r>
    </w:p>
    <w:p w14:paraId="55CF9A5E" w14:textId="77777777" w:rsidR="00603DC9" w:rsidRDefault="009C1D67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C1D67">
        <w:rPr>
          <w:szCs w:val="24"/>
          <w:lang w:val="it-IT"/>
        </w:rPr>
        <w:t>Nell’ambito delle attività di interscambio dati già in essere tra gli organismi pagatori e AGEA coordinamento, il flusso di interesse è rappresentato dai da</w:t>
      </w:r>
      <w:r w:rsidR="00CC2DE9">
        <w:rPr>
          <w:szCs w:val="24"/>
          <w:lang w:val="it-IT"/>
        </w:rPr>
        <w:t>ti alfanumerici e geometrici delle particelle, isole, appezzamenti e parcelle (Fascicolo Grafico e Domanda Grafica)</w:t>
      </w:r>
      <w:r w:rsidR="00AB4E28">
        <w:rPr>
          <w:szCs w:val="24"/>
          <w:lang w:val="it-IT"/>
        </w:rPr>
        <w:t>.</w:t>
      </w:r>
    </w:p>
    <w:p w14:paraId="0147F184" w14:textId="77777777" w:rsidR="00CF4A1A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0FD87827" w14:textId="7E5F5C97" w:rsidR="00CF4A1A" w:rsidRDefault="00CF4A1A" w:rsidP="00CF4A1A">
      <w:pPr>
        <w:pStyle w:val="Titolo2"/>
      </w:pPr>
      <w:bookmarkStart w:id="15" w:name="_Toc497919791"/>
      <w:r>
        <w:t>Registro delle modifiche</w:t>
      </w:r>
      <w:bookmarkEnd w:id="15"/>
    </w:p>
    <w:p w14:paraId="7E8639AB" w14:textId="77777777" w:rsidR="00CF4A1A" w:rsidRPr="009C1D67" w:rsidRDefault="00CF4A1A" w:rsidP="009C1D67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tbl>
      <w:tblPr>
        <w:tblW w:w="4845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53"/>
        <w:gridCol w:w="4309"/>
        <w:gridCol w:w="1805"/>
        <w:gridCol w:w="1956"/>
      </w:tblGrid>
      <w:tr w:rsidR="00CF4A1A" w:rsidRPr="0037251D" w14:paraId="10881E61" w14:textId="77777777" w:rsidTr="0043673D">
        <w:trPr>
          <w:trHeight w:val="477"/>
          <w:tblHeader/>
        </w:trPr>
        <w:tc>
          <w:tcPr>
            <w:tcW w:w="672" w:type="pct"/>
            <w:shd w:val="clear" w:color="auto" w:fill="BFBFBF"/>
            <w:vAlign w:val="center"/>
          </w:tcPr>
          <w:p w14:paraId="065FB538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N° Revisione</w:t>
            </w:r>
          </w:p>
        </w:tc>
        <w:tc>
          <w:tcPr>
            <w:tcW w:w="2311" w:type="pct"/>
            <w:shd w:val="clear" w:color="auto" w:fill="BFBFBF"/>
            <w:vAlign w:val="center"/>
          </w:tcPr>
          <w:p w14:paraId="20B7D560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Descrizione</w:t>
            </w:r>
          </w:p>
        </w:tc>
        <w:tc>
          <w:tcPr>
            <w:tcW w:w="968" w:type="pct"/>
            <w:shd w:val="clear" w:color="auto" w:fill="BFBFBF"/>
            <w:vAlign w:val="center"/>
          </w:tcPr>
          <w:p w14:paraId="478187E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Autore</w:t>
            </w:r>
          </w:p>
        </w:tc>
        <w:tc>
          <w:tcPr>
            <w:tcW w:w="1049" w:type="pct"/>
            <w:shd w:val="clear" w:color="auto" w:fill="BFBFBF"/>
            <w:vAlign w:val="center"/>
          </w:tcPr>
          <w:p w14:paraId="4F47CCC9" w14:textId="77777777" w:rsidR="00CF4A1A" w:rsidRPr="0037251D" w:rsidRDefault="00CF4A1A" w:rsidP="0043673D">
            <w:pPr>
              <w:pStyle w:val="Intestazione"/>
              <w:tabs>
                <w:tab w:val="clear" w:pos="4819"/>
              </w:tabs>
              <w:jc w:val="center"/>
              <w:rPr>
                <w:rFonts w:cs="Arial"/>
                <w:b/>
                <w:sz w:val="22"/>
                <w:szCs w:val="22"/>
              </w:rPr>
            </w:pPr>
            <w:r w:rsidRPr="0037251D">
              <w:rPr>
                <w:rFonts w:cs="Arial"/>
                <w:b/>
                <w:sz w:val="22"/>
                <w:szCs w:val="22"/>
              </w:rPr>
              <w:t>Data redazione</w:t>
            </w:r>
          </w:p>
        </w:tc>
      </w:tr>
      <w:tr w:rsidR="00CF4A1A" w:rsidRPr="0043673D" w14:paraId="0EEC05CC" w14:textId="77777777" w:rsidTr="0043673D">
        <w:trPr>
          <w:trHeight w:val="81"/>
        </w:trPr>
        <w:tc>
          <w:tcPr>
            <w:tcW w:w="672" w:type="pct"/>
          </w:tcPr>
          <w:p w14:paraId="51021D2B" w14:textId="1BCA3FEB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1.5</w:t>
            </w:r>
          </w:p>
        </w:tc>
        <w:tc>
          <w:tcPr>
            <w:tcW w:w="2311" w:type="pct"/>
          </w:tcPr>
          <w:p w14:paraId="5925E1B9" w14:textId="77777777" w:rsidR="00CF4A1A" w:rsidRPr="0043673D" w:rsidRDefault="00CF4A1A" w:rsidP="00FF6CF4">
            <w:pPr>
              <w:pStyle w:val="Considrant"/>
              <w:numPr>
                <w:ilvl w:val="0"/>
                <w:numId w:val="0"/>
              </w:numPr>
              <w:jc w:val="left"/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Prima emissione</w:t>
            </w:r>
          </w:p>
        </w:tc>
        <w:tc>
          <w:tcPr>
            <w:tcW w:w="968" w:type="pct"/>
          </w:tcPr>
          <w:p w14:paraId="1D514DA7" w14:textId="77777777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M. Campelli</w:t>
            </w:r>
          </w:p>
        </w:tc>
        <w:tc>
          <w:tcPr>
            <w:tcW w:w="1049" w:type="pct"/>
          </w:tcPr>
          <w:p w14:paraId="531CB22B" w14:textId="6AF03AD4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22/06/2017</w:t>
            </w:r>
          </w:p>
        </w:tc>
      </w:tr>
      <w:tr w:rsidR="00CF4A1A" w:rsidRPr="0043673D" w14:paraId="6959D4D9" w14:textId="77777777" w:rsidTr="0043673D">
        <w:trPr>
          <w:trHeight w:val="81"/>
        </w:trPr>
        <w:tc>
          <w:tcPr>
            <w:tcW w:w="672" w:type="pct"/>
          </w:tcPr>
          <w:p w14:paraId="0FA72559" w14:textId="61B7054F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1.6</w:t>
            </w:r>
          </w:p>
        </w:tc>
        <w:tc>
          <w:tcPr>
            <w:tcW w:w="2311" w:type="pct"/>
          </w:tcPr>
          <w:p w14:paraId="1ECC6BA0" w14:textId="0E04125B" w:rsidR="00CF4A1A" w:rsidRDefault="00C1723E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dici_Organismi_pagatori" w:history="1">
              <w:r w:rsidR="00CF4A1A" w:rsidRPr="009B2678">
                <w:rPr>
                  <w:rStyle w:val="Collegamentoipertestuale"/>
                  <w:szCs w:val="24"/>
                  <w:lang w:val="it-IT"/>
                </w:rPr>
                <w:t>Aggiunta la tabella dei codici ID_ORPA</w:t>
              </w:r>
            </w:hyperlink>
            <w:r w:rsidR="00CF4A1A" w:rsidRPr="0043673D">
              <w:rPr>
                <w:szCs w:val="24"/>
                <w:lang w:val="it-IT"/>
              </w:rPr>
              <w:t>.</w:t>
            </w:r>
          </w:p>
          <w:p w14:paraId="60A8308F" w14:textId="69275B7C" w:rsidR="009076D5" w:rsidRDefault="00C1723E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Tipo_Conduzione_particella" w:history="1">
              <w:r w:rsidR="009076D5" w:rsidRPr="009B2678">
                <w:rPr>
                  <w:rStyle w:val="Collegamentoipertestuale"/>
                  <w:szCs w:val="24"/>
                  <w:lang w:val="it-IT"/>
                </w:rPr>
                <w:t>Aggiunta la tabella dei codici tipo conduzione particella (TIPO_COND)</w:t>
              </w:r>
            </w:hyperlink>
          </w:p>
          <w:p w14:paraId="5A24AABE" w14:textId="55618666" w:rsidR="006A20BB" w:rsidRDefault="00C1723E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ltivazioni_–_AABSAPPE_DETT_TAB" w:history="1">
              <w:r w:rsidR="006A20BB" w:rsidRPr="009B2678">
                <w:rPr>
                  <w:rStyle w:val="Collegamentoipertestuale"/>
                  <w:szCs w:val="24"/>
                  <w:lang w:val="it-IT"/>
                </w:rPr>
                <w:t>Aggiunta la specifica dell’</w:t>
              </w:r>
              <w:r w:rsidR="009B2678" w:rsidRPr="009B2678">
                <w:rPr>
                  <w:rStyle w:val="Collegamentoipertestuale"/>
                  <w:szCs w:val="24"/>
                  <w:lang w:val="it-IT"/>
                </w:rPr>
                <w:t>implementazione del codice coltivazione (COD_COLT)</w:t>
              </w:r>
            </w:hyperlink>
          </w:p>
          <w:p w14:paraId="1A5090B1" w14:textId="7AEB8A4D" w:rsidR="009B2678" w:rsidRPr="0043673D" w:rsidRDefault="00C1723E" w:rsidP="00FF6CF4">
            <w:pPr>
              <w:pStyle w:val="Considrant"/>
              <w:numPr>
                <w:ilvl w:val="0"/>
                <w:numId w:val="35"/>
              </w:numPr>
              <w:jc w:val="left"/>
              <w:rPr>
                <w:szCs w:val="24"/>
                <w:lang w:val="it-IT"/>
              </w:rPr>
            </w:pPr>
            <w:hyperlink w:anchor="_Codici_uso_suolo" w:history="1">
              <w:r w:rsidR="009B2678" w:rsidRPr="009B2678">
                <w:rPr>
                  <w:rStyle w:val="Collegamentoipertestuale"/>
                  <w:szCs w:val="24"/>
                  <w:lang w:val="it-IT"/>
                </w:rPr>
                <w:t>Aggiunta la tabella dei codici dell’uso del suolo e del prodotto (CODI_RILE e CODI_PROD_RILE)</w:t>
              </w:r>
            </w:hyperlink>
          </w:p>
        </w:tc>
        <w:tc>
          <w:tcPr>
            <w:tcW w:w="968" w:type="pct"/>
          </w:tcPr>
          <w:p w14:paraId="1FCB831C" w14:textId="77777777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M. Campelli</w:t>
            </w:r>
          </w:p>
        </w:tc>
        <w:tc>
          <w:tcPr>
            <w:tcW w:w="1049" w:type="pct"/>
          </w:tcPr>
          <w:p w14:paraId="5D719479" w14:textId="77A4E982" w:rsidR="00CF4A1A" w:rsidRPr="0043673D" w:rsidRDefault="00CF4A1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 w:rsidRPr="0043673D">
              <w:rPr>
                <w:szCs w:val="24"/>
                <w:lang w:val="it-IT"/>
              </w:rPr>
              <w:t>07/07/2017</w:t>
            </w:r>
          </w:p>
        </w:tc>
      </w:tr>
      <w:tr w:rsidR="00282901" w:rsidRPr="0043673D" w14:paraId="0ED03FDC" w14:textId="77777777" w:rsidTr="0043673D">
        <w:trPr>
          <w:trHeight w:val="81"/>
        </w:trPr>
        <w:tc>
          <w:tcPr>
            <w:tcW w:w="672" w:type="pct"/>
          </w:tcPr>
          <w:p w14:paraId="7E10DFC7" w14:textId="662EA28D" w:rsidR="00282901" w:rsidRPr="0043673D" w:rsidRDefault="00282901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1.7</w:t>
            </w:r>
          </w:p>
        </w:tc>
        <w:tc>
          <w:tcPr>
            <w:tcW w:w="2311" w:type="pct"/>
          </w:tcPr>
          <w:p w14:paraId="5197FA23" w14:textId="77777777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Modificata chiave primaria della tabella AABSSCHE_TAB</w:t>
            </w:r>
          </w:p>
          <w:p w14:paraId="022C0A18" w14:textId="77777777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Aggiunto campo PRG_SCHEDA su AABSISOL_TAB</w:t>
            </w:r>
          </w:p>
          <w:p w14:paraId="063E485F" w14:textId="553DC82B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Aggiunto campo PRG_SCHEDA su AABSAPPE_TAB</w:t>
            </w:r>
          </w:p>
          <w:p w14:paraId="0F10C4BD" w14:textId="13669C46" w:rsidR="00282901" w:rsidRDefault="00282901" w:rsidP="00FF6CF4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Aggiunto campo PRG_SCHEDA su AABSAPPE_DETT_TAB</w:t>
            </w:r>
          </w:p>
          <w:p w14:paraId="6865E035" w14:textId="461C2F12" w:rsidR="00282901" w:rsidRDefault="00282901" w:rsidP="00282901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Aggiunto campo PRG_SCHEDA su AABSPART_TAB</w:t>
            </w:r>
          </w:p>
        </w:tc>
        <w:tc>
          <w:tcPr>
            <w:tcW w:w="968" w:type="pct"/>
          </w:tcPr>
          <w:p w14:paraId="27574877" w14:textId="733FDC44" w:rsidR="00282901" w:rsidRPr="000F3D9C" w:rsidRDefault="000F3D9C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5A83D6B2" w14:textId="73F21256" w:rsidR="00282901" w:rsidRPr="0043673D" w:rsidRDefault="000F3D9C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13/07/2017</w:t>
            </w:r>
          </w:p>
        </w:tc>
      </w:tr>
      <w:tr w:rsidR="00566D2A" w:rsidRPr="0043673D" w14:paraId="3296D1AF" w14:textId="77777777" w:rsidTr="0043673D">
        <w:trPr>
          <w:trHeight w:val="81"/>
        </w:trPr>
        <w:tc>
          <w:tcPr>
            <w:tcW w:w="672" w:type="pct"/>
          </w:tcPr>
          <w:p w14:paraId="474C3940" w14:textId="5EF6E609" w:rsidR="00566D2A" w:rsidRDefault="00566D2A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1.8</w:t>
            </w:r>
          </w:p>
        </w:tc>
        <w:tc>
          <w:tcPr>
            <w:tcW w:w="2311" w:type="pct"/>
          </w:tcPr>
          <w:p w14:paraId="523D31C7" w14:textId="5AEBA239" w:rsidR="00566D2A" w:rsidRPr="00575C44" w:rsidRDefault="00575C44" w:rsidP="00575C44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 xml:space="preserve">Modificato paragrafo </w:t>
            </w:r>
            <w:r w:rsidRPr="00575C44">
              <w:t>InsScheda</w:t>
            </w:r>
          </w:p>
        </w:tc>
        <w:tc>
          <w:tcPr>
            <w:tcW w:w="968" w:type="pct"/>
          </w:tcPr>
          <w:p w14:paraId="10AB7DDB" w14:textId="37F681CB" w:rsidR="00566D2A" w:rsidRDefault="00575C44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G. Di Nardo</w:t>
            </w:r>
          </w:p>
        </w:tc>
        <w:tc>
          <w:tcPr>
            <w:tcW w:w="1049" w:type="pct"/>
          </w:tcPr>
          <w:p w14:paraId="1E07F6E1" w14:textId="06DE11F4" w:rsidR="00566D2A" w:rsidRDefault="00575C44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07/09/2017</w:t>
            </w:r>
          </w:p>
        </w:tc>
      </w:tr>
      <w:tr w:rsidR="0041003D" w:rsidRPr="0043673D" w14:paraId="135D649A" w14:textId="77777777" w:rsidTr="0043673D">
        <w:trPr>
          <w:trHeight w:val="81"/>
        </w:trPr>
        <w:tc>
          <w:tcPr>
            <w:tcW w:w="672" w:type="pct"/>
          </w:tcPr>
          <w:p w14:paraId="3E2B781A" w14:textId="4D3641DF" w:rsidR="0041003D" w:rsidRDefault="0041003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lastRenderedPageBreak/>
              <w:t>1.9</w:t>
            </w:r>
          </w:p>
        </w:tc>
        <w:tc>
          <w:tcPr>
            <w:tcW w:w="2311" w:type="pct"/>
          </w:tcPr>
          <w:p w14:paraId="5353492C" w14:textId="77777777" w:rsidR="00AF4678" w:rsidRDefault="00E2605E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 xml:space="preserve">Aggiunto campo </w:t>
            </w:r>
            <w:r w:rsidR="0030507C">
              <w:t xml:space="preserve">PRG_PARC </w:t>
            </w:r>
            <w:r>
              <w:t>su AABSPARC_TAB</w:t>
            </w:r>
            <w:r w:rsidR="00784613">
              <w:t xml:space="preserve"> </w:t>
            </w:r>
            <w:r w:rsidR="00BA0228">
              <w:t xml:space="preserve">e </w:t>
            </w:r>
            <w:r w:rsidR="008C1AE9">
              <w:t xml:space="preserve"> </w:t>
            </w:r>
            <w:r w:rsidR="00BA0228">
              <w:t xml:space="preserve">AABSAPAG_TAB </w:t>
            </w:r>
          </w:p>
          <w:p w14:paraId="24AB5BEF" w14:textId="326B610A" w:rsidR="00494511" w:rsidRDefault="00494511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Modificata chiave primaria di AABSPARC_TAB e AABSAPAG_TAB</w:t>
            </w:r>
          </w:p>
        </w:tc>
        <w:tc>
          <w:tcPr>
            <w:tcW w:w="968" w:type="pct"/>
          </w:tcPr>
          <w:p w14:paraId="5CF2952C" w14:textId="2148CD86" w:rsidR="0041003D" w:rsidRDefault="008C1AE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61519F69" w14:textId="2BBAA7A0" w:rsidR="0041003D" w:rsidRDefault="008C1AE9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</w:t>
            </w:r>
            <w:r w:rsidR="00AD7677">
              <w:rPr>
                <w:szCs w:val="24"/>
                <w:lang w:val="it-IT"/>
              </w:rPr>
              <w:t>9</w:t>
            </w:r>
            <w:r>
              <w:rPr>
                <w:szCs w:val="24"/>
                <w:lang w:val="it-IT"/>
              </w:rPr>
              <w:t>/11/2017</w:t>
            </w:r>
          </w:p>
        </w:tc>
      </w:tr>
      <w:tr w:rsidR="005D4B4D" w:rsidRPr="0043673D" w14:paraId="31BCE71A" w14:textId="77777777" w:rsidTr="0043673D">
        <w:trPr>
          <w:trHeight w:val="81"/>
        </w:trPr>
        <w:tc>
          <w:tcPr>
            <w:tcW w:w="672" w:type="pct"/>
          </w:tcPr>
          <w:p w14:paraId="62F447B0" w14:textId="51F9446A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1.10</w:t>
            </w:r>
          </w:p>
        </w:tc>
        <w:tc>
          <w:tcPr>
            <w:tcW w:w="2311" w:type="pct"/>
          </w:tcPr>
          <w:p w14:paraId="03255FA6" w14:textId="77777777" w:rsidR="005D4B4D" w:rsidRDefault="005D4B4D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Corretto il valore della chiave primaria di AABSAPAG_TAB</w:t>
            </w:r>
          </w:p>
          <w:p w14:paraId="506F1ACE" w14:textId="7FF3CA21" w:rsidR="00143E4F" w:rsidRDefault="00143E4F" w:rsidP="0030507C">
            <w:pPr>
              <w:pStyle w:val="Considrant"/>
              <w:numPr>
                <w:ilvl w:val="0"/>
                <w:numId w:val="35"/>
              </w:numPr>
              <w:jc w:val="left"/>
            </w:pPr>
            <w:r>
              <w:t>Eliminato il vincolo NOT NULL sul campo AABSISOL_TAB</w:t>
            </w:r>
            <w:r w:rsidR="00AC6347">
              <w:t>.DATA_INIZIO</w:t>
            </w:r>
          </w:p>
        </w:tc>
        <w:tc>
          <w:tcPr>
            <w:tcW w:w="968" w:type="pct"/>
          </w:tcPr>
          <w:p w14:paraId="516431F1" w14:textId="29EF0BFB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</w:rPr>
            </w:pPr>
            <w:r>
              <w:rPr>
                <w:szCs w:val="24"/>
              </w:rPr>
              <w:t>M. Campelli</w:t>
            </w:r>
          </w:p>
        </w:tc>
        <w:tc>
          <w:tcPr>
            <w:tcW w:w="1049" w:type="pct"/>
          </w:tcPr>
          <w:p w14:paraId="0BDCD3FA" w14:textId="65EDF1B9" w:rsidR="005D4B4D" w:rsidRDefault="005D4B4D" w:rsidP="0043673D">
            <w:pPr>
              <w:pStyle w:val="Considrant"/>
              <w:numPr>
                <w:ilvl w:val="0"/>
                <w:numId w:val="0"/>
              </w:numPr>
              <w:rPr>
                <w:szCs w:val="24"/>
                <w:lang w:val="it-IT"/>
              </w:rPr>
            </w:pPr>
            <w:r>
              <w:rPr>
                <w:szCs w:val="24"/>
                <w:lang w:val="it-IT"/>
              </w:rPr>
              <w:t>0</w:t>
            </w:r>
            <w:r w:rsidR="005051F8">
              <w:rPr>
                <w:szCs w:val="24"/>
                <w:lang w:val="it-IT"/>
              </w:rPr>
              <w:t>9</w:t>
            </w:r>
            <w:r>
              <w:rPr>
                <w:szCs w:val="24"/>
                <w:lang w:val="it-IT"/>
              </w:rPr>
              <w:t>/01/2018</w:t>
            </w:r>
          </w:p>
        </w:tc>
      </w:tr>
    </w:tbl>
    <w:p w14:paraId="7E13597C" w14:textId="4E63E83B" w:rsidR="003C7354" w:rsidRDefault="003C7354" w:rsidP="0043673D">
      <w:pPr>
        <w:pStyle w:val="Considrant"/>
        <w:numPr>
          <w:ilvl w:val="0"/>
          <w:numId w:val="0"/>
        </w:numPr>
        <w:rPr>
          <w:szCs w:val="24"/>
          <w:lang w:val="it-IT"/>
        </w:rPr>
      </w:pPr>
    </w:p>
    <w:p w14:paraId="475CE049" w14:textId="7A59CB94" w:rsidR="00EB6FA4" w:rsidRDefault="00EB6FA4">
      <w:pPr>
        <w:rPr>
          <w:lang w:eastAsia="en-GB"/>
        </w:rPr>
      </w:pPr>
      <w:r>
        <w:br w:type="page"/>
      </w:r>
    </w:p>
    <w:p w14:paraId="533C0D7C" w14:textId="77777777" w:rsidR="009307A3" w:rsidRPr="001C02BD" w:rsidRDefault="009307A3" w:rsidP="009307A3">
      <w:pPr>
        <w:pStyle w:val="Titolo1"/>
      </w:pPr>
      <w:bookmarkStart w:id="16" w:name="_Toc169798996"/>
      <w:bookmarkStart w:id="17" w:name="_Toc497919792"/>
      <w:r>
        <w:lastRenderedPageBreak/>
        <w:t>Glossario</w:t>
      </w:r>
      <w:bookmarkEnd w:id="16"/>
      <w:bookmarkEnd w:id="17"/>
      <w:r>
        <w:t xml:space="preserve"> </w:t>
      </w:r>
    </w:p>
    <w:p w14:paraId="41DE262A" w14:textId="77777777" w:rsidR="009307A3" w:rsidRDefault="009307A3" w:rsidP="009307A3">
      <w:pPr>
        <w:pStyle w:val="Considrant"/>
        <w:numPr>
          <w:ilvl w:val="0"/>
          <w:numId w:val="0"/>
        </w:numPr>
        <w:ind w:left="426"/>
        <w:jc w:val="left"/>
        <w:rPr>
          <w:szCs w:val="24"/>
          <w:lang w:val="it-IT"/>
        </w:rPr>
      </w:pPr>
    </w:p>
    <w:p w14:paraId="026AE41E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Isola aziendale</w:t>
      </w:r>
      <w:r w:rsidRPr="009307A3">
        <w:rPr>
          <w:szCs w:val="24"/>
          <w:lang w:val="it-IT"/>
        </w:rPr>
        <w:t>: Porzioni di territorio contigue, condotte da uno stesso produttore, individuate in funzione delle particelle catastali risultanti nella consistenza territoriale del fascicolo aziendale.</w:t>
      </w:r>
    </w:p>
    <w:p w14:paraId="59BDF19E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Parcella di riferimento</w:t>
      </w:r>
      <w:r w:rsidRPr="009307A3">
        <w:rPr>
          <w:szCs w:val="24"/>
          <w:lang w:val="it-IT"/>
        </w:rPr>
        <w:t xml:space="preserve">: superficie geograficamente delimitata avente un’identificazione unica nel sistema di identificazione delle parcelle agricole (SIPA). </w:t>
      </w:r>
      <w:r>
        <w:rPr>
          <w:szCs w:val="24"/>
          <w:lang w:val="it-IT"/>
        </w:rPr>
        <w:t xml:space="preserve"> </w:t>
      </w:r>
      <w:r w:rsidRPr="009307A3">
        <w:rPr>
          <w:szCs w:val="24"/>
          <w:lang w:val="it-IT"/>
        </w:rPr>
        <w:t>Nell’ambito del LPIS (Land Parcel Identification System) SIPA l’Italia è in possesso di uno strato preliminare basato sul Catasto gestito dal Ministero delle Finanze e la parcella di riferimento coincide con la particella catastale.</w:t>
      </w:r>
    </w:p>
    <w:p w14:paraId="66EB265F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Tale strato viene esteso a partire dal 2016, ai fini dell’introduzione del piano colturale grafico e della domanda di aiuto unificata e grafica, con la possibilità di creare un ulteriore strato dove la superficie determinata alfanumericamente e graficamente sarà la sommatoria di particelle catastali contigue in possesso di un determinato agricoltore. A tal riguardo, con l’introduzione del piano colturale grafico e della domanda di aiuto unificata e grafica secondo le definizioni di cui al Reg. UE 1306/2013 e del D.M. 162 del 12 gennaio 2015, il modello di LPIS SIPA italiano si allinea a tali norme, attraverso l’individuazione esclusivamente grafica della parcella di riferimento e della parcella agricola.</w:t>
      </w:r>
    </w:p>
    <w:p w14:paraId="662BF189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Parcella agricola</w:t>
      </w:r>
      <w:r w:rsidRPr="009307A3">
        <w:rPr>
          <w:szCs w:val="24"/>
          <w:lang w:val="it-IT"/>
        </w:rPr>
        <w:t xml:space="preserve">: è la porzione continua di terreno, sottoposta a dichiarazione da parte di un solo agricoltore, sulla quale non è coltivato più di un unico gruppo di colture o, se nell'ambito del regolamento (UE) n. 1307/2013 è richiesta una dichiarazione separata di uso riguardo a una superficie che fa parte di un unico gruppo di colture, una porzione continua di terreno interessata da tale dichiarazione separata. </w:t>
      </w:r>
    </w:p>
    <w:p w14:paraId="3EDE0B9B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GIS</w:t>
      </w:r>
      <w:r w:rsidRPr="009307A3">
        <w:rPr>
          <w:szCs w:val="24"/>
          <w:lang w:val="it-IT"/>
        </w:rPr>
        <w:t>: porzione continua di terreno della quale è riconoscibile un’occupazione del suolo omogenea tra quelle previste dal sistema di classificazione. Per la delimitazione di un appezzamento GIS sono da prendere in considerazione limiti permanenti quali:</w:t>
      </w:r>
    </w:p>
    <w:p w14:paraId="6770164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strade e ferrovie;</w:t>
      </w:r>
    </w:p>
    <w:p w14:paraId="5214250B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fiumi e torrenti;</w:t>
      </w:r>
    </w:p>
    <w:p w14:paraId="69DE031E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fossi e canali di irrigazione, scarpate, dirupi, muri (di larghezza superiore ai 2 metri);</w:t>
      </w:r>
    </w:p>
    <w:p w14:paraId="052A73DD" w14:textId="77777777" w:rsidR="009307A3" w:rsidRPr="009307A3" w:rsidRDefault="009307A3" w:rsidP="005C08B1">
      <w:pPr>
        <w:pStyle w:val="Considrant"/>
        <w:numPr>
          <w:ilvl w:val="0"/>
          <w:numId w:val="18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limiti derivanti da occupazioni/uso del suolo differenti (esempio aree seminabili e aree olivetate).</w:t>
      </w:r>
    </w:p>
    <w:p w14:paraId="48AB9038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Appezzamento coltural</w:t>
      </w:r>
      <w:r>
        <w:rPr>
          <w:b/>
          <w:szCs w:val="24"/>
          <w:lang w:val="it-IT"/>
        </w:rPr>
        <w:t>e</w:t>
      </w:r>
      <w:r w:rsidRPr="009307A3">
        <w:rPr>
          <w:szCs w:val="24"/>
          <w:lang w:val="it-IT"/>
        </w:rPr>
        <w:t>: superficie determinata composta di particelle contigue destinata dall’agricoltore ad un unico uso.</w:t>
      </w:r>
    </w:p>
    <w:p w14:paraId="78C89140" w14:textId="77777777" w:rsidR="009307A3" w:rsidRPr="009307A3" w:rsidRDefault="009307A3" w:rsidP="009307A3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9307A3">
        <w:rPr>
          <w:b/>
          <w:szCs w:val="24"/>
          <w:lang w:val="it-IT"/>
        </w:rPr>
        <w:t>Uso</w:t>
      </w:r>
      <w:r w:rsidRPr="009307A3">
        <w:rPr>
          <w:szCs w:val="24"/>
          <w:lang w:val="it-IT"/>
        </w:rPr>
        <w:t xml:space="preserve">: in relazione alla superficie, l’uso della superficie in termini di: </w:t>
      </w:r>
    </w:p>
    <w:p w14:paraId="41794D72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coltura (art. 44(4) reg. UE 1307/2013)</w:t>
      </w:r>
    </w:p>
    <w:p w14:paraId="659CD85E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Tipo di prato permanente (art. 4(1), lett. h) reg. UE 1307/2013)</w:t>
      </w:r>
    </w:p>
    <w:p w14:paraId="4D2572B4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Pascolo permanente (art. 45(2), lett. a) reg. UE 1307/2013)</w:t>
      </w:r>
    </w:p>
    <w:p w14:paraId="30AE3417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Aree erbacee diverse dal prato permanente o dal pascolo permanente</w:t>
      </w:r>
    </w:p>
    <w:p w14:paraId="261121E3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Copertura vegetale</w:t>
      </w:r>
    </w:p>
    <w:p w14:paraId="7A4DB889" w14:textId="77777777" w:rsidR="009307A3" w:rsidRPr="009307A3" w:rsidRDefault="009307A3" w:rsidP="005C08B1">
      <w:pPr>
        <w:pStyle w:val="Considrant"/>
        <w:numPr>
          <w:ilvl w:val="0"/>
          <w:numId w:val="19"/>
        </w:numPr>
        <w:rPr>
          <w:szCs w:val="24"/>
          <w:lang w:val="it-IT"/>
        </w:rPr>
      </w:pPr>
      <w:r w:rsidRPr="009307A3">
        <w:rPr>
          <w:szCs w:val="24"/>
          <w:lang w:val="it-IT"/>
        </w:rPr>
        <w:t>Mancanza di coltura</w:t>
      </w:r>
    </w:p>
    <w:p w14:paraId="12AD4D05" w14:textId="77777777" w:rsidR="009307A3" w:rsidRDefault="009307A3" w:rsidP="003C7354">
      <w:pPr>
        <w:pStyle w:val="Considrant"/>
        <w:numPr>
          <w:ilvl w:val="0"/>
          <w:numId w:val="0"/>
        </w:numPr>
        <w:ind w:left="567"/>
        <w:rPr>
          <w:szCs w:val="24"/>
          <w:lang w:val="it-IT"/>
        </w:rPr>
      </w:pPr>
    </w:p>
    <w:p w14:paraId="1D706600" w14:textId="77777777" w:rsidR="003C7354" w:rsidRDefault="003C7354" w:rsidP="003C7354">
      <w:pPr>
        <w:pStyle w:val="Titolo1"/>
      </w:pPr>
      <w:bookmarkStart w:id="18" w:name="_Toc497919793"/>
      <w:bookmarkEnd w:id="9"/>
      <w:r>
        <w:lastRenderedPageBreak/>
        <w:t xml:space="preserve">Descrizione dati </w:t>
      </w:r>
      <w:r w:rsidR="009C1D67">
        <w:t>piano colturale grafico</w:t>
      </w:r>
      <w:r w:rsidR="009307A3">
        <w:t xml:space="preserve"> – domanda grafica</w:t>
      </w:r>
      <w:bookmarkEnd w:id="18"/>
    </w:p>
    <w:p w14:paraId="7C05D5C7" w14:textId="77777777" w:rsidR="00E007E1" w:rsidRPr="00E007E1" w:rsidRDefault="00E007E1" w:rsidP="00AF568D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Il Piano colturale aziendale è costituito dagli elementi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minimi di cui all’Allegato A, sezione a.1).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L’agricoltore costituisce ovvero aggiorna i dati nel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proprio fascicolo aziendale, sottoscrive le informazioni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costituenti il patrimonio produttivo di cui all’articolo 3,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comma 2, presso l’Organismo pagatore c</w:t>
      </w:r>
      <w:r w:rsidR="00AF568D">
        <w:rPr>
          <w:szCs w:val="24"/>
          <w:lang w:val="it-IT"/>
        </w:rPr>
        <w:t>ompetente e defi</w:t>
      </w:r>
      <w:r w:rsidRPr="00E007E1">
        <w:rPr>
          <w:szCs w:val="24"/>
          <w:lang w:val="it-IT"/>
        </w:rPr>
        <w:t>nisce il piano colturale della sua azienda.</w:t>
      </w:r>
    </w:p>
    <w:p w14:paraId="06E733F3" w14:textId="77777777" w:rsidR="00E007E1" w:rsidRDefault="00E007E1" w:rsidP="003C7354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007E1">
        <w:rPr>
          <w:szCs w:val="24"/>
          <w:lang w:val="it-IT"/>
        </w:rPr>
        <w:t>In applicazione dell’articolo 2 del Regolamento delegato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UE n. 639/2014 e dell’articolo 62 del Regolamento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(UE) n. 1305/2013, l’aggiornamento del Piano colturale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aziendale è la condizione di ammissibilità per le misure di</w:t>
      </w:r>
      <w:r w:rsidR="00AF568D">
        <w:rPr>
          <w:szCs w:val="24"/>
          <w:lang w:val="it-IT"/>
        </w:rPr>
        <w:t xml:space="preserve"> </w:t>
      </w:r>
      <w:r w:rsidRPr="00E007E1">
        <w:rPr>
          <w:szCs w:val="24"/>
          <w:lang w:val="it-IT"/>
        </w:rPr>
        <w:t>aiuto unionali, nazionali e</w:t>
      </w:r>
      <w:r w:rsidR="00AF568D">
        <w:rPr>
          <w:szCs w:val="24"/>
          <w:lang w:val="it-IT"/>
        </w:rPr>
        <w:t xml:space="preserve"> regionali basate sulla superfi</w:t>
      </w:r>
      <w:r w:rsidRPr="00E007E1">
        <w:rPr>
          <w:szCs w:val="24"/>
          <w:lang w:val="it-IT"/>
        </w:rPr>
        <w:t>cie e costituisce la base</w:t>
      </w:r>
      <w:r w:rsidR="00AF568D">
        <w:rPr>
          <w:szCs w:val="24"/>
          <w:lang w:val="it-IT"/>
        </w:rPr>
        <w:t xml:space="preserve"> per l’effettuazione delle verifiche</w:t>
      </w:r>
      <w:r w:rsidRPr="00E007E1">
        <w:rPr>
          <w:szCs w:val="24"/>
          <w:lang w:val="it-IT"/>
        </w:rPr>
        <w:t xml:space="preserve"> </w:t>
      </w:r>
      <w:r w:rsidR="00AF568D">
        <w:rPr>
          <w:szCs w:val="24"/>
          <w:lang w:val="it-IT"/>
        </w:rPr>
        <w:t>connesse.</w:t>
      </w:r>
    </w:p>
    <w:p w14:paraId="6EC0A01B" w14:textId="77777777" w:rsidR="00AF568D" w:rsidRPr="00AF568D" w:rsidRDefault="00AF568D" w:rsidP="00AF568D">
      <w:pPr>
        <w:pStyle w:val="Corpotesto"/>
        <w:jc w:val="both"/>
      </w:pPr>
      <w:r w:rsidRPr="00AF568D">
        <w:t>Il Reg. UE 1306/2013 stabilisce che, ai fini dell'identificazione di tutte le parcelle agricole</w:t>
      </w:r>
      <w:r>
        <w:t xml:space="preserve"> </w:t>
      </w:r>
      <w:r w:rsidRPr="00AF568D">
        <w:t>dell'azienda e/o terreni non agricoli, l‘Amministrazione fornisce al beneficiario il materiale grafico -</w:t>
      </w:r>
      <w:r>
        <w:t xml:space="preserve"> </w:t>
      </w:r>
      <w:r w:rsidRPr="00AF568D">
        <w:t>attravers</w:t>
      </w:r>
      <w:r w:rsidR="00B779D9">
        <w:t>o un'interfaccia basata su GIS</w:t>
      </w:r>
      <w:r w:rsidRPr="00AF568D">
        <w:t>, per consentire la verifica “grafica” e “preventiva” delle</w:t>
      </w:r>
      <w:r>
        <w:t xml:space="preserve"> </w:t>
      </w:r>
      <w:r w:rsidRPr="00AF568D">
        <w:t>superfici dichiarate.</w:t>
      </w:r>
    </w:p>
    <w:p w14:paraId="6ECB19CD" w14:textId="77777777" w:rsidR="009307A3" w:rsidRDefault="00AF568D" w:rsidP="00B779D9">
      <w:pPr>
        <w:pStyle w:val="Corpotesto"/>
        <w:jc w:val="both"/>
      </w:pPr>
      <w:r w:rsidRPr="00AF568D">
        <w:t>A partire dal 2016, su disposizione della Commissione UE almeno il 25% delle domande di aiuto</w:t>
      </w:r>
      <w:r>
        <w:t xml:space="preserve"> </w:t>
      </w:r>
      <w:r w:rsidRPr="00AF568D">
        <w:t>per i pagamenti del regime di base presentate dalle imprese agricole dovrà essere effettuato “a</w:t>
      </w:r>
      <w:r>
        <w:t xml:space="preserve"> </w:t>
      </w:r>
      <w:r w:rsidRPr="00AF568D">
        <w:t>partire dalla grafica” e non – come è oggi – essere semplicemente “supportato” da una applicazione</w:t>
      </w:r>
      <w:r>
        <w:t xml:space="preserve"> </w:t>
      </w:r>
      <w:r w:rsidRPr="00AF568D">
        <w:t>grafica. In altri termini, la base di partenza della dichiarazione è il territorio (ortofoto, catasto con</w:t>
      </w:r>
      <w:r>
        <w:t xml:space="preserve"> </w:t>
      </w:r>
      <w:r w:rsidRPr="00AF568D">
        <w:t>overlapping, refresh, EFA) e non è possibile dichiarare in domanda una superficie che non è</w:t>
      </w:r>
      <w:r>
        <w:t xml:space="preserve"> </w:t>
      </w:r>
      <w:r w:rsidRPr="00AF568D">
        <w:t>presente nella base</w:t>
      </w:r>
      <w:r w:rsidR="00B779D9">
        <w:t xml:space="preserve"> informativa territoriale dell’</w:t>
      </w:r>
      <w:r w:rsidRPr="00AF568D">
        <w:t>Amministrazione</w:t>
      </w:r>
      <w:r w:rsidR="009307A3">
        <w:t>.</w:t>
      </w:r>
      <w:r w:rsidR="00B779D9">
        <w:t xml:space="preserve"> </w:t>
      </w:r>
    </w:p>
    <w:p w14:paraId="00A9C031" w14:textId="77777777" w:rsidR="006E1846" w:rsidRDefault="006E1846" w:rsidP="006E1846">
      <w:pPr>
        <w:pStyle w:val="Corpotesto"/>
        <w:jc w:val="both"/>
      </w:pPr>
      <w:r>
        <w:t>Su tale base di partenza il richiedente disegna la parcelle agricole prevedendo, se lo ritiene necessario, sconfinamenti secondo quanto previsto nella circolare ACIU.201</w:t>
      </w:r>
      <w:r w:rsidR="00543CF0">
        <w:t>6</w:t>
      </w:r>
      <w:r>
        <w:t>.120 del 1 marzo 2016.</w:t>
      </w:r>
    </w:p>
    <w:p w14:paraId="0B3ECEE0" w14:textId="77777777" w:rsidR="006E1846" w:rsidRDefault="006E1846" w:rsidP="006E1846">
      <w:pPr>
        <w:pStyle w:val="Corpotesto"/>
        <w:jc w:val="both"/>
      </w:pPr>
      <w:r>
        <w:t>In riferimento allo strato catastale, è ammissibile la dichiarazione di superfici per le quali l’Agenzia del Territorio non abbia ancora fornito un adeguato aggiornamento della geometria delle particelle catastali.</w:t>
      </w:r>
    </w:p>
    <w:p w14:paraId="03932E43" w14:textId="77777777" w:rsidR="005A6A7E" w:rsidRDefault="005A6A7E" w:rsidP="005A6A7E">
      <w:pPr>
        <w:pStyle w:val="Corpotesto"/>
        <w:jc w:val="both"/>
      </w:pPr>
      <w:r>
        <w:t>Le attività preliminari che ciascun agricoltore deve compiere per la presentazione delle domande di aiuto grafiche sono rappresentate sinteticamente dalle seguenti fasi:</w:t>
      </w:r>
    </w:p>
    <w:p w14:paraId="406278E0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Precisazione della Conduzione Grafica: definizione dell’isola aziendale tramite selezione della porzione di territorio condotta in modalità grafica e localizzazione delle caratteristiche stabili del territorio</w:t>
      </w:r>
    </w:p>
    <w:p w14:paraId="1CC3F1DF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Definizione del Piano di Coltivazione Grafico: individuazione degli appezzamenti colturali e indicazione del criterio di mantenimento adottato per le superfici</w:t>
      </w:r>
    </w:p>
    <w:p w14:paraId="2422B48E" w14:textId="77777777" w:rsidR="005A6A7E" w:rsidRDefault="005A6A7E" w:rsidP="005A6A7E">
      <w:pPr>
        <w:pStyle w:val="Corpotesto"/>
        <w:numPr>
          <w:ilvl w:val="0"/>
          <w:numId w:val="22"/>
        </w:numPr>
        <w:jc w:val="both"/>
      </w:pPr>
      <w:r>
        <w:t>Predisposizione della Domanda Grafica: preparazione della richiesta di ciascuno dei regimi di aiuto per superficie richiedibili dall’azienda, sulla base del piano colturale “disegnato” e del possesso dei requisiti individuati tramite le matrici Prodotto-intervento di campagna per gli aiuti diretti e le misure dello sviluppo rurale.</w:t>
      </w:r>
    </w:p>
    <w:p w14:paraId="62757C6F" w14:textId="77777777" w:rsidR="009307A3" w:rsidRDefault="009307A3" w:rsidP="005A6A7E">
      <w:pPr>
        <w:pStyle w:val="Corpotesto"/>
        <w:jc w:val="both"/>
      </w:pPr>
      <w:r>
        <w:t>Pertanto, secondo le diverse disposizioni nazionali e regionali, il Piano Colturale grafico potrà essere utilizzato per le domande riferite a:</w:t>
      </w:r>
    </w:p>
    <w:p w14:paraId="503387CA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Regime Pagamenti Diretti (Reg. (UE) 1307/2013)</w:t>
      </w:r>
    </w:p>
    <w:p w14:paraId="63ED2593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Misure a Superficie PSR (misure 10, 11, 13)</w:t>
      </w:r>
    </w:p>
    <w:p w14:paraId="1BC76666" w14:textId="77777777" w:rsidR="009307A3" w:rsidRDefault="009307A3" w:rsidP="005C08B1">
      <w:pPr>
        <w:pStyle w:val="Corpotesto"/>
        <w:numPr>
          <w:ilvl w:val="0"/>
          <w:numId w:val="20"/>
        </w:numPr>
        <w:jc w:val="both"/>
      </w:pPr>
      <w:r>
        <w:t>Rilascio autorizzazione carburante ad accisa agevolata (UMA)</w:t>
      </w:r>
    </w:p>
    <w:p w14:paraId="4BB02368" w14:textId="77777777" w:rsidR="003C7354" w:rsidRDefault="009307A3" w:rsidP="00B779D9">
      <w:pPr>
        <w:pStyle w:val="Corpotesto"/>
        <w:jc w:val="both"/>
      </w:pPr>
      <w:r>
        <w:t>E’</w:t>
      </w:r>
      <w:r w:rsidR="00B779D9">
        <w:t xml:space="preserve"> necessario definire il flusso delle nuove informazioni relative alle entità coinvolte nel</w:t>
      </w:r>
      <w:r w:rsidR="005A6A7E">
        <w:t>la Consistenza Terreni,</w:t>
      </w:r>
      <w:r w:rsidR="00B779D9">
        <w:t xml:space="preserve"> Piano di Coltivazione </w:t>
      </w:r>
      <w:r>
        <w:t>e Domanda Grafica</w:t>
      </w:r>
      <w:r w:rsidR="00B779D9">
        <w:t>.</w:t>
      </w:r>
      <w:r w:rsidR="00AF568D">
        <w:t xml:space="preserve"> </w:t>
      </w:r>
    </w:p>
    <w:p w14:paraId="3F4B2A24" w14:textId="77777777" w:rsidR="00AB4E28" w:rsidRDefault="00AB4E28" w:rsidP="00AB4E28">
      <w:pPr>
        <w:pStyle w:val="Corpotesto"/>
        <w:jc w:val="both"/>
      </w:pPr>
      <w:r w:rsidRPr="009307A3">
        <w:rPr>
          <w:b/>
        </w:rPr>
        <w:lastRenderedPageBreak/>
        <w:t>Entità</w:t>
      </w:r>
      <w:r w:rsidR="005A6A7E">
        <w:rPr>
          <w:b/>
        </w:rPr>
        <w:t xml:space="preserve"> principali</w:t>
      </w:r>
      <w:r>
        <w:t>:</w:t>
      </w:r>
    </w:p>
    <w:p w14:paraId="419C8D5B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Azienda</w:t>
      </w:r>
      <w:r w:rsidR="005B40FD" w:rsidRPr="005B40FD">
        <w:t>: Azienda e scheda di validazione ad essa associata</w:t>
      </w:r>
    </w:p>
    <w:p w14:paraId="2DE7B394" w14:textId="77777777" w:rsidR="00D91D89" w:rsidRPr="005B40FD" w:rsidRDefault="005B40FD" w:rsidP="00D91D89">
      <w:pPr>
        <w:pStyle w:val="Corpotesto"/>
        <w:numPr>
          <w:ilvl w:val="0"/>
          <w:numId w:val="17"/>
        </w:numPr>
        <w:jc w:val="both"/>
      </w:pPr>
      <w:r w:rsidRPr="005B40FD">
        <w:t>Isole aziendali (con geometrie)</w:t>
      </w:r>
    </w:p>
    <w:p w14:paraId="2CE0EE3D" w14:textId="77777777" w:rsidR="005A6A7E" w:rsidRPr="005B40FD" w:rsidRDefault="005A6A7E" w:rsidP="00D91D89">
      <w:pPr>
        <w:pStyle w:val="Corpotesto"/>
        <w:numPr>
          <w:ilvl w:val="0"/>
          <w:numId w:val="17"/>
        </w:numPr>
        <w:jc w:val="both"/>
      </w:pPr>
      <w:r w:rsidRPr="005B40FD">
        <w:t>Appezzamenti colturali</w:t>
      </w:r>
      <w:r w:rsidR="005B40FD" w:rsidRPr="005B40FD">
        <w:t xml:space="preserve"> (con geometrie)</w:t>
      </w:r>
    </w:p>
    <w:p w14:paraId="4C2059D9" w14:textId="77777777" w:rsidR="005A6A7E" w:rsidRPr="005B40FD" w:rsidRDefault="00D91D89" w:rsidP="005C08B1">
      <w:pPr>
        <w:pStyle w:val="Corpotesto"/>
        <w:numPr>
          <w:ilvl w:val="0"/>
          <w:numId w:val="17"/>
        </w:numPr>
        <w:jc w:val="both"/>
      </w:pPr>
      <w:r w:rsidRPr="005B40FD">
        <w:t>Coltivazioni</w:t>
      </w:r>
    </w:p>
    <w:p w14:paraId="1023C2CF" w14:textId="77777777" w:rsidR="00107109" w:rsidRPr="005B40FD" w:rsidRDefault="00D91D89" w:rsidP="00D91D89">
      <w:pPr>
        <w:pStyle w:val="Corpotesto"/>
        <w:numPr>
          <w:ilvl w:val="0"/>
          <w:numId w:val="17"/>
        </w:numPr>
        <w:jc w:val="both"/>
      </w:pPr>
      <w:r w:rsidRPr="005B40FD">
        <w:t>Particelle</w:t>
      </w:r>
      <w:r w:rsidR="00AB4E28" w:rsidRPr="005B40FD">
        <w:t xml:space="preserve"> </w:t>
      </w:r>
      <w:r w:rsidR="005B40FD" w:rsidRPr="005B40FD">
        <w:t>(con geometrie)</w:t>
      </w:r>
    </w:p>
    <w:p w14:paraId="46F54508" w14:textId="77777777" w:rsidR="00B51735" w:rsidRPr="005B40FD" w:rsidRDefault="00B51735" w:rsidP="00B51735">
      <w:pPr>
        <w:pStyle w:val="Corpotesto"/>
        <w:jc w:val="both"/>
      </w:pPr>
      <w:r w:rsidRPr="005B40FD">
        <w:t>Su queste tipologie di carattere esclusivamente grafico, sulla quali si basano i calcoli per i pagamenti, devono essere messi a punto i sistemi di interscambio</w:t>
      </w:r>
      <w:r w:rsidR="00603DC9">
        <w:t>, secondo lo schema architetturale precedentemente esposto,</w:t>
      </w:r>
      <w:r w:rsidRPr="005B40FD">
        <w:t xml:space="preserve"> al fine del corretto recepimento da parte di AGEA delle informazioni geografiche raccolte nelle domande definite in forma grafica</w:t>
      </w:r>
      <w:r w:rsidR="00E11409" w:rsidRPr="005B40FD">
        <w:t xml:space="preserve"> da parte degli Organismi Pagatori riconosciuti</w:t>
      </w:r>
      <w:r w:rsidRPr="005B40FD">
        <w:t>.</w:t>
      </w:r>
    </w:p>
    <w:p w14:paraId="4A6628D6" w14:textId="77777777" w:rsidR="00107109" w:rsidRDefault="00107109" w:rsidP="00107109">
      <w:pPr>
        <w:pStyle w:val="Corpotesto"/>
        <w:jc w:val="both"/>
      </w:pPr>
    </w:p>
    <w:p w14:paraId="4C3966EB" w14:textId="77777777" w:rsidR="00107109" w:rsidRDefault="00C76D8C" w:rsidP="00107109">
      <w:pPr>
        <w:pStyle w:val="Corpotesto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7D041EFF" wp14:editId="22261546">
            <wp:simplePos x="0" y="0"/>
            <wp:positionH relativeFrom="margin">
              <wp:posOffset>3056890</wp:posOffset>
            </wp:positionH>
            <wp:positionV relativeFrom="paragraph">
              <wp:posOffset>-5080</wp:posOffset>
            </wp:positionV>
            <wp:extent cx="3065145" cy="2258695"/>
            <wp:effectExtent l="0" t="0" r="1905" b="8255"/>
            <wp:wrapNone/>
            <wp:docPr id="37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A0AE2FE" wp14:editId="7EB2E577">
            <wp:simplePos x="0" y="0"/>
            <wp:positionH relativeFrom="column">
              <wp:posOffset>14605</wp:posOffset>
            </wp:positionH>
            <wp:positionV relativeFrom="paragraph">
              <wp:posOffset>-5080</wp:posOffset>
            </wp:positionV>
            <wp:extent cx="2973705" cy="2252980"/>
            <wp:effectExtent l="0" t="0" r="0" b="0"/>
            <wp:wrapNone/>
            <wp:docPr id="35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3705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2E22A8" w14:textId="77777777" w:rsidR="00107109" w:rsidRDefault="00107109" w:rsidP="00107109">
      <w:pPr>
        <w:pStyle w:val="Corpotesto"/>
        <w:jc w:val="both"/>
      </w:pPr>
    </w:p>
    <w:p w14:paraId="71F46656" w14:textId="77777777" w:rsidR="00107109" w:rsidRDefault="00107109" w:rsidP="00107109">
      <w:pPr>
        <w:pStyle w:val="Corpotesto"/>
        <w:jc w:val="both"/>
      </w:pPr>
    </w:p>
    <w:p w14:paraId="4806F33E" w14:textId="77777777" w:rsidR="00107109" w:rsidRDefault="00107109" w:rsidP="00107109">
      <w:pPr>
        <w:pStyle w:val="Corpotesto"/>
        <w:jc w:val="both"/>
      </w:pPr>
    </w:p>
    <w:p w14:paraId="4DAE710E" w14:textId="77777777" w:rsidR="00107109" w:rsidRDefault="00107109" w:rsidP="00107109">
      <w:pPr>
        <w:pStyle w:val="Corpotesto"/>
        <w:jc w:val="both"/>
      </w:pPr>
    </w:p>
    <w:p w14:paraId="383416A1" w14:textId="77777777" w:rsidR="00107109" w:rsidRDefault="00107109" w:rsidP="00107109">
      <w:pPr>
        <w:pStyle w:val="Corpotesto"/>
        <w:jc w:val="both"/>
      </w:pPr>
    </w:p>
    <w:p w14:paraId="4154F196" w14:textId="77777777" w:rsidR="00107109" w:rsidRDefault="00107109" w:rsidP="00107109">
      <w:pPr>
        <w:pStyle w:val="Corpotesto"/>
        <w:jc w:val="both"/>
      </w:pPr>
    </w:p>
    <w:p w14:paraId="72C4CBD3" w14:textId="77777777" w:rsidR="00107109" w:rsidRDefault="00107109" w:rsidP="00107109">
      <w:pPr>
        <w:pStyle w:val="Corpotesto"/>
        <w:jc w:val="both"/>
      </w:pPr>
    </w:p>
    <w:p w14:paraId="02CC50AC" w14:textId="77777777" w:rsidR="00107109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019F31A" wp14:editId="6E90036F">
                <wp:simplePos x="0" y="0"/>
                <wp:positionH relativeFrom="column">
                  <wp:posOffset>3056890</wp:posOffset>
                </wp:positionH>
                <wp:positionV relativeFrom="paragraph">
                  <wp:posOffset>241935</wp:posOffset>
                </wp:positionV>
                <wp:extent cx="2974340" cy="307975"/>
                <wp:effectExtent l="0" t="0" r="0" b="0"/>
                <wp:wrapSquare wrapText="bothSides"/>
                <wp:docPr id="10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F5874BF" w14:textId="77777777" w:rsidR="00B10C5A" w:rsidRPr="00107109" w:rsidRDefault="00B10C5A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2: Isola aziendale di Pluto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19F31A" id="_x0000_t202" coordsize="21600,21600" o:spt="202" path="m,l,21600r21600,l21600,xe">
                <v:stroke joinstyle="miter"/>
                <v:path gradientshapeok="t" o:connecttype="rect"/>
              </v:shapetype>
              <v:shape id="Casella di testo 10" o:spid="_x0000_s1026" type="#_x0000_t202" style="position:absolute;left:0;text-align:left;margin-left:240.7pt;margin-top:19.05pt;width:234.2pt;height:24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" stroked="f">
                <v:textbox style="mso-fit-shape-to-text:t" inset="0,0,0,0">
                  <w:txbxContent>
                    <w:p w14:paraId="5F5874BF" w14:textId="77777777" w:rsidR="00B10C5A" w:rsidRPr="00107109" w:rsidRDefault="00B10C5A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2: Isola aziendale di Pluto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E0B51C" wp14:editId="3890A959">
                <wp:simplePos x="0" y="0"/>
                <wp:positionH relativeFrom="column">
                  <wp:posOffset>12700</wp:posOffset>
                </wp:positionH>
                <wp:positionV relativeFrom="paragraph">
                  <wp:posOffset>232410</wp:posOffset>
                </wp:positionV>
                <wp:extent cx="2974340" cy="307975"/>
                <wp:effectExtent l="0" t="0" r="0" b="0"/>
                <wp:wrapSquare wrapText="bothSides"/>
                <wp:docPr id="4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B669B5F" w14:textId="77777777" w:rsidR="00B10C5A" w:rsidRPr="00107109" w:rsidRDefault="00B10C5A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1: Conduzioni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E0B51C" id="_x0000_s1027" type="#_x0000_t202" style="position:absolute;left:0;text-align:left;margin-left:1pt;margin-top:18.3pt;width:234.2pt;height:24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CVSAIAAJcEAAAOAAAAZHJzL2Uyb0RvYy54bWysVMFu2zAMvQ/YPwi6L07abG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" stroked="f">
                <v:textbox style="mso-fit-shape-to-text:t" inset="0,0,0,0">
                  <w:txbxContent>
                    <w:p w14:paraId="5B669B5F" w14:textId="77777777" w:rsidR="00B10C5A" w:rsidRPr="00107109" w:rsidRDefault="00B10C5A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1: Conduzioni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F8310" w14:textId="77777777" w:rsidR="00C76D8C" w:rsidRDefault="00C76D8C" w:rsidP="00107109">
      <w:pPr>
        <w:pStyle w:val="Corpotesto"/>
        <w:jc w:val="both"/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0BD7B53" wp14:editId="2030D747">
            <wp:simplePos x="0" y="0"/>
            <wp:positionH relativeFrom="column">
              <wp:posOffset>13335</wp:posOffset>
            </wp:positionH>
            <wp:positionV relativeFrom="paragraph">
              <wp:posOffset>300355</wp:posOffset>
            </wp:positionV>
            <wp:extent cx="2974340" cy="2198370"/>
            <wp:effectExtent l="0" t="0" r="0" b="0"/>
            <wp:wrapNone/>
            <wp:docPr id="44" name="Immagine 44" descr="UT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UTIL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33" r="2922"/>
                    <a:stretch/>
                  </pic:blipFill>
                  <pic:spPr bwMode="auto">
                    <a:xfrm>
                      <a:off x="0" y="0"/>
                      <a:ext cx="297434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CBF7425" wp14:editId="27D76F82">
            <wp:simplePos x="0" y="0"/>
            <wp:positionH relativeFrom="column">
              <wp:posOffset>3061335</wp:posOffset>
            </wp:positionH>
            <wp:positionV relativeFrom="paragraph">
              <wp:posOffset>298450</wp:posOffset>
            </wp:positionV>
            <wp:extent cx="3006725" cy="2200910"/>
            <wp:effectExtent l="0" t="0" r="3175" b="8890"/>
            <wp:wrapNone/>
            <wp:docPr id="43" name="Immagine 43" descr="PARCEL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PARCELLE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5" t="7746"/>
                    <a:stretch/>
                  </pic:blipFill>
                  <pic:spPr bwMode="auto">
                    <a:xfrm>
                      <a:off x="0" y="0"/>
                      <a:ext cx="300672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93FFF0" w14:textId="77777777" w:rsidR="00C76D8C" w:rsidRDefault="00C76D8C" w:rsidP="00107109">
      <w:pPr>
        <w:pStyle w:val="Corpotesto"/>
        <w:jc w:val="both"/>
        <w:rPr>
          <w:noProof/>
        </w:rPr>
      </w:pPr>
    </w:p>
    <w:p w14:paraId="56CE8628" w14:textId="77777777" w:rsidR="00C76D8C" w:rsidRDefault="00C76D8C" w:rsidP="00107109">
      <w:pPr>
        <w:pStyle w:val="Corpotesto"/>
        <w:jc w:val="both"/>
        <w:rPr>
          <w:noProof/>
        </w:rPr>
      </w:pPr>
    </w:p>
    <w:p w14:paraId="4BFDA2EB" w14:textId="77777777" w:rsidR="00107109" w:rsidRPr="009307A3" w:rsidRDefault="00C76D8C" w:rsidP="00107109">
      <w:pPr>
        <w:pStyle w:val="Corpotes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DD8D52" wp14:editId="64833404">
                <wp:simplePos x="0" y="0"/>
                <wp:positionH relativeFrom="column">
                  <wp:posOffset>13335</wp:posOffset>
                </wp:positionH>
                <wp:positionV relativeFrom="paragraph">
                  <wp:posOffset>1448435</wp:posOffset>
                </wp:positionV>
                <wp:extent cx="2974340" cy="307975"/>
                <wp:effectExtent l="0" t="0" r="0" b="0"/>
                <wp:wrapSquare wrapText="bothSides"/>
                <wp:docPr id="2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6DFC992" w14:textId="77777777" w:rsidR="00B10C5A" w:rsidRPr="00107109" w:rsidRDefault="00B10C5A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3: Appezzamenti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DD8D52" id="_x0000_s1028" type="#_x0000_t202" style="position:absolute;left:0;text-align:left;margin-left:1.05pt;margin-top:114.05pt;width:234.2pt;height:24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" stroked="f">
                <v:textbox style="mso-fit-shape-to-text:t" inset="0,0,0,0">
                  <w:txbxContent>
                    <w:p w14:paraId="26DFC992" w14:textId="77777777" w:rsidR="00B10C5A" w:rsidRPr="00107109" w:rsidRDefault="00B10C5A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3: Appezzamenti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86F6442" wp14:editId="0465F38C">
                <wp:simplePos x="0" y="0"/>
                <wp:positionH relativeFrom="column">
                  <wp:posOffset>3089275</wp:posOffset>
                </wp:positionH>
                <wp:positionV relativeFrom="paragraph">
                  <wp:posOffset>1456055</wp:posOffset>
                </wp:positionV>
                <wp:extent cx="2974340" cy="307975"/>
                <wp:effectExtent l="0" t="0" r="0" b="0"/>
                <wp:wrapSquare wrapText="bothSides"/>
                <wp:docPr id="3" name="Casella di test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74340" cy="307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E7CDAB5" w14:textId="77777777" w:rsidR="00B10C5A" w:rsidRPr="00107109" w:rsidRDefault="00B10C5A" w:rsidP="00107109">
                            <w:pPr>
                              <w:pStyle w:val="Didascalia"/>
                              <w:rPr>
                                <w:rFonts w:ascii="Calibri" w:eastAsia="Calibri" w:hAnsi="Calibri"/>
                                <w:noProof/>
                              </w:rPr>
                            </w:pPr>
                            <w:r>
                              <w:t>Figura 4: Parcelle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6F6442" id="_x0000_s1029" type="#_x0000_t202" style="position:absolute;left:0;text-align:left;margin-left:243.25pt;margin-top:114.65pt;width:234.2pt;height:24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" stroked="f">
                <v:textbox style="mso-fit-shape-to-text:t" inset="0,0,0,0">
                  <w:txbxContent>
                    <w:p w14:paraId="4E7CDAB5" w14:textId="77777777" w:rsidR="00B10C5A" w:rsidRPr="00107109" w:rsidRDefault="00B10C5A" w:rsidP="00107109">
                      <w:pPr>
                        <w:pStyle w:val="Didascalia"/>
                        <w:rPr>
                          <w:rFonts w:ascii="Calibri" w:eastAsia="Calibri" w:hAnsi="Calibri"/>
                          <w:noProof/>
                        </w:rPr>
                      </w:pPr>
                      <w:r>
                        <w:t>Figura 4: Parcelle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07109">
        <w:br w:type="page"/>
      </w:r>
    </w:p>
    <w:p w14:paraId="5C5FEAE9" w14:textId="77777777" w:rsidR="00CC2DE9" w:rsidRDefault="00CC2DE9" w:rsidP="00CC2DE9">
      <w:pPr>
        <w:pStyle w:val="Titolo1"/>
        <w:ind w:left="431" w:hanging="431"/>
      </w:pPr>
      <w:bookmarkStart w:id="19" w:name="_Toc497919794"/>
      <w:r>
        <w:lastRenderedPageBreak/>
        <w:t>Architettura</w:t>
      </w:r>
      <w:bookmarkEnd w:id="19"/>
    </w:p>
    <w:p w14:paraId="66C3C8CE" w14:textId="77777777" w:rsidR="00CC2DE9" w:rsidRDefault="00CC2DE9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  <w:r>
        <w:rPr>
          <w:szCs w:val="24"/>
          <w:lang w:val="it-IT"/>
        </w:rPr>
        <w:t>Al fine di gestire la sincronizzazione delle informazioni relative alla Domanda Grafica della campagna 2017 è stata adottata la seguente soluzione architetturale che prevede l’implementazione di nuove strutture dati e nuove funzionalità, sempre in ottica di riuso, che permettono la gestione di aree di staging, lato OPR, facilmente integrabili nella sincronizzazione:</w:t>
      </w:r>
    </w:p>
    <w:p w14:paraId="7FFB70B5" w14:textId="77777777" w:rsidR="00CC2DE9" w:rsidRDefault="00E52056" w:rsidP="00CC2DE9">
      <w:pPr>
        <w:pStyle w:val="Considrant"/>
        <w:numPr>
          <w:ilvl w:val="0"/>
          <w:numId w:val="0"/>
        </w:numPr>
        <w:rPr>
          <w:szCs w:val="24"/>
          <w:lang w:val="it-IT"/>
        </w:rPr>
      </w:pPr>
      <w:r w:rsidRPr="00E52056">
        <w:rPr>
          <w:noProof/>
          <w:lang w:val="it-IT" w:eastAsia="it-IT"/>
        </w:rPr>
        <w:drawing>
          <wp:inline distT="0" distB="0" distL="0" distR="0" wp14:anchorId="563D04D8" wp14:editId="7DEFBB24">
            <wp:extent cx="6115685" cy="2396197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239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FC2D7" w14:textId="77777777" w:rsidR="00CC2DE9" w:rsidRPr="00E52056" w:rsidRDefault="00CC2DE9">
      <w:r w:rsidRPr="00E52056">
        <w:t>Per popolare la struttura dati</w:t>
      </w:r>
      <w:r w:rsidR="002A7B8C">
        <w:t xml:space="preserve"> AABS</w:t>
      </w:r>
      <w:r w:rsidR="00766794" w:rsidRPr="00E52056">
        <w:t>, contenente i dati delle entità grafiche</w:t>
      </w:r>
      <w:r w:rsidR="002A7B8C">
        <w:t xml:space="preserve"> che verranno sincronizzate</w:t>
      </w:r>
      <w:r w:rsidR="00766794" w:rsidRPr="00E52056">
        <w:t>,</w:t>
      </w:r>
      <w:r w:rsidR="00E52056" w:rsidRPr="00E52056">
        <w:t xml:space="preserve"> </w:t>
      </w:r>
      <w:r w:rsidR="00F84D07">
        <w:t>saranno realizzati</w:t>
      </w:r>
      <w:r w:rsidR="00E52056" w:rsidRPr="00E52056">
        <w:t xml:space="preserve"> i </w:t>
      </w:r>
      <w:r w:rsidR="00F84D07">
        <w:t xml:space="preserve">seguenti </w:t>
      </w:r>
      <w:r w:rsidR="00E52056" w:rsidRPr="00E52056">
        <w:t>servizi</w:t>
      </w:r>
      <w:r w:rsidRPr="00E52056">
        <w:t>:</w:t>
      </w:r>
    </w:p>
    <w:p w14:paraId="1982B24F" w14:textId="77777777" w:rsidR="00CC2DE9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scrittu</w:t>
      </w:r>
      <w:r w:rsidR="00766794" w:rsidRPr="00E52056">
        <w:rPr>
          <w:rFonts w:ascii="Times New Roman" w:hAnsi="Times New Roman"/>
        </w:rPr>
        <w:t>ra dei dati sulle tabelle AABS</w:t>
      </w:r>
      <w:r w:rsidR="00E52056" w:rsidRPr="00E52056">
        <w:rPr>
          <w:rFonts w:ascii="Times New Roman" w:hAnsi="Times New Roman"/>
        </w:rPr>
        <w:t xml:space="preserve"> (fornit</w:t>
      </w:r>
      <w:r w:rsidR="00F84D07">
        <w:rPr>
          <w:rFonts w:ascii="Times New Roman" w:hAnsi="Times New Roman"/>
        </w:rPr>
        <w:t>o</w:t>
      </w:r>
      <w:r w:rsidR="00E52056" w:rsidRPr="00E52056">
        <w:rPr>
          <w:rFonts w:ascii="Times New Roman" w:hAnsi="Times New Roman"/>
        </w:rPr>
        <w:t xml:space="preserve"> insieme alla struttura dati</w:t>
      </w:r>
      <w:r w:rsidR="00F84D07">
        <w:rPr>
          <w:rFonts w:ascii="Times New Roman" w:hAnsi="Times New Roman"/>
        </w:rPr>
        <w:t xml:space="preserve">, </w:t>
      </w:r>
      <w:r w:rsidR="00F84D07" w:rsidRPr="003A4AD1">
        <w:rPr>
          <w:rFonts w:ascii="Times New Roman" w:hAnsi="Times New Roman"/>
          <w:b/>
        </w:rPr>
        <w:t>non è necessaria l’implementazione</w:t>
      </w:r>
      <w:r w:rsidR="00E52056" w:rsidRPr="00E52056">
        <w:rPr>
          <w:rFonts w:ascii="Times New Roman" w:hAnsi="Times New Roman"/>
        </w:rPr>
        <w:t>)</w:t>
      </w:r>
    </w:p>
    <w:p w14:paraId="45FF5272" w14:textId="77777777" w:rsidR="00766794" w:rsidRPr="00E52056" w:rsidRDefault="00CC2DE9" w:rsidP="00CC2DE9">
      <w:pPr>
        <w:pStyle w:val="Paragrafoelenco"/>
        <w:numPr>
          <w:ilvl w:val="0"/>
          <w:numId w:val="24"/>
        </w:numPr>
        <w:rPr>
          <w:rFonts w:ascii="Times New Roman" w:hAnsi="Times New Roman"/>
        </w:rPr>
      </w:pPr>
      <w:r w:rsidRPr="00E52056">
        <w:rPr>
          <w:rFonts w:ascii="Times New Roman" w:hAnsi="Times New Roman"/>
        </w:rPr>
        <w:t>Servizi di lettura delle entità grafiche</w:t>
      </w:r>
      <w:r w:rsidR="00F84D07">
        <w:rPr>
          <w:rFonts w:ascii="Times New Roman" w:hAnsi="Times New Roman"/>
        </w:rPr>
        <w:t xml:space="preserve"> (input per il servizio di scrittura)</w:t>
      </w:r>
      <w:r w:rsidRPr="00E52056">
        <w:rPr>
          <w:rFonts w:ascii="Times New Roman" w:hAnsi="Times New Roman"/>
        </w:rPr>
        <w:t xml:space="preserve">: </w:t>
      </w:r>
    </w:p>
    <w:p w14:paraId="6F0ABFC5" w14:textId="77777777" w:rsidR="00CC2DE9" w:rsidRPr="00E52056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>OPR in riuso: l’implementazione verrà fornita</w:t>
      </w:r>
      <w:r w:rsidR="00F84D07">
        <w:rPr>
          <w:rFonts w:ascii="Times New Roman" w:hAnsi="Times New Roman"/>
        </w:rPr>
        <w:t xml:space="preserve"> insieme alla struttura dati</w:t>
      </w:r>
    </w:p>
    <w:p w14:paraId="0A6BD90A" w14:textId="77777777" w:rsidR="00766794" w:rsidRPr="00E52056" w:rsidRDefault="003A4AD1" w:rsidP="00766794">
      <w:pPr>
        <w:pStyle w:val="Paragrafoelenco"/>
        <w:numPr>
          <w:ilvl w:val="1"/>
          <w:numId w:val="24"/>
        </w:numPr>
        <w:rPr>
          <w:rFonts w:ascii="Times New Roman" w:hAnsi="Times New Roman"/>
        </w:rPr>
      </w:pPr>
      <w:r>
        <w:rPr>
          <w:rFonts w:ascii="Times New Roman" w:hAnsi="Times New Roman"/>
        </w:rPr>
        <w:t xml:space="preserve">Per gli </w:t>
      </w:r>
      <w:r w:rsidR="00766794" w:rsidRPr="00E52056">
        <w:rPr>
          <w:rFonts w:ascii="Times New Roman" w:hAnsi="Times New Roman"/>
        </w:rPr>
        <w:t xml:space="preserve">OPR no riuso: viene fornita </w:t>
      </w:r>
      <w:r w:rsidR="00F84D07">
        <w:rPr>
          <w:rFonts w:ascii="Times New Roman" w:hAnsi="Times New Roman"/>
        </w:rPr>
        <w:t xml:space="preserve">esclusivamente </w:t>
      </w:r>
      <w:r w:rsidR="00766794" w:rsidRPr="00E52056">
        <w:rPr>
          <w:rFonts w:ascii="Times New Roman" w:hAnsi="Times New Roman"/>
        </w:rPr>
        <w:t>la specifica, l’implementazione deve essere realizzata ed è a carico dell’OPR</w:t>
      </w:r>
    </w:p>
    <w:p w14:paraId="6671FA78" w14:textId="77777777" w:rsidR="00766794" w:rsidRDefault="00766794" w:rsidP="00766794">
      <w:pPr>
        <w:rPr>
          <w:b/>
        </w:rPr>
      </w:pPr>
      <w:r w:rsidRPr="002A7B8C">
        <w:rPr>
          <w:b/>
        </w:rPr>
        <w:t>Le strutture</w:t>
      </w:r>
      <w:r w:rsidR="00074B15" w:rsidRPr="002A7B8C">
        <w:rPr>
          <w:b/>
        </w:rPr>
        <w:t xml:space="preserve"> </w:t>
      </w:r>
      <w:r w:rsidR="002A7B8C" w:rsidRPr="002A7B8C">
        <w:rPr>
          <w:b/>
        </w:rPr>
        <w:t xml:space="preserve">dati </w:t>
      </w:r>
      <w:r w:rsidR="00074B15" w:rsidRPr="002A7B8C">
        <w:rPr>
          <w:b/>
        </w:rPr>
        <w:t>e i servizi</w:t>
      </w:r>
      <w:r w:rsidR="002A7B8C" w:rsidRPr="002A7B8C">
        <w:rPr>
          <w:b/>
        </w:rPr>
        <w:t xml:space="preserve"> PL-SQL</w:t>
      </w:r>
      <w:r w:rsidRPr="002A7B8C">
        <w:rPr>
          <w:b/>
        </w:rPr>
        <w:t xml:space="preserve"> indicat</w:t>
      </w:r>
      <w:r w:rsidR="00074B15" w:rsidRPr="002A7B8C">
        <w:rPr>
          <w:b/>
        </w:rPr>
        <w:t>i</w:t>
      </w:r>
      <w:r w:rsidRPr="002A7B8C">
        <w:rPr>
          <w:b/>
        </w:rPr>
        <w:t xml:space="preserve"> nel capitolo 5</w:t>
      </w:r>
      <w:r w:rsidR="00074B15" w:rsidRPr="002A7B8C">
        <w:rPr>
          <w:b/>
        </w:rPr>
        <w:t xml:space="preserve"> e 6</w:t>
      </w:r>
      <w:r w:rsidRPr="002A7B8C">
        <w:rPr>
          <w:b/>
        </w:rPr>
        <w:t xml:space="preserve"> devono essere creat</w:t>
      </w:r>
      <w:r w:rsidR="00164219" w:rsidRPr="002A7B8C">
        <w:rPr>
          <w:b/>
        </w:rPr>
        <w:t>i</w:t>
      </w:r>
      <w:r w:rsidRPr="002A7B8C">
        <w:rPr>
          <w:b/>
        </w:rPr>
        <w:t xml:space="preserve"> nella macchina attualmente sotto Agent.</w:t>
      </w:r>
    </w:p>
    <w:p w14:paraId="3DA2C362" w14:textId="77777777" w:rsidR="0051647B" w:rsidRPr="00F240DC" w:rsidRDefault="0051647B" w:rsidP="00766794">
      <w:r w:rsidRPr="00F240DC">
        <w:t>OPR in riuso:</w:t>
      </w:r>
    </w:p>
    <w:p w14:paraId="282E4EC2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AGREA</w:t>
      </w:r>
    </w:p>
    <w:p w14:paraId="13903F3F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APPAG</w:t>
      </w:r>
    </w:p>
    <w:p w14:paraId="1FD71467" w14:textId="77777777" w:rsidR="00F240DC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ARPEA</w:t>
      </w:r>
    </w:p>
    <w:p w14:paraId="193675F5" w14:textId="77777777" w:rsidR="0051647B" w:rsidRPr="00F240DC" w:rsidRDefault="00F240DC" w:rsidP="00F240DC">
      <w:pPr>
        <w:pStyle w:val="Paragrafoelenco"/>
        <w:numPr>
          <w:ilvl w:val="0"/>
          <w:numId w:val="31"/>
        </w:numPr>
      </w:pPr>
      <w:r w:rsidRPr="00F240DC">
        <w:t>OPLO</w:t>
      </w:r>
    </w:p>
    <w:p w14:paraId="5957F6DE" w14:textId="77777777" w:rsidR="00F240DC" w:rsidRPr="00F240DC" w:rsidRDefault="00F240DC" w:rsidP="00F240DC">
      <w:r w:rsidRPr="00F240DC">
        <w:t>OPR no in riuso:</w:t>
      </w:r>
    </w:p>
    <w:p w14:paraId="1EA68BB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ARTEA</w:t>
      </w:r>
    </w:p>
    <w:p w14:paraId="764A1ED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AVEPA</w:t>
      </w:r>
    </w:p>
    <w:p w14:paraId="148D8BD3" w14:textId="77777777" w:rsidR="00F240DC" w:rsidRPr="00F240DC" w:rsidRDefault="00F240DC" w:rsidP="00F240DC">
      <w:pPr>
        <w:pStyle w:val="Paragrafoelenco"/>
        <w:numPr>
          <w:ilvl w:val="0"/>
          <w:numId w:val="32"/>
        </w:numPr>
      </w:pPr>
      <w:r w:rsidRPr="00F240DC">
        <w:t>OPPAB</w:t>
      </w:r>
    </w:p>
    <w:p w14:paraId="1539EB35" w14:textId="77777777" w:rsidR="00CC2DE9" w:rsidRDefault="00CC2DE9">
      <w:pPr>
        <w:rPr>
          <w:rFonts w:ascii="Century Gothic" w:hAnsi="Century Gothic"/>
          <w:b/>
          <w:color w:val="FFFFFF"/>
          <w:kern w:val="28"/>
          <w:sz w:val="32"/>
        </w:rPr>
      </w:pPr>
      <w:r>
        <w:br w:type="page"/>
      </w:r>
    </w:p>
    <w:p w14:paraId="6A0103A7" w14:textId="77777777" w:rsidR="003C7354" w:rsidRDefault="003C7354" w:rsidP="003C7354">
      <w:pPr>
        <w:pStyle w:val="Titolo1"/>
      </w:pPr>
      <w:bookmarkStart w:id="20" w:name="_Toc497919795"/>
      <w:r>
        <w:lastRenderedPageBreak/>
        <w:t>Tracciati Record</w:t>
      </w:r>
      <w:bookmarkEnd w:id="20"/>
    </w:p>
    <w:p w14:paraId="43F60EBC" w14:textId="77777777" w:rsidR="003C7354" w:rsidRDefault="00A6250E" w:rsidP="00A6250E">
      <w:pPr>
        <w:pStyle w:val="Titolo2"/>
      </w:pPr>
      <w:bookmarkStart w:id="21" w:name="_Toc497919796"/>
      <w:bookmarkStart w:id="22" w:name="_Toc404"/>
      <w:r>
        <w:t xml:space="preserve">Schema </w:t>
      </w:r>
      <w:r w:rsidR="005A20AB">
        <w:t>Entità-Relazione</w:t>
      </w:r>
      <w:bookmarkEnd w:id="21"/>
    </w:p>
    <w:p w14:paraId="51A01FCE" w14:textId="77777777" w:rsidR="00A6250E" w:rsidRDefault="00A6250E" w:rsidP="003C7354">
      <w:pPr>
        <w:keepNext/>
      </w:pPr>
    </w:p>
    <w:p w14:paraId="06F1160E" w14:textId="77777777" w:rsidR="00A6250E" w:rsidRDefault="00A6250E" w:rsidP="003C7354">
      <w:pPr>
        <w:keepNext/>
      </w:pPr>
    </w:p>
    <w:p w14:paraId="69E7BFFF" w14:textId="77777777" w:rsidR="003C7354" w:rsidRDefault="00A674CD" w:rsidP="003C7354">
      <w:pPr>
        <w:keepNext/>
      </w:pPr>
      <w:r>
        <w:t xml:space="preserve">Di seguito è riportato lo schema concettuale con le sole </w:t>
      </w:r>
      <w:r w:rsidR="003C7354">
        <w:t>informazioni fondamentali per</w:t>
      </w:r>
      <w:r w:rsidR="00A6250E">
        <w:t xml:space="preserve"> il piano colturale e domanda grafica</w:t>
      </w:r>
      <w:r w:rsidR="00F61655">
        <w:t xml:space="preserve">, utili </w:t>
      </w:r>
      <w:r w:rsidR="003C7354">
        <w:t xml:space="preserve">nell’ottica dell’interscambio SIAN. </w:t>
      </w:r>
    </w:p>
    <w:p w14:paraId="7ABD7A37" w14:textId="77777777" w:rsidR="00BE10F4" w:rsidRDefault="00E93C0F" w:rsidP="003C7354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0EB4AC3" wp14:editId="0DA01042">
                <wp:simplePos x="0" y="0"/>
                <wp:positionH relativeFrom="column">
                  <wp:posOffset>2001520</wp:posOffset>
                </wp:positionH>
                <wp:positionV relativeFrom="paragraph">
                  <wp:posOffset>1909445</wp:posOffset>
                </wp:positionV>
                <wp:extent cx="421640" cy="1797050"/>
                <wp:effectExtent l="0" t="0" r="0" b="0"/>
                <wp:wrapNone/>
                <wp:docPr id="33" name="Casella di tes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79A67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EB4AC3" id="Casella di testo 33" o:spid="_x0000_s1030" type="#_x0000_t202" style="position:absolute;margin-left:157.6pt;margin-top:150.35pt;width:33.2pt;height:141.5pt;z-index:2517063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" filled="f" stroked="f">
                <v:textbox style="mso-fit-shape-to-text:t">
                  <w:txbxContent>
                    <w:p w14:paraId="5D279A67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09C595D" wp14:editId="191D3721">
                <wp:simplePos x="0" y="0"/>
                <wp:positionH relativeFrom="column">
                  <wp:posOffset>2001520</wp:posOffset>
                </wp:positionH>
                <wp:positionV relativeFrom="paragraph">
                  <wp:posOffset>2769235</wp:posOffset>
                </wp:positionV>
                <wp:extent cx="422031" cy="1797050"/>
                <wp:effectExtent l="0" t="0" r="0" b="0"/>
                <wp:wrapNone/>
                <wp:docPr id="32" name="Casella di test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743CC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9C595D" id="Casella di testo 32" o:spid="_x0000_s1031" type="#_x0000_t202" style="position:absolute;margin-left:157.6pt;margin-top:218.05pt;width:33.25pt;height:141.5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" filled="f" stroked="f">
                <v:textbox style="mso-fit-shape-to-text:t">
                  <w:txbxContent>
                    <w:p w14:paraId="70D743CC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D8A783" wp14:editId="629EFABE">
                <wp:simplePos x="0" y="0"/>
                <wp:positionH relativeFrom="column">
                  <wp:posOffset>2375535</wp:posOffset>
                </wp:positionH>
                <wp:positionV relativeFrom="paragraph">
                  <wp:posOffset>2526665</wp:posOffset>
                </wp:positionV>
                <wp:extent cx="2540" cy="474345"/>
                <wp:effectExtent l="0" t="0" r="35560" b="20955"/>
                <wp:wrapNone/>
                <wp:docPr id="23" name="Connettore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0" cy="4743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DCFD62" id="Connettore 1 23" o:spid="_x0000_s1026" style="position:absolute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7.05pt,198.95pt" to="187.25pt,23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8064709" wp14:editId="73DFC8FB">
                <wp:simplePos x="0" y="0"/>
                <wp:positionH relativeFrom="column">
                  <wp:posOffset>3197225</wp:posOffset>
                </wp:positionH>
                <wp:positionV relativeFrom="paragraph">
                  <wp:posOffset>2981960</wp:posOffset>
                </wp:positionV>
                <wp:extent cx="422031" cy="1797050"/>
                <wp:effectExtent l="0" t="0" r="0" b="0"/>
                <wp:wrapNone/>
                <wp:docPr id="61" name="Casella di testo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5E8777" w14:textId="77777777" w:rsidR="00B10C5A" w:rsidRPr="005B40FD" w:rsidRDefault="00B10C5A" w:rsidP="001C2FB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1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8064709" id="Casella di testo 61" o:spid="_x0000_s1032" type="#_x0000_t202" style="position:absolute;margin-left:251.75pt;margin-top:234.8pt;width:33.25pt;height:141.5pt;z-index:2517186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" filled="f" stroked="f">
                <v:textbox style="mso-fit-shape-to-text:t">
                  <w:txbxContent>
                    <w:p w14:paraId="725E8777" w14:textId="77777777" w:rsidR="00B10C5A" w:rsidRPr="005B40FD" w:rsidRDefault="00B10C5A" w:rsidP="001C2FB8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1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F6D84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B2E4589" wp14:editId="692E7873">
                <wp:simplePos x="0" y="0"/>
                <wp:positionH relativeFrom="column">
                  <wp:posOffset>2914015</wp:posOffset>
                </wp:positionH>
                <wp:positionV relativeFrom="paragraph">
                  <wp:posOffset>3195955</wp:posOffset>
                </wp:positionV>
                <wp:extent cx="803910" cy="6350"/>
                <wp:effectExtent l="0" t="0" r="34290" b="31750"/>
                <wp:wrapNone/>
                <wp:docPr id="58" name="Connettore 1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391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E32E9B" id="Connettore 1 58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45pt,251.65pt" to="292.75pt,2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CFD255" wp14:editId="5DC4D8B3">
                <wp:simplePos x="0" y="0"/>
                <wp:positionH relativeFrom="column">
                  <wp:posOffset>1871345</wp:posOffset>
                </wp:positionH>
                <wp:positionV relativeFrom="paragraph">
                  <wp:posOffset>3007995</wp:posOffset>
                </wp:positionV>
                <wp:extent cx="1043425" cy="471225"/>
                <wp:effectExtent l="0" t="0" r="23495" b="24130"/>
                <wp:wrapNone/>
                <wp:docPr id="9" name="Rettango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EF1562" w14:textId="77777777" w:rsidR="00B10C5A" w:rsidRPr="00A50B25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COLTIVAZIONI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FD255" id="Rettangolo 9" o:spid="_x0000_s1033" style="position:absolute;margin-left:147.35pt;margin-top:236.85pt;width:82.15pt;height:37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" fillcolor="#5b9bd5 [3204]" strokecolor="#1f4d78 [1604]" strokeweight="1pt">
                <v:textbox>
                  <w:txbxContent>
                    <w:p w14:paraId="54EF1562" w14:textId="77777777" w:rsidR="00B10C5A" w:rsidRPr="00A50B25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COLTIVAZIONI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BA325A" wp14:editId="792A930A">
                <wp:simplePos x="0" y="0"/>
                <wp:positionH relativeFrom="column">
                  <wp:posOffset>1873250</wp:posOffset>
                </wp:positionH>
                <wp:positionV relativeFrom="paragraph">
                  <wp:posOffset>1382395</wp:posOffset>
                </wp:positionV>
                <wp:extent cx="1043425" cy="471225"/>
                <wp:effectExtent l="0" t="0" r="23495" b="24130"/>
                <wp:wrapNone/>
                <wp:docPr id="57" name="Rettango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70A570" w14:textId="77777777" w:rsidR="00B10C5A" w:rsidRPr="00A50B25" w:rsidRDefault="00B10C5A" w:rsidP="001C2FB8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PARCELLA</w:t>
                            </w:r>
                          </w:p>
                          <w:p w14:paraId="67879CF7" w14:textId="77777777" w:rsidR="00B10C5A" w:rsidRPr="00A50B25" w:rsidRDefault="00B10C5A" w:rsidP="001C2FB8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BA325A" id="Rettangolo 57" o:spid="_x0000_s1034" style="position:absolute;margin-left:147.5pt;margin-top:108.85pt;width:82.15pt;height:37.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" fillcolor="#5b9bd5 [3204]" strokecolor="#1f4d78 [1604]" strokeweight="1pt">
                <v:textbox>
                  <w:txbxContent>
                    <w:p w14:paraId="6770A570" w14:textId="77777777" w:rsidR="00B10C5A" w:rsidRPr="00A50B25" w:rsidRDefault="00B10C5A" w:rsidP="001C2FB8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PARCELLA</w:t>
                      </w:r>
                    </w:p>
                    <w:p w14:paraId="67879CF7" w14:textId="77777777" w:rsidR="00B10C5A" w:rsidRPr="00A50B25" w:rsidRDefault="00B10C5A" w:rsidP="001C2FB8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157D97F" wp14:editId="523FC882">
                <wp:simplePos x="0" y="0"/>
                <wp:positionH relativeFrom="column">
                  <wp:posOffset>3864610</wp:posOffset>
                </wp:positionH>
                <wp:positionV relativeFrom="paragraph">
                  <wp:posOffset>999490</wp:posOffset>
                </wp:positionV>
                <wp:extent cx="421640" cy="1797050"/>
                <wp:effectExtent l="0" t="0" r="0" b="0"/>
                <wp:wrapNone/>
                <wp:docPr id="30" name="Casella di test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32B18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57D97F" id="Casella di testo 30" o:spid="_x0000_s1035" type="#_x0000_t202" style="position:absolute;margin-left:304.3pt;margin-top:78.7pt;width:33.2pt;height:141.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" filled="f" stroked="f">
                <v:textbox style="mso-fit-shape-to-text:t">
                  <w:txbxContent>
                    <w:p w14:paraId="32932B18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3FC084D" wp14:editId="26D77373">
                <wp:simplePos x="0" y="0"/>
                <wp:positionH relativeFrom="column">
                  <wp:posOffset>3864771</wp:posOffset>
                </wp:positionH>
                <wp:positionV relativeFrom="paragraph">
                  <wp:posOffset>1743075</wp:posOffset>
                </wp:positionV>
                <wp:extent cx="421640" cy="1797050"/>
                <wp:effectExtent l="0" t="0" r="0" b="0"/>
                <wp:wrapNone/>
                <wp:docPr id="31" name="Casella di test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91168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,1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FC084D" id="Casella di testo 31" o:spid="_x0000_s1036" type="#_x0000_t202" style="position:absolute;margin-left:304.3pt;margin-top:137.25pt;width:33.2pt;height:141.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" filled="f" stroked="f">
                <v:textbox style="mso-fit-shape-to-text:t">
                  <w:txbxContent>
                    <w:p w14:paraId="51E91168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,1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274D7D2" wp14:editId="47887359">
                <wp:simplePos x="0" y="0"/>
                <wp:positionH relativeFrom="column">
                  <wp:posOffset>3853341</wp:posOffset>
                </wp:positionH>
                <wp:positionV relativeFrom="paragraph">
                  <wp:posOffset>2708910</wp:posOffset>
                </wp:positionV>
                <wp:extent cx="421640" cy="1797050"/>
                <wp:effectExtent l="0" t="0" r="0" b="0"/>
                <wp:wrapNone/>
                <wp:docPr id="59" name="Casella di testo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640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47B3E4" w14:textId="77777777" w:rsidR="00B10C5A" w:rsidRPr="005B40FD" w:rsidRDefault="00B10C5A" w:rsidP="001C2FB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74D7D2" id="Casella di testo 59" o:spid="_x0000_s1037" type="#_x0000_t202" style="position:absolute;margin-left:303.4pt;margin-top:213.3pt;width:33.2pt;height:141.5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" filled="f" stroked="f">
                <v:textbox style="mso-fit-shape-to-text:t">
                  <w:txbxContent>
                    <w:p w14:paraId="3D47B3E4" w14:textId="77777777" w:rsidR="00B10C5A" w:rsidRPr="005B40FD" w:rsidRDefault="00B10C5A" w:rsidP="001C2FB8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8BDF1ED" wp14:editId="09F6EDB6">
                <wp:simplePos x="0" y="0"/>
                <wp:positionH relativeFrom="column">
                  <wp:posOffset>3900805</wp:posOffset>
                </wp:positionH>
                <wp:positionV relativeFrom="paragraph">
                  <wp:posOffset>2572859</wp:posOffset>
                </wp:positionV>
                <wp:extent cx="5024" cy="447151"/>
                <wp:effectExtent l="0" t="0" r="33655" b="29210"/>
                <wp:wrapNone/>
                <wp:docPr id="56" name="Connettore 1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4471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284043" id="Connettore 1 56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15pt,202.6pt" to="307.55pt,23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" strokecolor="#5b9bd5 [3204]" strokeweight=".5pt">
                <v:stroke joinstyle="miter"/>
              </v:line>
            </w:pict>
          </mc:Fallback>
        </mc:AlternateContent>
      </w:r>
      <w:r w:rsidR="001C2FB8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10A2613" wp14:editId="5D638144">
                <wp:simplePos x="0" y="0"/>
                <wp:positionH relativeFrom="column">
                  <wp:posOffset>3705367</wp:posOffset>
                </wp:positionH>
                <wp:positionV relativeFrom="paragraph">
                  <wp:posOffset>3035206</wp:posOffset>
                </wp:positionV>
                <wp:extent cx="398297" cy="330979"/>
                <wp:effectExtent l="19050" t="19050" r="20955" b="31115"/>
                <wp:wrapNone/>
                <wp:docPr id="53" name="Rombo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85101F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ombo 53" o:spid="_x0000_s1026" type="#_x0000_t4" style="position:absolute;margin-left:291.75pt;margin-top:239pt;width:31.35pt;height:26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" fillcolor="#5b9bd5 [3204]" strokecolor="#1f4d78 [1604]" strokeweight="1pt"/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62E9CA" wp14:editId="66AFCD49">
                <wp:simplePos x="0" y="0"/>
                <wp:positionH relativeFrom="column">
                  <wp:posOffset>2718079</wp:posOffset>
                </wp:positionH>
                <wp:positionV relativeFrom="paragraph">
                  <wp:posOffset>492369</wp:posOffset>
                </wp:positionV>
                <wp:extent cx="422031" cy="1797050"/>
                <wp:effectExtent l="0" t="0" r="0" b="0"/>
                <wp:wrapNone/>
                <wp:docPr id="28" name="Casella di test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36EBA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62E9CA" id="Casella di testo 28" o:spid="_x0000_s1038" type="#_x0000_t202" style="position:absolute;margin-left:214pt;margin-top:38.75pt;width:33.25pt;height:141.5pt;z-index:2516981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" filled="f" stroked="f">
                <v:textbox style="mso-fit-shape-to-text:t">
                  <w:txbxContent>
                    <w:p w14:paraId="0F736EBA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6360BC" wp14:editId="5C82BF66">
                <wp:simplePos x="0" y="0"/>
                <wp:positionH relativeFrom="column">
                  <wp:posOffset>1517301</wp:posOffset>
                </wp:positionH>
                <wp:positionV relativeFrom="paragraph">
                  <wp:posOffset>487345</wp:posOffset>
                </wp:positionV>
                <wp:extent cx="422031" cy="1797050"/>
                <wp:effectExtent l="0" t="0" r="0" b="0"/>
                <wp:wrapNone/>
                <wp:docPr id="27" name="Casella di tes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02282F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6360BC" id="Casella di testo 27" o:spid="_x0000_s1039" type="#_x0000_t202" style="position:absolute;margin-left:119.45pt;margin-top:38.35pt;width:33.25pt;height:141.5pt;z-index:251696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" filled="f" stroked="f">
                <v:textbox style="mso-fit-shape-to-text:t">
                  <w:txbxContent>
                    <w:p w14:paraId="6C02282F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EF58140" wp14:editId="4B6C4758">
                <wp:simplePos x="0" y="0"/>
                <wp:positionH relativeFrom="column">
                  <wp:posOffset>732211</wp:posOffset>
                </wp:positionH>
                <wp:positionV relativeFrom="paragraph">
                  <wp:posOffset>1898015</wp:posOffset>
                </wp:positionV>
                <wp:extent cx="422031" cy="1797050"/>
                <wp:effectExtent l="0" t="0" r="0" b="0"/>
                <wp:wrapNone/>
                <wp:docPr id="25" name="Casella di test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D08167" w14:textId="77777777" w:rsidR="00B10C5A" w:rsidRPr="005B40FD" w:rsidRDefault="00B10C5A" w:rsidP="005B40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F58140" id="Casella di testo 25" o:spid="_x0000_s1040" type="#_x0000_t202" style="position:absolute;margin-left:57.65pt;margin-top:149.45pt;width:33.25pt;height:141.5pt;z-index:2516940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" filled="f" stroked="f">
                <v:textbox style="mso-fit-shape-to-text:t">
                  <w:txbxContent>
                    <w:p w14:paraId="27D08167" w14:textId="77777777" w:rsidR="00B10C5A" w:rsidRPr="005B40FD" w:rsidRDefault="00B10C5A" w:rsidP="005B40FD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5B40FD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3F9E5AB" wp14:editId="74EC9DC5">
                <wp:simplePos x="0" y="0"/>
                <wp:positionH relativeFrom="column">
                  <wp:posOffset>741785</wp:posOffset>
                </wp:positionH>
                <wp:positionV relativeFrom="paragraph">
                  <wp:posOffset>1065760</wp:posOffset>
                </wp:positionV>
                <wp:extent cx="422031" cy="1797050"/>
                <wp:effectExtent l="0" t="0" r="0" b="0"/>
                <wp:wrapNone/>
                <wp:docPr id="24" name="Casella di test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031" cy="1797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5D045" w14:textId="77777777" w:rsidR="00B10C5A" w:rsidRPr="005B40FD" w:rsidRDefault="00B10C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B40FD">
                              <w:rPr>
                                <w:sz w:val="16"/>
                                <w:szCs w:val="16"/>
                              </w:rPr>
                              <w:t>(1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, n</w:t>
                            </w:r>
                            <w:r w:rsidRPr="005B40FD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3F9E5AB" id="Casella di testo 24" o:spid="_x0000_s1041" type="#_x0000_t202" style="position:absolute;margin-left:58.4pt;margin-top:83.9pt;width:33.25pt;height:141.5pt;z-index:2516920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" filled="f" stroked="f">
                <v:textbox style="mso-fit-shape-to-text:t">
                  <w:txbxContent>
                    <w:p w14:paraId="1445D045" w14:textId="77777777" w:rsidR="00B10C5A" w:rsidRPr="005B40FD" w:rsidRDefault="00B10C5A">
                      <w:pPr>
                        <w:rPr>
                          <w:sz w:val="16"/>
                          <w:szCs w:val="16"/>
                        </w:rPr>
                      </w:pPr>
                      <w:r w:rsidRPr="005B40FD">
                        <w:rPr>
                          <w:sz w:val="16"/>
                          <w:szCs w:val="16"/>
                        </w:rPr>
                        <w:t>(1</w:t>
                      </w:r>
                      <w:r>
                        <w:rPr>
                          <w:sz w:val="16"/>
                          <w:szCs w:val="16"/>
                        </w:rPr>
                        <w:t>, n</w:t>
                      </w:r>
                      <w:r w:rsidRPr="005B40FD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46D87CD" wp14:editId="68FF996A">
                <wp:simplePos x="0" y="0"/>
                <wp:positionH relativeFrom="column">
                  <wp:posOffset>2374265</wp:posOffset>
                </wp:positionH>
                <wp:positionV relativeFrom="paragraph">
                  <wp:posOffset>1854200</wp:posOffset>
                </wp:positionV>
                <wp:extent cx="0" cy="325755"/>
                <wp:effectExtent l="0" t="0" r="19050" b="36195"/>
                <wp:wrapNone/>
                <wp:docPr id="22" name="Connettore 1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1CBB77" id="Connettore 1 22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6.95pt,146pt" to="186.95pt,17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" strokecolor="#5b9bd5 [3204]" strokeweight=".5pt">
                <v:stroke joinstyle="miter"/>
              </v:lin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AD5E76" wp14:editId="060D9E60">
                <wp:simplePos x="0" y="0"/>
                <wp:positionH relativeFrom="column">
                  <wp:posOffset>2178685</wp:posOffset>
                </wp:positionH>
                <wp:positionV relativeFrom="paragraph">
                  <wp:posOffset>2196367</wp:posOffset>
                </wp:positionV>
                <wp:extent cx="398297" cy="330979"/>
                <wp:effectExtent l="19050" t="19050" r="20955" b="31115"/>
                <wp:wrapNone/>
                <wp:docPr id="21" name="Romb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9022D3" id="Rombo 21" o:spid="_x0000_s1026" type="#_x0000_t4" style="position:absolute;margin-left:171.55pt;margin-top:172.95pt;width:31.35pt;height:26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81839E" wp14:editId="2AA32DD3">
                <wp:simplePos x="0" y="0"/>
                <wp:positionH relativeFrom="column">
                  <wp:posOffset>611317</wp:posOffset>
                </wp:positionH>
                <wp:positionV relativeFrom="paragraph">
                  <wp:posOffset>1422902</wp:posOffset>
                </wp:positionV>
                <wp:extent cx="398145" cy="330835"/>
                <wp:effectExtent l="19050" t="19050" r="20955" b="31115"/>
                <wp:wrapNone/>
                <wp:docPr id="18" name="Romb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145" cy="330835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2B00AD" id="Rombo 18" o:spid="_x0000_s1026" type="#_x0000_t4" style="position:absolute;margin-left:48.15pt;margin-top:112.05pt;width:31.35pt;height:26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21C0EE" wp14:editId="16F35D07">
                <wp:simplePos x="0" y="0"/>
                <wp:positionH relativeFrom="column">
                  <wp:posOffset>812284</wp:posOffset>
                </wp:positionH>
                <wp:positionV relativeFrom="paragraph">
                  <wp:posOffset>930533</wp:posOffset>
                </wp:positionV>
                <wp:extent cx="55" cy="477018"/>
                <wp:effectExtent l="0" t="0" r="19050" b="37465"/>
                <wp:wrapNone/>
                <wp:docPr id="19" name="Connettore 1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" cy="47701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1C4D6" id="Connettore 1 1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95pt,73.25pt" to="63.95pt,1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" strokecolor="#5b9bd5 [3204]" strokeweight=".5pt">
                <v:stroke joinstyle="miter"/>
              </v:line>
            </w:pict>
          </mc:Fallback>
        </mc:AlternateContent>
      </w:r>
      <w:r w:rsidR="00FF6D84" w:rsidRPr="00FF6D84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44A4F8" wp14:editId="11798641">
                <wp:simplePos x="0" y="0"/>
                <wp:positionH relativeFrom="column">
                  <wp:posOffset>812285</wp:posOffset>
                </wp:positionH>
                <wp:positionV relativeFrom="paragraph">
                  <wp:posOffset>1734400</wp:posOffset>
                </wp:positionV>
                <wp:extent cx="0" cy="477297"/>
                <wp:effectExtent l="0" t="0" r="19050" b="37465"/>
                <wp:wrapNone/>
                <wp:docPr id="20" name="Connettore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72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CACDD5" id="Connettore 1 20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95pt,136.55pt" to="63.95pt,17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E201C03" wp14:editId="30DFAC55">
                <wp:simplePos x="0" y="0"/>
                <wp:positionH relativeFrom="column">
                  <wp:posOffset>298331</wp:posOffset>
                </wp:positionH>
                <wp:positionV relativeFrom="paragraph">
                  <wp:posOffset>2204943</wp:posOffset>
                </wp:positionV>
                <wp:extent cx="1043425" cy="471225"/>
                <wp:effectExtent l="0" t="0" r="23495" b="24130"/>
                <wp:wrapNone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A474F0" w14:textId="77777777" w:rsidR="00B10C5A" w:rsidRPr="00A50B25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PARTICELLE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201C03" id="Rettangolo 11" o:spid="_x0000_s1042" style="position:absolute;margin-left:23.5pt;margin-top:173.6pt;width:82.15pt;height:37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" fillcolor="#5b9bd5 [3204]" strokecolor="#1f4d78 [1604]" strokeweight="1pt">
                <v:textbox>
                  <w:txbxContent>
                    <w:p w14:paraId="03A474F0" w14:textId="77777777" w:rsidR="00B10C5A" w:rsidRPr="00A50B25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PARTICELLE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E2FB7E" wp14:editId="11D6D69C">
                <wp:simplePos x="0" y="0"/>
                <wp:positionH relativeFrom="column">
                  <wp:posOffset>3882055</wp:posOffset>
                </wp:positionH>
                <wp:positionV relativeFrom="paragraph">
                  <wp:posOffset>1659038</wp:posOffset>
                </wp:positionV>
                <wp:extent cx="5024" cy="447151"/>
                <wp:effectExtent l="0" t="0" r="33655" b="29210"/>
                <wp:wrapNone/>
                <wp:docPr id="17" name="Connettore 1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24" cy="44715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007BDB" id="Connettore 1 1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65pt,130.65pt" to="306.05pt,1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F3DD3C" wp14:editId="1B7B3A57">
                <wp:simplePos x="0" y="0"/>
                <wp:positionH relativeFrom="column">
                  <wp:posOffset>3877030</wp:posOffset>
                </wp:positionH>
                <wp:positionV relativeFrom="paragraph">
                  <wp:posOffset>900388</wp:posOffset>
                </wp:positionV>
                <wp:extent cx="5513" cy="431947"/>
                <wp:effectExtent l="0" t="0" r="33020" b="25400"/>
                <wp:wrapNone/>
                <wp:docPr id="16" name="Connettore 1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13" cy="43194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4B58A6" id="Connettore 1 16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5.3pt,70.9pt" to="305.75pt,10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179D2AD" wp14:editId="19942419">
                <wp:simplePos x="0" y="0"/>
                <wp:positionH relativeFrom="column">
                  <wp:posOffset>3684325</wp:posOffset>
                </wp:positionH>
                <wp:positionV relativeFrom="paragraph">
                  <wp:posOffset>1328776</wp:posOffset>
                </wp:positionV>
                <wp:extent cx="398297" cy="330979"/>
                <wp:effectExtent l="19050" t="19050" r="20955" b="31115"/>
                <wp:wrapNone/>
                <wp:docPr id="13" name="Romb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C68AEF" id="Rombo 13" o:spid="_x0000_s1026" type="#_x0000_t4" style="position:absolute;margin-left:290.1pt;margin-top:104.65pt;width:31.35pt;height:26.0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" fillcolor="#5b9bd5 [3204]" strokecolor="#1f4d78 [1604]" strokeweight="1pt"/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39801D" wp14:editId="2FF4B8BF">
                <wp:simplePos x="0" y="0"/>
                <wp:positionH relativeFrom="column">
                  <wp:posOffset>3387669</wp:posOffset>
                </wp:positionH>
                <wp:positionV relativeFrom="paragraph">
                  <wp:posOffset>2109260</wp:posOffset>
                </wp:positionV>
                <wp:extent cx="1043425" cy="471225"/>
                <wp:effectExtent l="0" t="0" r="23495" b="24130"/>
                <wp:wrapNone/>
                <wp:docPr id="8" name="Rettango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90AD63" w14:textId="77777777" w:rsidR="00B10C5A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APPEZZAMENTI</w:t>
                            </w:r>
                          </w:p>
                          <w:p w14:paraId="31586F68" w14:textId="77777777" w:rsidR="00B10C5A" w:rsidRPr="00A50B25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COLTURALI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39801D" id="Rettangolo 8" o:spid="_x0000_s1043" style="position:absolute;margin-left:266.75pt;margin-top:166.1pt;width:82.15pt;height:37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" fillcolor="#5b9bd5 [3204]" strokecolor="#1f4d78 [1604]" strokeweight="1pt">
                <v:textbox>
                  <w:txbxContent>
                    <w:p w14:paraId="0890AD63" w14:textId="77777777" w:rsidR="00B10C5A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APPEZZAMENTI</w:t>
                      </w:r>
                    </w:p>
                    <w:p w14:paraId="31586F68" w14:textId="77777777" w:rsidR="00B10C5A" w:rsidRPr="00A50B25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COLTURALI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A60338E" wp14:editId="37A6A2F5">
                <wp:simplePos x="0" y="0"/>
                <wp:positionH relativeFrom="column">
                  <wp:posOffset>1359918</wp:posOffset>
                </wp:positionH>
                <wp:positionV relativeFrom="paragraph">
                  <wp:posOffset>673721</wp:posOffset>
                </wp:positionV>
                <wp:extent cx="743061" cy="5603"/>
                <wp:effectExtent l="0" t="0" r="19050" b="33020"/>
                <wp:wrapNone/>
                <wp:docPr id="14" name="Connettore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3061" cy="560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75F4A6" id="Connettore 1 14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7.1pt,53.05pt" to="165.6pt,5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C658B7" wp14:editId="6A46116F">
                <wp:simplePos x="0" y="0"/>
                <wp:positionH relativeFrom="column">
                  <wp:posOffset>2500407</wp:posOffset>
                </wp:positionH>
                <wp:positionV relativeFrom="paragraph">
                  <wp:posOffset>679044</wp:posOffset>
                </wp:positionV>
                <wp:extent cx="843615" cy="279"/>
                <wp:effectExtent l="0" t="0" r="13970" b="19050"/>
                <wp:wrapNone/>
                <wp:docPr id="15" name="Connettore 1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43615" cy="27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245C88" id="Connettore 1 15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9pt,53.45pt" to="263.35pt,5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17CEEE" wp14:editId="356A40C0">
                <wp:simplePos x="0" y="0"/>
                <wp:positionH relativeFrom="column">
                  <wp:posOffset>2108375</wp:posOffset>
                </wp:positionH>
                <wp:positionV relativeFrom="paragraph">
                  <wp:posOffset>513380</wp:posOffset>
                </wp:positionV>
                <wp:extent cx="398297" cy="330979"/>
                <wp:effectExtent l="19050" t="19050" r="20955" b="31115"/>
                <wp:wrapNone/>
                <wp:docPr id="12" name="Romb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297" cy="330979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EF8C34" id="Rombo 12" o:spid="_x0000_s1026" type="#_x0000_t4" style="position:absolute;margin-left:166pt;margin-top:40.4pt;width:31.35pt;height:26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" fillcolor="#5b9bd5 [3204]" strokecolor="#1f4d78 [1604]" strokeweight="1pt"/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42D9BF" wp14:editId="47A83F9D">
                <wp:simplePos x="0" y="0"/>
                <wp:positionH relativeFrom="column">
                  <wp:posOffset>3349569</wp:posOffset>
                </wp:positionH>
                <wp:positionV relativeFrom="paragraph">
                  <wp:posOffset>429427</wp:posOffset>
                </wp:positionV>
                <wp:extent cx="1043425" cy="471225"/>
                <wp:effectExtent l="0" t="0" r="23495" b="24130"/>
                <wp:wrapNone/>
                <wp:docPr id="7" name="Rettango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CBD3AF" w14:textId="77777777" w:rsidR="00B10C5A" w:rsidRPr="00A50B25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ISOLE AZIENDALI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2D9BF" id="Rettangolo 7" o:spid="_x0000_s1044" style="position:absolute;margin-left:263.75pt;margin-top:33.8pt;width:82.15pt;height:37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" fillcolor="#5b9bd5 [3204]" strokecolor="#1f4d78 [1604]" strokeweight="1pt">
                <v:textbox>
                  <w:txbxContent>
                    <w:p w14:paraId="01CBD3AF" w14:textId="77777777" w:rsidR="00B10C5A" w:rsidRPr="00A50B25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ISOLE AZIENDALI</w:t>
                      </w:r>
                    </w:p>
                  </w:txbxContent>
                </v:textbox>
              </v:rect>
            </w:pict>
          </mc:Fallback>
        </mc:AlternateContent>
      </w:r>
      <w:r w:rsidR="00A50B2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9D51F7" wp14:editId="5A5E21BB">
                <wp:simplePos x="0" y="0"/>
                <wp:positionH relativeFrom="column">
                  <wp:posOffset>300897</wp:posOffset>
                </wp:positionH>
                <wp:positionV relativeFrom="paragraph">
                  <wp:posOffset>449937</wp:posOffset>
                </wp:positionV>
                <wp:extent cx="1043425" cy="471225"/>
                <wp:effectExtent l="0" t="0" r="23495" b="24130"/>
                <wp:wrapNone/>
                <wp:docPr id="5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425" cy="471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69AECB" w14:textId="77777777" w:rsidR="00B10C5A" w:rsidRPr="00A50B25" w:rsidRDefault="00B10C5A" w:rsidP="00A50B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A50B25">
                              <w:rPr>
                                <w:sz w:val="16"/>
                                <w:szCs w:val="16"/>
                              </w:rPr>
                              <w:t>SCHEDA VALIDAZIONE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9D51F7" id="Rettangolo 5" o:spid="_x0000_s1045" style="position:absolute;margin-left:23.7pt;margin-top:35.45pt;width:82.15pt;height:37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" fillcolor="#5b9bd5 [3204]" strokecolor="#1f4d78 [1604]" strokeweight="1pt">
                <v:textbox>
                  <w:txbxContent>
                    <w:p w14:paraId="1269AECB" w14:textId="77777777" w:rsidR="00B10C5A" w:rsidRPr="00A50B25" w:rsidRDefault="00B10C5A" w:rsidP="00A50B2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A50B25">
                        <w:rPr>
                          <w:sz w:val="16"/>
                          <w:szCs w:val="16"/>
                        </w:rPr>
                        <w:t>SCHEDA VALIDAZIONE</w:t>
                      </w:r>
                    </w:p>
                  </w:txbxContent>
                </v:textbox>
              </v:rect>
            </w:pict>
          </mc:Fallback>
        </mc:AlternateContent>
      </w:r>
      <w:r w:rsidR="00BE10F4">
        <w:br w:type="page"/>
      </w:r>
    </w:p>
    <w:p w14:paraId="5206955A" w14:textId="77777777" w:rsidR="003C7354" w:rsidRDefault="00C50614" w:rsidP="00713F97">
      <w:pPr>
        <w:pStyle w:val="Titolo2"/>
      </w:pPr>
      <w:bookmarkStart w:id="23" w:name="_Toc497919797"/>
      <w:r>
        <w:lastRenderedPageBreak/>
        <w:t>Anagrafica delle Aziende</w:t>
      </w:r>
      <w:r w:rsidR="00A57455" w:rsidRPr="00713F97">
        <w:t xml:space="preserve"> </w:t>
      </w:r>
      <w:r w:rsidR="00A57455">
        <w:t xml:space="preserve">- </w:t>
      </w:r>
      <w:r w:rsidR="00356537">
        <w:t>AABS</w:t>
      </w:r>
      <w:r>
        <w:t>SCHE</w:t>
      </w:r>
      <w:r w:rsidR="00713F97" w:rsidRPr="00713F97">
        <w:t>_TAB</w:t>
      </w:r>
      <w:bookmarkEnd w:id="23"/>
    </w:p>
    <w:p w14:paraId="619C83D2" w14:textId="77777777" w:rsidR="003C7354" w:rsidRDefault="003C7354" w:rsidP="003C7354">
      <w:pPr>
        <w:keepNext/>
      </w:pPr>
    </w:p>
    <w:p w14:paraId="4C79FF3B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415FF4" w14:paraId="11D3FD10" w14:textId="77777777">
        <w:tc>
          <w:tcPr>
            <w:tcW w:w="1600" w:type="dxa"/>
          </w:tcPr>
          <w:p w14:paraId="7F416281" w14:textId="77777777" w:rsidR="003C7354" w:rsidRPr="00415FF4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598" w:type="dxa"/>
          </w:tcPr>
          <w:p w14:paraId="0A6CFA89" w14:textId="77777777" w:rsidR="003C7354" w:rsidRPr="00415FF4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A665EE" w:rsidRPr="00A665EE">
              <w:rPr>
                <w:rFonts w:ascii="Calibri" w:hAnsi="Calibri" w:cs="Calibri"/>
                <w:sz w:val="20"/>
                <w:szCs w:val="20"/>
              </w:rPr>
              <w:t>SCHE_TAB</w:t>
            </w:r>
          </w:p>
        </w:tc>
      </w:tr>
      <w:tr w:rsidR="003C7354" w:rsidRPr="00415FF4" w14:paraId="70340A08" w14:textId="77777777">
        <w:tc>
          <w:tcPr>
            <w:tcW w:w="1600" w:type="dxa"/>
          </w:tcPr>
          <w:p w14:paraId="0CA0177F" w14:textId="77777777" w:rsidR="003C7354" w:rsidRPr="00415FF4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74B21DF4" w14:textId="77777777" w:rsidR="003C7354" w:rsidRPr="00415FF4" w:rsidRDefault="00FC7489" w:rsidP="00FC7489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di censimento azienda con relativa scheda di validazione</w:t>
            </w:r>
          </w:p>
        </w:tc>
      </w:tr>
    </w:tbl>
    <w:p w14:paraId="1771C06E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01F0089E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00"/>
        <w:gridCol w:w="2000"/>
        <w:gridCol w:w="4998"/>
      </w:tblGrid>
      <w:tr w:rsidR="003C7354" w:rsidRPr="00EC5A46" w14:paraId="1B19FD6B" w14:textId="77777777">
        <w:tc>
          <w:tcPr>
            <w:tcW w:w="2100" w:type="dxa"/>
          </w:tcPr>
          <w:p w14:paraId="708741E7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2000" w:type="dxa"/>
          </w:tcPr>
          <w:p w14:paraId="0FF8371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4998" w:type="dxa"/>
          </w:tcPr>
          <w:p w14:paraId="4065C3EC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EC5A46" w14:paraId="3276B249" w14:textId="77777777">
        <w:tc>
          <w:tcPr>
            <w:tcW w:w="2100" w:type="dxa"/>
          </w:tcPr>
          <w:p w14:paraId="4F1BACB0" w14:textId="3A92D959" w:rsidR="003C7354" w:rsidRPr="00EC5A46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3625E0" w:rsidRPr="00EC5A46">
              <w:rPr>
                <w:rFonts w:ascii="Calibri" w:hAnsi="Calibri" w:cs="Calibri"/>
                <w:sz w:val="20"/>
                <w:szCs w:val="20"/>
              </w:rPr>
              <w:t>SCHE</w:t>
            </w:r>
            <w:r w:rsidR="007F72A8" w:rsidRPr="00EC5A46">
              <w:rPr>
                <w:rFonts w:ascii="Calibri" w:hAnsi="Calibri" w:cs="Calibri"/>
                <w:sz w:val="20"/>
                <w:szCs w:val="20"/>
              </w:rPr>
              <w:t>_</w:t>
            </w:r>
            <w:r w:rsidR="00FC7489" w:rsidRPr="00EC5A46">
              <w:rPr>
                <w:rFonts w:ascii="Calibri" w:hAnsi="Calibri" w:cs="Calibri"/>
                <w:sz w:val="20"/>
                <w:szCs w:val="20"/>
              </w:rPr>
              <w:t>PK</w:t>
            </w:r>
          </w:p>
        </w:tc>
        <w:tc>
          <w:tcPr>
            <w:tcW w:w="2000" w:type="dxa"/>
          </w:tcPr>
          <w:p w14:paraId="73BCCC5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4998" w:type="dxa"/>
          </w:tcPr>
          <w:p w14:paraId="2CF79E0A" w14:textId="14C2D40A" w:rsidR="003C7354" w:rsidRPr="00EC5A46" w:rsidRDefault="00E523FA" w:rsidP="00F412DE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PRG_SCHEDA</w:t>
            </w:r>
            <w:r w:rsidR="00BE473D" w:rsidRPr="00EC5A46">
              <w:rPr>
                <w:rFonts w:ascii="Calibri" w:hAnsi="Calibri"/>
                <w:color w:val="000000"/>
                <w:sz w:val="20"/>
                <w:szCs w:val="20"/>
              </w:rPr>
              <w:t>, ID_ORPA</w:t>
            </w:r>
          </w:p>
        </w:tc>
      </w:tr>
    </w:tbl>
    <w:p w14:paraId="0EA26D65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084B6B20" w14:textId="77777777" w:rsidR="003C7354" w:rsidRDefault="003C7354" w:rsidP="00EC5A46">
      <w:pPr>
        <w:pStyle w:val="Sommario1"/>
      </w:pPr>
    </w:p>
    <w:tbl>
      <w:tblPr>
        <w:tblW w:w="9098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0"/>
        <w:gridCol w:w="1811"/>
        <w:gridCol w:w="600"/>
        <w:gridCol w:w="4787"/>
      </w:tblGrid>
      <w:tr w:rsidR="001B63E8" w:rsidRPr="00EC5A46" w14:paraId="257D56DE" w14:textId="77777777" w:rsidTr="001B63E8">
        <w:tc>
          <w:tcPr>
            <w:tcW w:w="1900" w:type="dxa"/>
          </w:tcPr>
          <w:p w14:paraId="50595D47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811" w:type="dxa"/>
          </w:tcPr>
          <w:p w14:paraId="0F5C3E8B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600" w:type="dxa"/>
          </w:tcPr>
          <w:p w14:paraId="60D8147D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787" w:type="dxa"/>
          </w:tcPr>
          <w:p w14:paraId="5C96EFE0" w14:textId="77777777" w:rsidR="001B63E8" w:rsidRPr="00EC5A46" w:rsidRDefault="001B63E8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E523FA" w:rsidRPr="00EC5A46" w14:paraId="345DEE09" w14:textId="77777777" w:rsidTr="001B63E8">
        <w:tc>
          <w:tcPr>
            <w:tcW w:w="1900" w:type="dxa"/>
          </w:tcPr>
          <w:p w14:paraId="566D3D76" w14:textId="1173D2C0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811" w:type="dxa"/>
          </w:tcPr>
          <w:p w14:paraId="37DBCA0F" w14:textId="2368CFE4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05E37466" w14:textId="06FC23E4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01F52375" w14:textId="44DDB0C1" w:rsidR="00E523FA" w:rsidRPr="00EC5A46" w:rsidRDefault="00E523FA" w:rsidP="003C7354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125538" w:rsidRPr="00EC5A46">
              <w:rPr>
                <w:rFonts w:ascii="Calibri" w:hAnsi="Calibri"/>
                <w:color w:val="000000"/>
                <w:sz w:val="20"/>
                <w:szCs w:val="20"/>
              </w:rPr>
              <w:t xml:space="preserve"> della scheda</w:t>
            </w:r>
          </w:p>
        </w:tc>
      </w:tr>
      <w:tr w:rsidR="001B63E8" w:rsidRPr="00EC5A46" w14:paraId="57CFCE03" w14:textId="77777777" w:rsidTr="001B63E8">
        <w:tc>
          <w:tcPr>
            <w:tcW w:w="1900" w:type="dxa"/>
            <w:vAlign w:val="bottom"/>
          </w:tcPr>
          <w:p w14:paraId="547A4B1A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CUAA</w:t>
            </w:r>
          </w:p>
        </w:tc>
        <w:tc>
          <w:tcPr>
            <w:tcW w:w="1811" w:type="dxa"/>
            <w:vAlign w:val="bottom"/>
          </w:tcPr>
          <w:p w14:paraId="72A01715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</w:t>
            </w:r>
          </w:p>
        </w:tc>
        <w:tc>
          <w:tcPr>
            <w:tcW w:w="600" w:type="dxa"/>
            <w:vAlign w:val="bottom"/>
          </w:tcPr>
          <w:p w14:paraId="02A27D63" w14:textId="77777777" w:rsidR="001B63E8" w:rsidRPr="00EC5A46" w:rsidRDefault="001B63E8" w:rsidP="00FC7489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2EB10313" w14:textId="77777777" w:rsidR="001B63E8" w:rsidRPr="00EC5A46" w:rsidRDefault="001B63E8" w:rsidP="006A13B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Cuaa dell’azienda</w:t>
            </w:r>
          </w:p>
        </w:tc>
      </w:tr>
      <w:tr w:rsidR="00361062" w:rsidRPr="00EC5A46" w14:paraId="73F0C065" w14:textId="77777777" w:rsidTr="001B63E8">
        <w:tc>
          <w:tcPr>
            <w:tcW w:w="1900" w:type="dxa"/>
            <w:vAlign w:val="bottom"/>
          </w:tcPr>
          <w:p w14:paraId="6C1FBFD2" w14:textId="386713C2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DATA_SCHEDA</w:t>
            </w:r>
          </w:p>
        </w:tc>
        <w:tc>
          <w:tcPr>
            <w:tcW w:w="1811" w:type="dxa"/>
            <w:vAlign w:val="bottom"/>
          </w:tcPr>
          <w:p w14:paraId="190ED9C5" w14:textId="656DBD5C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  <w:vAlign w:val="bottom"/>
          </w:tcPr>
          <w:p w14:paraId="69C5256B" w14:textId="3E0661FE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4B396551" w14:textId="15EA1283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creazione della scheda di validazione</w:t>
            </w:r>
          </w:p>
        </w:tc>
      </w:tr>
      <w:tr w:rsidR="00361062" w:rsidRPr="00EC5A46" w14:paraId="4741F518" w14:textId="77777777" w:rsidTr="001B63E8">
        <w:tc>
          <w:tcPr>
            <w:tcW w:w="1900" w:type="dxa"/>
            <w:vAlign w:val="bottom"/>
          </w:tcPr>
          <w:p w14:paraId="33F9F4FB" w14:textId="3FEB8964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DATA_RIFE</w:t>
            </w:r>
          </w:p>
        </w:tc>
        <w:tc>
          <w:tcPr>
            <w:tcW w:w="1811" w:type="dxa"/>
            <w:vAlign w:val="bottom"/>
          </w:tcPr>
          <w:p w14:paraId="17380A2B" w14:textId="4A02A5A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  <w:vAlign w:val="bottom"/>
          </w:tcPr>
          <w:p w14:paraId="5BEAC3F3" w14:textId="629A002F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586C212F" w14:textId="49060954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riferimento dei dati della scheda</w:t>
            </w:r>
          </w:p>
        </w:tc>
      </w:tr>
      <w:tr w:rsidR="00361062" w:rsidRPr="00EC5A46" w14:paraId="145F86D1" w14:textId="77777777" w:rsidTr="001B63E8">
        <w:tc>
          <w:tcPr>
            <w:tcW w:w="1900" w:type="dxa"/>
            <w:vAlign w:val="bottom"/>
          </w:tcPr>
          <w:p w14:paraId="7A62DD8D" w14:textId="5259875D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811" w:type="dxa"/>
            <w:vAlign w:val="bottom"/>
          </w:tcPr>
          <w:p w14:paraId="3DDA6E8C" w14:textId="4FAAD5F9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  <w:vAlign w:val="bottom"/>
          </w:tcPr>
          <w:p w14:paraId="7FCFC24E" w14:textId="67DF8D7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605E152F" w14:textId="6F9CEF41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</w:t>
            </w:r>
            <w:r w:rsidR="00E82AC3" w:rsidRPr="00EC5A46">
              <w:rPr>
                <w:rFonts w:ascii="Calibri" w:hAnsi="Calibri" w:cs="Calibri"/>
                <w:sz w:val="20"/>
                <w:szCs w:val="20"/>
              </w:rPr>
              <w:t xml:space="preserve"> (Tabella 5.9.16)</w:t>
            </w:r>
          </w:p>
        </w:tc>
      </w:tr>
      <w:tr w:rsidR="00361062" w:rsidRPr="00EC5A46" w14:paraId="5C8EFF19" w14:textId="77777777" w:rsidTr="001B63E8">
        <w:tc>
          <w:tcPr>
            <w:tcW w:w="1900" w:type="dxa"/>
            <w:vAlign w:val="bottom"/>
          </w:tcPr>
          <w:p w14:paraId="48B79795" w14:textId="1BC11B48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811" w:type="dxa"/>
            <w:vAlign w:val="bottom"/>
          </w:tcPr>
          <w:p w14:paraId="463EFF9A" w14:textId="693043C6" w:rsidR="00361062" w:rsidRPr="00EC5A46" w:rsidRDefault="00575253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  <w:vAlign w:val="bottom"/>
          </w:tcPr>
          <w:p w14:paraId="79E093EE" w14:textId="6F83B7A0" w:rsidR="00361062" w:rsidRPr="00EC5A46" w:rsidRDefault="00361062" w:rsidP="00361062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87" w:type="dxa"/>
          </w:tcPr>
          <w:p w14:paraId="3797FB43" w14:textId="2B2864B2" w:rsidR="00361062" w:rsidRPr="00EC5A46" w:rsidRDefault="00361062" w:rsidP="0036106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</w:tbl>
    <w:p w14:paraId="6EFCA428" w14:textId="77777777" w:rsidR="00BE10F4" w:rsidRDefault="00BE10F4" w:rsidP="003C7354">
      <w:pPr>
        <w:pStyle w:val="Corpotesto"/>
      </w:pPr>
    </w:p>
    <w:p w14:paraId="6D329847" w14:textId="77777777" w:rsidR="003C7354" w:rsidRPr="00ED674C" w:rsidRDefault="00BE10F4" w:rsidP="003C7354">
      <w:pPr>
        <w:pStyle w:val="Corpotesto"/>
      </w:pPr>
      <w:r>
        <w:br w:type="page"/>
      </w:r>
    </w:p>
    <w:p w14:paraId="4908BE79" w14:textId="77777777" w:rsidR="003C7354" w:rsidRDefault="00C50614" w:rsidP="003C7354">
      <w:pPr>
        <w:pStyle w:val="Titolo2"/>
      </w:pPr>
      <w:bookmarkStart w:id="24" w:name="_Toc497919798"/>
      <w:bookmarkEnd w:id="22"/>
      <w:r>
        <w:lastRenderedPageBreak/>
        <w:t>Isole Aziendali</w:t>
      </w:r>
      <w:r w:rsidR="00A57455">
        <w:t xml:space="preserve"> - </w:t>
      </w:r>
      <w:r w:rsidR="00356537">
        <w:t>AABS</w:t>
      </w:r>
      <w:r>
        <w:t>ISOL</w:t>
      </w:r>
      <w:r w:rsidR="002B0537">
        <w:t>_TAB</w:t>
      </w:r>
      <w:bookmarkEnd w:id="24"/>
    </w:p>
    <w:p w14:paraId="6F800A56" w14:textId="77777777" w:rsidR="003C7354" w:rsidRDefault="003C7354" w:rsidP="003C7354">
      <w:pPr>
        <w:keepNext/>
      </w:pPr>
    </w:p>
    <w:p w14:paraId="1E19720A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739"/>
      </w:tblGrid>
      <w:tr w:rsidR="003C7354" w:rsidRPr="00C01986" w14:paraId="5BAEC24F" w14:textId="77777777">
        <w:tc>
          <w:tcPr>
            <w:tcW w:w="1600" w:type="dxa"/>
          </w:tcPr>
          <w:p w14:paraId="5138B99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739" w:type="dxa"/>
          </w:tcPr>
          <w:p w14:paraId="08345BB4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C50614" w:rsidRPr="00C50614">
              <w:rPr>
                <w:rFonts w:ascii="Calibri" w:hAnsi="Calibri" w:cs="Calibri"/>
                <w:sz w:val="20"/>
                <w:szCs w:val="20"/>
              </w:rPr>
              <w:t>ISOL_TAB</w:t>
            </w:r>
          </w:p>
        </w:tc>
      </w:tr>
      <w:tr w:rsidR="003C7354" w:rsidRPr="00C01986" w14:paraId="7EF9485F" w14:textId="77777777">
        <w:tc>
          <w:tcPr>
            <w:tcW w:w="1600" w:type="dxa"/>
          </w:tcPr>
          <w:p w14:paraId="5A613A32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739" w:type="dxa"/>
          </w:tcPr>
          <w:p w14:paraId="5F0286C6" w14:textId="77777777" w:rsidR="003C7354" w:rsidRPr="00C01986" w:rsidRDefault="002C46F9" w:rsidP="00C5061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Tabella </w:t>
            </w:r>
            <w:r w:rsidR="00C50614">
              <w:rPr>
                <w:rFonts w:ascii="Calibri" w:hAnsi="Calibri" w:cs="Calibri"/>
                <w:sz w:val="20"/>
                <w:szCs w:val="20"/>
              </w:rPr>
              <w:t>delle Isole Aziendali, relative ad una isola aziendale, con relative geometrie.</w:t>
            </w:r>
            <w:r w:rsidR="003C7354" w:rsidRPr="00C01986">
              <w:rPr>
                <w:rFonts w:ascii="Calibri" w:hAnsi="Calibri" w:cs="Calibri"/>
                <w:sz w:val="20"/>
                <w:szCs w:val="20"/>
              </w:rPr>
              <w:br/>
            </w:r>
          </w:p>
        </w:tc>
      </w:tr>
    </w:tbl>
    <w:p w14:paraId="3C5A5AAD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7155638E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00"/>
        <w:gridCol w:w="2000"/>
        <w:gridCol w:w="5139"/>
      </w:tblGrid>
      <w:tr w:rsidR="003C7354" w:rsidRPr="00415FF4" w14:paraId="2B804847" w14:textId="77777777">
        <w:tc>
          <w:tcPr>
            <w:tcW w:w="2100" w:type="dxa"/>
          </w:tcPr>
          <w:p w14:paraId="73D92E1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2000" w:type="dxa"/>
          </w:tcPr>
          <w:p w14:paraId="6DC999E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139" w:type="dxa"/>
          </w:tcPr>
          <w:p w14:paraId="6A21BDEE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415FF4" w14:paraId="10850259" w14:textId="77777777">
        <w:tc>
          <w:tcPr>
            <w:tcW w:w="2100" w:type="dxa"/>
          </w:tcPr>
          <w:p w14:paraId="73618616" w14:textId="5D86AAD8" w:rsidR="003C7354" w:rsidRPr="00415FF4" w:rsidRDefault="00356537" w:rsidP="00C5061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C50614">
              <w:rPr>
                <w:rFonts w:ascii="Calibri" w:hAnsi="Calibri" w:cs="Calibri"/>
                <w:sz w:val="20"/>
                <w:szCs w:val="20"/>
              </w:rPr>
              <w:t>ISOL</w:t>
            </w:r>
            <w:r w:rsidR="007F72A8">
              <w:rPr>
                <w:rFonts w:ascii="Calibri" w:hAnsi="Calibri" w:cs="Calibri"/>
                <w:sz w:val="20"/>
                <w:szCs w:val="20"/>
              </w:rPr>
              <w:t>_</w:t>
            </w:r>
            <w:r w:rsidR="003C7354" w:rsidRPr="00415FF4">
              <w:rPr>
                <w:rFonts w:ascii="Calibri" w:hAnsi="Calibri" w:cs="Calibri"/>
                <w:sz w:val="20"/>
                <w:szCs w:val="20"/>
              </w:rPr>
              <w:t>PK</w:t>
            </w:r>
          </w:p>
        </w:tc>
        <w:tc>
          <w:tcPr>
            <w:tcW w:w="2000" w:type="dxa"/>
          </w:tcPr>
          <w:p w14:paraId="7F61DFF7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139" w:type="dxa"/>
          </w:tcPr>
          <w:p w14:paraId="68DA0F2C" w14:textId="389112A3" w:rsidR="003C7354" w:rsidRPr="00B541F1" w:rsidRDefault="00380D10" w:rsidP="004A7E8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CODI</w:t>
            </w:r>
            <w:r w:rsidR="00C50614">
              <w:rPr>
                <w:rFonts w:ascii="Calibri" w:hAnsi="Calibri" w:cs="Calibri"/>
                <w:sz w:val="20"/>
                <w:szCs w:val="20"/>
              </w:rPr>
              <w:t>_ISOL</w:t>
            </w:r>
            <w:r w:rsidR="00255C36">
              <w:rPr>
                <w:rFonts w:ascii="Calibri" w:hAnsi="Calibri" w:cs="Calibri"/>
                <w:sz w:val="20"/>
                <w:szCs w:val="20"/>
              </w:rPr>
              <w:t>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ID_ORPA, </w:t>
            </w:r>
            <w:r w:rsidR="00255C36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4A7E8D">
              <w:rPr>
                <w:rFonts w:ascii="Calibri" w:hAnsi="Calibri" w:cs="Calibri"/>
                <w:sz w:val="20"/>
                <w:szCs w:val="20"/>
              </w:rPr>
              <w:t>PRG</w:t>
            </w:r>
            <w:r w:rsidR="00255C36" w:rsidRPr="009B0462">
              <w:rPr>
                <w:rFonts w:ascii="Calibri" w:hAnsi="Calibri" w:cs="Calibri"/>
                <w:sz w:val="20"/>
                <w:szCs w:val="20"/>
              </w:rPr>
              <w:t>_SCHEDA</w:t>
            </w:r>
          </w:p>
        </w:tc>
      </w:tr>
    </w:tbl>
    <w:p w14:paraId="59B7D15E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7BE7F676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0CE6FB9D" w14:textId="77777777" w:rsidR="003C7354" w:rsidRPr="00EC5A46" w:rsidRDefault="003C7354" w:rsidP="00EC5A46">
      <w:pPr>
        <w:pStyle w:val="Sommario1"/>
      </w:pPr>
    </w:p>
    <w:tbl>
      <w:tblPr>
        <w:tblW w:w="9239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10"/>
        <w:gridCol w:w="1730"/>
        <w:gridCol w:w="567"/>
        <w:gridCol w:w="4932"/>
      </w:tblGrid>
      <w:tr w:rsidR="007C2D8B" w:rsidRPr="00EC5A46" w14:paraId="19471035" w14:textId="77777777" w:rsidTr="007C2D8B">
        <w:tc>
          <w:tcPr>
            <w:tcW w:w="2010" w:type="dxa"/>
          </w:tcPr>
          <w:p w14:paraId="144F7B7F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730" w:type="dxa"/>
          </w:tcPr>
          <w:p w14:paraId="48417939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567" w:type="dxa"/>
          </w:tcPr>
          <w:p w14:paraId="12D4617E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932" w:type="dxa"/>
          </w:tcPr>
          <w:p w14:paraId="78ACD3D2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4E7604F9" w14:textId="77777777" w:rsidTr="00BB7F26">
        <w:tc>
          <w:tcPr>
            <w:tcW w:w="2010" w:type="dxa"/>
          </w:tcPr>
          <w:p w14:paraId="2FC69E62" w14:textId="6E0D874F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730" w:type="dxa"/>
          </w:tcPr>
          <w:p w14:paraId="71B6D36A" w14:textId="180CC701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</w:tcPr>
          <w:p w14:paraId="0DD98418" w14:textId="3D3B3B05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6CAD467C" w14:textId="2453F780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479CBC90" w14:textId="77777777" w:rsidTr="007C2D8B">
        <w:tc>
          <w:tcPr>
            <w:tcW w:w="2010" w:type="dxa"/>
            <w:vAlign w:val="bottom"/>
          </w:tcPr>
          <w:p w14:paraId="65AE9EF2" w14:textId="312367A0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CODI_ISOL</w:t>
            </w:r>
          </w:p>
        </w:tc>
        <w:tc>
          <w:tcPr>
            <w:tcW w:w="1730" w:type="dxa"/>
            <w:vAlign w:val="bottom"/>
          </w:tcPr>
          <w:p w14:paraId="7714989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</w:tcPr>
          <w:p w14:paraId="6C2E70D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4CAB7A03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univoco LPIS-SIPA nazionale dell’isola aziendale, composto dalla seguente concatenazione di valori</w:t>
            </w:r>
          </w:p>
          <w:p w14:paraId="6974AED0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&lt;Codice OPR&gt;/&lt;CUAA&gt;/&lt;PROGRESSIVO ALFANUMERICO&gt;</w:t>
            </w:r>
          </w:p>
          <w:p w14:paraId="3C6346B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es: IT01/DNRGNN81E06H501B/AAA01</w:t>
            </w:r>
          </w:p>
        </w:tc>
      </w:tr>
      <w:tr w:rsidR="004A7E8D" w:rsidRPr="00EC5A46" w14:paraId="3B87DCA1" w14:textId="77777777" w:rsidTr="007C2D8B">
        <w:tc>
          <w:tcPr>
            <w:tcW w:w="2010" w:type="dxa"/>
            <w:vAlign w:val="bottom"/>
          </w:tcPr>
          <w:p w14:paraId="62FAB13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730" w:type="dxa"/>
            <w:vAlign w:val="bottom"/>
          </w:tcPr>
          <w:p w14:paraId="466E2B3B" w14:textId="0FE81844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</w:tcPr>
          <w:p w14:paraId="0B7D478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602D0E3B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  <w:tr w:rsidR="004A7E8D" w:rsidRPr="00EC5A46" w14:paraId="01D35526" w14:textId="77777777" w:rsidTr="007C2D8B">
        <w:tc>
          <w:tcPr>
            <w:tcW w:w="2010" w:type="dxa"/>
            <w:vAlign w:val="bottom"/>
          </w:tcPr>
          <w:p w14:paraId="6627D53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DATA_INIZIO</w:t>
            </w:r>
          </w:p>
        </w:tc>
        <w:tc>
          <w:tcPr>
            <w:tcW w:w="1730" w:type="dxa"/>
            <w:vAlign w:val="bottom"/>
          </w:tcPr>
          <w:p w14:paraId="212C93A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462A19C1" w14:textId="5D16FB12" w:rsidR="004A7E8D" w:rsidRPr="00EC5A46" w:rsidRDefault="00143E4F" w:rsidP="004A7E8D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4932" w:type="dxa"/>
          </w:tcPr>
          <w:p w14:paraId="582AED0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inizio validità isola</w:t>
            </w:r>
          </w:p>
        </w:tc>
      </w:tr>
      <w:tr w:rsidR="004A7E8D" w:rsidRPr="00EC5A46" w14:paraId="67A68BBB" w14:textId="77777777" w:rsidTr="007C2D8B">
        <w:tc>
          <w:tcPr>
            <w:tcW w:w="2010" w:type="dxa"/>
            <w:vAlign w:val="bottom"/>
          </w:tcPr>
          <w:p w14:paraId="23764A1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730" w:type="dxa"/>
            <w:vAlign w:val="bottom"/>
          </w:tcPr>
          <w:p w14:paraId="0C05A33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4F5412D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4932" w:type="dxa"/>
          </w:tcPr>
          <w:p w14:paraId="67634DA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fine validità isola</w:t>
            </w:r>
          </w:p>
        </w:tc>
      </w:tr>
      <w:tr w:rsidR="004A7E8D" w:rsidRPr="00EC5A46" w14:paraId="128DEB5D" w14:textId="77777777" w:rsidTr="007C2D8B">
        <w:tc>
          <w:tcPr>
            <w:tcW w:w="2010" w:type="dxa"/>
            <w:vAlign w:val="bottom"/>
          </w:tcPr>
          <w:p w14:paraId="7B4B682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DATA_RIFE</w:t>
            </w:r>
          </w:p>
        </w:tc>
        <w:tc>
          <w:tcPr>
            <w:tcW w:w="1730" w:type="dxa"/>
            <w:vAlign w:val="bottom"/>
          </w:tcPr>
          <w:p w14:paraId="16E6F37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</w:tcPr>
          <w:p w14:paraId="3515D8B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2228CEB0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di riferimento dei dati dell’isola</w:t>
            </w:r>
          </w:p>
        </w:tc>
      </w:tr>
      <w:tr w:rsidR="004A7E8D" w:rsidRPr="00EC5A46" w14:paraId="2C95AFB5" w14:textId="77777777" w:rsidTr="007C2D8B">
        <w:tc>
          <w:tcPr>
            <w:tcW w:w="2010" w:type="dxa"/>
            <w:vAlign w:val="bottom"/>
          </w:tcPr>
          <w:p w14:paraId="698B15D1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SUPE</w:t>
            </w:r>
          </w:p>
        </w:tc>
        <w:tc>
          <w:tcPr>
            <w:tcW w:w="1730" w:type="dxa"/>
            <w:vAlign w:val="bottom"/>
          </w:tcPr>
          <w:p w14:paraId="17D0D44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</w:tcPr>
          <w:p w14:paraId="416BBFF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5DAF63D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in metri quadri dell’isola</w:t>
            </w:r>
          </w:p>
        </w:tc>
      </w:tr>
      <w:tr w:rsidR="004A7E8D" w:rsidRPr="00EC5A46" w14:paraId="05918F59" w14:textId="77777777" w:rsidTr="007C2D8B">
        <w:tc>
          <w:tcPr>
            <w:tcW w:w="2010" w:type="dxa"/>
            <w:vAlign w:val="bottom"/>
          </w:tcPr>
          <w:p w14:paraId="0582779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730" w:type="dxa"/>
            <w:vAlign w:val="bottom"/>
          </w:tcPr>
          <w:p w14:paraId="79339919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67" w:type="dxa"/>
          </w:tcPr>
          <w:p w14:paraId="4B8556D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556101D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Geometria dell’Isola</w:t>
            </w:r>
          </w:p>
        </w:tc>
      </w:tr>
      <w:tr w:rsidR="004A7E8D" w:rsidRPr="00EC5A46" w14:paraId="798C55EE" w14:textId="77777777" w:rsidTr="00CC2DE9">
        <w:tc>
          <w:tcPr>
            <w:tcW w:w="2010" w:type="dxa"/>
            <w:vAlign w:val="bottom"/>
          </w:tcPr>
          <w:p w14:paraId="3C34F9D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730" w:type="dxa"/>
            <w:vAlign w:val="bottom"/>
          </w:tcPr>
          <w:p w14:paraId="5760680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vAlign w:val="bottom"/>
          </w:tcPr>
          <w:p w14:paraId="288452C7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932" w:type="dxa"/>
          </w:tcPr>
          <w:p w14:paraId="77685B88" w14:textId="1B96DA96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</w:tbl>
    <w:p w14:paraId="17C99076" w14:textId="77777777" w:rsidR="00BE10F4" w:rsidRDefault="00BE10F4" w:rsidP="003C7354"/>
    <w:p w14:paraId="2AB7C23B" w14:textId="77777777" w:rsidR="003C7354" w:rsidRDefault="00BE10F4" w:rsidP="003C7354">
      <w:r>
        <w:br w:type="page"/>
      </w:r>
    </w:p>
    <w:p w14:paraId="66A31039" w14:textId="77777777" w:rsidR="003C7354" w:rsidRDefault="00A57455" w:rsidP="002C46F9">
      <w:pPr>
        <w:pStyle w:val="Titolo2"/>
      </w:pPr>
      <w:bookmarkStart w:id="25" w:name="_Toc497919799"/>
      <w:r w:rsidRPr="009307A3">
        <w:lastRenderedPageBreak/>
        <w:t>Appezzamenti colturali</w:t>
      </w:r>
      <w:r w:rsidRPr="002C46F9">
        <w:t xml:space="preserve"> </w:t>
      </w:r>
      <w:r>
        <w:t xml:space="preserve">- </w:t>
      </w:r>
      <w:r w:rsidR="00356537">
        <w:t>AABS</w:t>
      </w:r>
      <w:r w:rsidR="00674FBA">
        <w:t>APPE</w:t>
      </w:r>
      <w:r w:rsidR="002C46F9" w:rsidRPr="002C46F9">
        <w:t>_TAB</w:t>
      </w:r>
      <w:bookmarkEnd w:id="25"/>
    </w:p>
    <w:p w14:paraId="18B23CCA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739"/>
      </w:tblGrid>
      <w:tr w:rsidR="003C7354" w:rsidRPr="00EC5A46" w14:paraId="54E418A3" w14:textId="77777777">
        <w:tc>
          <w:tcPr>
            <w:tcW w:w="1600" w:type="dxa"/>
          </w:tcPr>
          <w:p w14:paraId="08D2E24F" w14:textId="77777777" w:rsidR="003C7354" w:rsidRPr="00EC5A4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739" w:type="dxa"/>
          </w:tcPr>
          <w:p w14:paraId="1D40AAC5" w14:textId="77777777" w:rsidR="003C7354" w:rsidRPr="00EC5A4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674FBA" w:rsidRPr="00EC5A46">
              <w:rPr>
                <w:rFonts w:ascii="Calibri" w:hAnsi="Calibri" w:cs="Calibri"/>
                <w:sz w:val="20"/>
                <w:szCs w:val="20"/>
              </w:rPr>
              <w:t>APPE</w:t>
            </w:r>
            <w:r w:rsidR="002C46F9" w:rsidRPr="00EC5A46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EC5A46" w14:paraId="1F927AE9" w14:textId="77777777">
        <w:tc>
          <w:tcPr>
            <w:tcW w:w="1600" w:type="dxa"/>
          </w:tcPr>
          <w:p w14:paraId="4D921395" w14:textId="77777777" w:rsidR="003C7354" w:rsidRPr="00EC5A4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739" w:type="dxa"/>
          </w:tcPr>
          <w:p w14:paraId="78062A52" w14:textId="77777777" w:rsidR="003C7354" w:rsidRPr="00EC5A46" w:rsidRDefault="002C46F9" w:rsidP="002C46F9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Tabella degli appezzamenti colturali</w:t>
            </w:r>
          </w:p>
        </w:tc>
      </w:tr>
    </w:tbl>
    <w:p w14:paraId="5181FE81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030D8E1B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52"/>
        <w:gridCol w:w="1948"/>
        <w:gridCol w:w="5139"/>
      </w:tblGrid>
      <w:tr w:rsidR="003C7354" w:rsidRPr="00EC5A46" w14:paraId="2334AC0A" w14:textId="77777777">
        <w:tc>
          <w:tcPr>
            <w:tcW w:w="2152" w:type="dxa"/>
          </w:tcPr>
          <w:p w14:paraId="3A116339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948" w:type="dxa"/>
          </w:tcPr>
          <w:p w14:paraId="48184B24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139" w:type="dxa"/>
          </w:tcPr>
          <w:p w14:paraId="67076EDB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EC5A46" w14:paraId="2833935F" w14:textId="77777777">
        <w:tc>
          <w:tcPr>
            <w:tcW w:w="2152" w:type="dxa"/>
          </w:tcPr>
          <w:p w14:paraId="36B8C55D" w14:textId="20EFC244" w:rsidR="003C7354" w:rsidRPr="00EC5A46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AABS</w:t>
            </w:r>
            <w:r w:rsidR="00674FBA" w:rsidRPr="00EC5A46">
              <w:rPr>
                <w:rFonts w:ascii="Calibri" w:hAnsi="Calibri" w:cs="Calibri"/>
                <w:sz w:val="20"/>
                <w:szCs w:val="20"/>
              </w:rPr>
              <w:t>APPE</w:t>
            </w:r>
            <w:r w:rsidR="003C7354" w:rsidRPr="00EC5A46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948" w:type="dxa"/>
          </w:tcPr>
          <w:p w14:paraId="6978506F" w14:textId="77777777" w:rsidR="003C7354" w:rsidRPr="00EC5A46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139" w:type="dxa"/>
          </w:tcPr>
          <w:p w14:paraId="47B28F63" w14:textId="7E177C98" w:rsidR="003C7354" w:rsidRPr="00EC5A46" w:rsidRDefault="00A03BBE" w:rsidP="00674FBA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 xml:space="preserve">COD_APPE, ID_ORPA, </w:t>
            </w:r>
            <w:r w:rsidR="004A7E8D" w:rsidRPr="00EC5A46">
              <w:rPr>
                <w:rFonts w:ascii="Calibri" w:hAnsi="Calibri"/>
                <w:color w:val="000000"/>
                <w:sz w:val="20"/>
                <w:szCs w:val="20"/>
              </w:rPr>
              <w:t>PRG</w:t>
            </w: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_SCHEDA</w:t>
            </w:r>
          </w:p>
        </w:tc>
      </w:tr>
    </w:tbl>
    <w:p w14:paraId="5DA96526" w14:textId="77777777" w:rsidR="008D2929" w:rsidRDefault="008D2929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469A4124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26C1CFDB" w14:textId="77777777" w:rsidR="003C7354" w:rsidRDefault="003C7354" w:rsidP="00EC5A46">
      <w:pPr>
        <w:pStyle w:val="Sommario1"/>
      </w:pPr>
    </w:p>
    <w:tbl>
      <w:tblPr>
        <w:tblW w:w="9239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99"/>
        <w:gridCol w:w="1603"/>
        <w:gridCol w:w="600"/>
        <w:gridCol w:w="5137"/>
      </w:tblGrid>
      <w:tr w:rsidR="007C2D8B" w:rsidRPr="00EC5A46" w14:paraId="38BF0DA1" w14:textId="77777777" w:rsidTr="007C2D8B">
        <w:tc>
          <w:tcPr>
            <w:tcW w:w="1899" w:type="dxa"/>
          </w:tcPr>
          <w:p w14:paraId="744FCCDD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603" w:type="dxa"/>
          </w:tcPr>
          <w:p w14:paraId="34731EFD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600" w:type="dxa"/>
          </w:tcPr>
          <w:p w14:paraId="3F78AE8C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5137" w:type="dxa"/>
          </w:tcPr>
          <w:p w14:paraId="13CCF426" w14:textId="77777777" w:rsidR="007C2D8B" w:rsidRPr="00EC5A46" w:rsidRDefault="007C2D8B" w:rsidP="003C7354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4A78E870" w14:textId="77777777" w:rsidTr="00BB7F26">
        <w:tc>
          <w:tcPr>
            <w:tcW w:w="1899" w:type="dxa"/>
          </w:tcPr>
          <w:p w14:paraId="58D1B94D" w14:textId="6698686F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603" w:type="dxa"/>
          </w:tcPr>
          <w:p w14:paraId="00BE9AC4" w14:textId="7FEB4CDA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B43F1E0" w14:textId="00F041EF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8A2D958" w14:textId="1C1E0F52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2F239550" w14:textId="77777777" w:rsidTr="007C2D8B">
        <w:tc>
          <w:tcPr>
            <w:tcW w:w="1899" w:type="dxa"/>
            <w:vAlign w:val="bottom"/>
          </w:tcPr>
          <w:p w14:paraId="147A9955" w14:textId="44E4385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CODI_ISOL</w:t>
            </w:r>
          </w:p>
        </w:tc>
        <w:tc>
          <w:tcPr>
            <w:tcW w:w="1603" w:type="dxa"/>
            <w:vAlign w:val="bottom"/>
          </w:tcPr>
          <w:p w14:paraId="3E58FC10" w14:textId="028B936A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76CAD5C4" w14:textId="6A9C638C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05C9E12C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univoco LPIS-SIPA nazionale dell’isola aziendale, composto dalla seguente concatenazione di valori</w:t>
            </w:r>
          </w:p>
          <w:p w14:paraId="2CD0143A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&lt;Codice OPR&gt;/&lt;CUAA&gt;/&lt;PROGRESSIVO ALFANUMERICO&gt;</w:t>
            </w:r>
          </w:p>
          <w:p w14:paraId="5E77A5E1" w14:textId="45A4B43C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es: IT01/DNRGNN81E06H501B/AAA01</w:t>
            </w:r>
          </w:p>
        </w:tc>
      </w:tr>
      <w:tr w:rsidR="004A7E8D" w:rsidRPr="00EC5A46" w14:paraId="210856EE" w14:textId="77777777" w:rsidTr="007C2D8B">
        <w:tc>
          <w:tcPr>
            <w:tcW w:w="1899" w:type="dxa"/>
            <w:vAlign w:val="bottom"/>
          </w:tcPr>
          <w:p w14:paraId="0323D91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COD_APPE</w:t>
            </w:r>
          </w:p>
        </w:tc>
        <w:tc>
          <w:tcPr>
            <w:tcW w:w="1603" w:type="dxa"/>
            <w:vAlign w:val="bottom"/>
          </w:tcPr>
          <w:p w14:paraId="114CBFBF" w14:textId="1D39E9D1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4864BB2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5B6DDEC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identificativo dell’appezzamento</w:t>
            </w:r>
          </w:p>
        </w:tc>
      </w:tr>
      <w:tr w:rsidR="004A7E8D" w:rsidRPr="00EC5A46" w14:paraId="1D0DB07F" w14:textId="77777777" w:rsidTr="007C2D8B">
        <w:tc>
          <w:tcPr>
            <w:tcW w:w="1899" w:type="dxa"/>
            <w:vAlign w:val="bottom"/>
          </w:tcPr>
          <w:p w14:paraId="57FBABB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CODI_RILE</w:t>
            </w:r>
          </w:p>
        </w:tc>
        <w:tc>
          <w:tcPr>
            <w:tcW w:w="1603" w:type="dxa"/>
            <w:vAlign w:val="bottom"/>
          </w:tcPr>
          <w:p w14:paraId="6CF89C92" w14:textId="184CEAB7" w:rsidR="004A7E8D" w:rsidRPr="00EC5A46" w:rsidRDefault="00D55190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189B733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1EA0E213" w14:textId="5312EEE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uso suolo (Tabella 5.9.18)</w:t>
            </w:r>
          </w:p>
        </w:tc>
      </w:tr>
      <w:tr w:rsidR="004A7E8D" w:rsidRPr="00EC5A46" w14:paraId="2E098154" w14:textId="77777777" w:rsidTr="007C2D8B">
        <w:tc>
          <w:tcPr>
            <w:tcW w:w="1899" w:type="dxa"/>
            <w:vAlign w:val="bottom"/>
          </w:tcPr>
          <w:p w14:paraId="3138B774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CODI_PROD_RILE</w:t>
            </w:r>
          </w:p>
        </w:tc>
        <w:tc>
          <w:tcPr>
            <w:tcW w:w="1603" w:type="dxa"/>
            <w:vAlign w:val="bottom"/>
          </w:tcPr>
          <w:p w14:paraId="67E2A345" w14:textId="306AFE6F" w:rsidR="004A7E8D" w:rsidRPr="00EC5A46" w:rsidRDefault="00D55190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7C9E8EDD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9DBBDB4" w14:textId="154EF2F2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del prodotto (Tabella 5.9.18)</w:t>
            </w:r>
          </w:p>
        </w:tc>
      </w:tr>
      <w:tr w:rsidR="004A7E8D" w:rsidRPr="00EC5A46" w14:paraId="19A31144" w14:textId="77777777" w:rsidTr="007C2D8B">
        <w:tc>
          <w:tcPr>
            <w:tcW w:w="1899" w:type="dxa"/>
            <w:vAlign w:val="bottom"/>
          </w:tcPr>
          <w:p w14:paraId="3DB32C5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SUPE</w:t>
            </w:r>
          </w:p>
        </w:tc>
        <w:tc>
          <w:tcPr>
            <w:tcW w:w="1603" w:type="dxa"/>
            <w:vAlign w:val="bottom"/>
          </w:tcPr>
          <w:p w14:paraId="1DB7C6C4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E510E8B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76A7ACF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in metri quadri dell’appezzamento</w:t>
            </w:r>
          </w:p>
        </w:tc>
      </w:tr>
      <w:tr w:rsidR="004A7E8D" w:rsidRPr="00EC5A46" w14:paraId="26609331" w14:textId="77777777" w:rsidTr="007C2D8B">
        <w:tc>
          <w:tcPr>
            <w:tcW w:w="1899" w:type="dxa"/>
            <w:vAlign w:val="bottom"/>
          </w:tcPr>
          <w:p w14:paraId="1FDA24AA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DATA_INIZIO</w:t>
            </w:r>
          </w:p>
        </w:tc>
        <w:tc>
          <w:tcPr>
            <w:tcW w:w="1603" w:type="dxa"/>
            <w:vAlign w:val="bottom"/>
          </w:tcPr>
          <w:p w14:paraId="0EBD41C3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</w:tcPr>
          <w:p w14:paraId="0D908B9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7D46F63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inizio validità</w:t>
            </w:r>
          </w:p>
        </w:tc>
      </w:tr>
      <w:tr w:rsidR="004A7E8D" w:rsidRPr="00EC5A46" w14:paraId="05228B1E" w14:textId="77777777" w:rsidTr="007C2D8B">
        <w:tc>
          <w:tcPr>
            <w:tcW w:w="1899" w:type="dxa"/>
            <w:vAlign w:val="bottom"/>
          </w:tcPr>
          <w:p w14:paraId="61FB9857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603" w:type="dxa"/>
            <w:vAlign w:val="bottom"/>
          </w:tcPr>
          <w:p w14:paraId="0C101DC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600" w:type="dxa"/>
          </w:tcPr>
          <w:p w14:paraId="6152D213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415215F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Data fine validità</w:t>
            </w:r>
          </w:p>
        </w:tc>
      </w:tr>
      <w:tr w:rsidR="004A7E8D" w:rsidRPr="00EC5A46" w14:paraId="67360AED" w14:textId="77777777" w:rsidTr="007C2D8B">
        <w:tc>
          <w:tcPr>
            <w:tcW w:w="1899" w:type="dxa"/>
            <w:vAlign w:val="bottom"/>
          </w:tcPr>
          <w:p w14:paraId="193FA936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603" w:type="dxa"/>
            <w:vAlign w:val="bottom"/>
          </w:tcPr>
          <w:p w14:paraId="3A4B2FA5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600" w:type="dxa"/>
          </w:tcPr>
          <w:p w14:paraId="716F9B2A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61A08C5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Geometrie dell’appezzamento</w:t>
            </w:r>
          </w:p>
        </w:tc>
      </w:tr>
      <w:tr w:rsidR="004A7E8D" w:rsidRPr="00EC5A46" w14:paraId="694AD880" w14:textId="77777777" w:rsidTr="007C2D8B">
        <w:tc>
          <w:tcPr>
            <w:tcW w:w="1899" w:type="dxa"/>
            <w:vAlign w:val="bottom"/>
          </w:tcPr>
          <w:p w14:paraId="685905D8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603" w:type="dxa"/>
            <w:vAlign w:val="bottom"/>
          </w:tcPr>
          <w:p w14:paraId="3A42234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1651607F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4AEFB6F6" w14:textId="1167AE3D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4A7E8D" w:rsidRPr="00EC5A46" w14:paraId="0B162CD9" w14:textId="77777777" w:rsidTr="007C2D8B">
        <w:tc>
          <w:tcPr>
            <w:tcW w:w="1899" w:type="dxa"/>
            <w:vAlign w:val="bottom"/>
          </w:tcPr>
          <w:p w14:paraId="77609E3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603" w:type="dxa"/>
            <w:vAlign w:val="bottom"/>
          </w:tcPr>
          <w:p w14:paraId="50A347AD" w14:textId="1EE34B85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600" w:type="dxa"/>
          </w:tcPr>
          <w:p w14:paraId="230196A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5137" w:type="dxa"/>
          </w:tcPr>
          <w:p w14:paraId="0EFC961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della scheda di validazione</w:t>
            </w:r>
          </w:p>
        </w:tc>
      </w:tr>
      <w:tr w:rsidR="004A7E8D" w:rsidRPr="00EC5A46" w14:paraId="05576FAA" w14:textId="77777777" w:rsidTr="007C2D8B">
        <w:tc>
          <w:tcPr>
            <w:tcW w:w="1899" w:type="dxa"/>
            <w:vAlign w:val="bottom"/>
          </w:tcPr>
          <w:p w14:paraId="6CC3416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FLAG_BIOL</w:t>
            </w:r>
          </w:p>
        </w:tc>
        <w:tc>
          <w:tcPr>
            <w:tcW w:w="1603" w:type="dxa"/>
            <w:vAlign w:val="bottom"/>
          </w:tcPr>
          <w:p w14:paraId="19B195BE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4CCA54D7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0925AC80" w14:textId="27C6A516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Flag presenza biologico (0 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NO; 1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7BE9CE4F" w14:textId="77777777" w:rsidTr="007C2D8B">
        <w:tc>
          <w:tcPr>
            <w:tcW w:w="1899" w:type="dxa"/>
            <w:vAlign w:val="bottom"/>
          </w:tcPr>
          <w:p w14:paraId="066372FA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FLAG_VINC_AMMI</w:t>
            </w:r>
          </w:p>
        </w:tc>
        <w:tc>
          <w:tcPr>
            <w:tcW w:w="1603" w:type="dxa"/>
            <w:vAlign w:val="bottom"/>
          </w:tcPr>
          <w:p w14:paraId="303E865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69B55155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6BFE28E1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Flag presenza vincolo amministrativo. Assume i seguenti valori:</w:t>
            </w:r>
          </w:p>
          <w:p w14:paraId="10733B60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7</w:t>
            </w:r>
          </w:p>
          <w:p w14:paraId="2FB97A43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 [REGOLAMENTI (CE) N. 1257/99] IMBOSCHIMENTO DI TERRENI AGRICOLI</w:t>
            </w:r>
          </w:p>
          <w:p w14:paraId="79943281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8</w:t>
            </w:r>
          </w:p>
          <w:p w14:paraId="45627AB8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(CE) N. 1698/2005] IMBOSCHIMENTO DI TERRENI AGRICOLI</w:t>
            </w:r>
          </w:p>
          <w:p w14:paraId="6E0AC86C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12</w:t>
            </w:r>
          </w:p>
          <w:p w14:paraId="2EB7C06F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(CE) N. 1698/2005] IMBOSCHIMENTO DI SUPERFICI NON AGRICOLE</w:t>
            </w:r>
          </w:p>
          <w:p w14:paraId="5A5E3D10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17</w:t>
            </w:r>
          </w:p>
          <w:p w14:paraId="6C596760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[REGOLAMENTI (CE) N. 1257/99] SUPERFICI RITIRATE DALLA PRODUZIONE</w:t>
            </w:r>
          </w:p>
          <w:p w14:paraId="3CDFC28A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18</w:t>
            </w:r>
          </w:p>
          <w:p w14:paraId="6F36FAED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[REGOLAMENTO (CE) N. 1698/2005] SUPERFICI RITIRATE DALLA PRODUZIONE </w:t>
            </w:r>
          </w:p>
          <w:p w14:paraId="2B454B49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19</w:t>
            </w:r>
          </w:p>
          <w:p w14:paraId="1C660CA8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(UE) N. 1305/2013] SUPERFICI RITIRATE DALLA PRODUZIONE</w:t>
            </w:r>
          </w:p>
          <w:p w14:paraId="12005A68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25</w:t>
            </w:r>
          </w:p>
          <w:p w14:paraId="3299054C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CEE 1272/88] SUPERFICI RITIRATE DALLA PRODUZIONE - IMBOSCHIMENTO</w:t>
            </w:r>
          </w:p>
          <w:p w14:paraId="336D1352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lastRenderedPageBreak/>
              <w:t>26</w:t>
            </w:r>
          </w:p>
          <w:p w14:paraId="7A8AFB0A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CEE 1272/88] SUPERFICI RITIRATE DALLA PRODUZIONE - OCCUPAZIONE DEL SUOLO DIVERSA DALL'IMBOSCHIMENTO</w:t>
            </w:r>
          </w:p>
          <w:p w14:paraId="40CDAF0F" w14:textId="77777777" w:rsidR="004A7E8D" w:rsidRPr="00EC5A46" w:rsidRDefault="004A7E8D" w:rsidP="004A7E8D">
            <w:pPr>
              <w:pStyle w:val="Paragrafoelenco"/>
              <w:numPr>
                <w:ilvl w:val="0"/>
                <w:numId w:val="30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36</w:t>
            </w:r>
          </w:p>
          <w:p w14:paraId="2DC1B92D" w14:textId="77777777" w:rsidR="004A7E8D" w:rsidRPr="00EC5A46" w:rsidRDefault="004A7E8D" w:rsidP="004A7E8D">
            <w:pPr>
              <w:pStyle w:val="Paragrafoelenco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[REGOLAMENTO  (CEE) N. 2078/92] SUPERFICI RITIRATE DALLA PRODUZIONE - OCCUPAZIONE DEL SUOLO DIVERSA DALL'IMBOSCHIMENTO</w:t>
            </w:r>
          </w:p>
        </w:tc>
      </w:tr>
      <w:tr w:rsidR="004A7E8D" w:rsidRPr="00EC5A46" w14:paraId="2F686651" w14:textId="77777777" w:rsidTr="007C2D8B">
        <w:tc>
          <w:tcPr>
            <w:tcW w:w="1899" w:type="dxa"/>
            <w:vAlign w:val="bottom"/>
          </w:tcPr>
          <w:p w14:paraId="539C9A2B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lastRenderedPageBreak/>
              <w:t>FLAG_PRAT_SENS</w:t>
            </w:r>
          </w:p>
        </w:tc>
        <w:tc>
          <w:tcPr>
            <w:tcW w:w="1603" w:type="dxa"/>
            <w:vAlign w:val="bottom"/>
          </w:tcPr>
          <w:p w14:paraId="39D34BF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7A17507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6B762B4F" w14:textId="52FD5ECD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 xml:space="preserve">Flag presenza prati sensibili (0 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NO; 1</w:t>
            </w:r>
            <w:r w:rsidRPr="00EC5A46">
              <w:rPr>
                <w:rFonts w:ascii="Calibri" w:hAnsi="Calibri" w:cs="Calibri"/>
                <w:sz w:val="20"/>
                <w:szCs w:val="20"/>
              </w:rPr>
              <w:sym w:font="Wingdings" w:char="F0E0"/>
            </w:r>
            <w:r w:rsidRPr="00EC5A46">
              <w:rPr>
                <w:rFonts w:ascii="Calibri" w:hAnsi="Calibri" w:cs="Calibr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19A1A52A" w14:textId="77777777" w:rsidTr="007C2D8B">
        <w:tc>
          <w:tcPr>
            <w:tcW w:w="1899" w:type="dxa"/>
            <w:vAlign w:val="bottom"/>
          </w:tcPr>
          <w:p w14:paraId="532A0B90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FLAG_PSR</w:t>
            </w:r>
          </w:p>
        </w:tc>
        <w:tc>
          <w:tcPr>
            <w:tcW w:w="1603" w:type="dxa"/>
            <w:vAlign w:val="bottom"/>
          </w:tcPr>
          <w:p w14:paraId="0F0A80DC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20FE40D4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5509D4BD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Tipo di zona PSR:</w:t>
            </w:r>
          </w:p>
          <w:p w14:paraId="75333AB0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0 per gli appezzamenti senza vincolo</w:t>
            </w:r>
          </w:p>
          <w:p w14:paraId="495F5E95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18 per gli appezzamenti in zone 18</w:t>
            </w:r>
          </w:p>
          <w:p w14:paraId="6ABC62A7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19 per gli appezzamenti in zone 19</w:t>
            </w:r>
          </w:p>
          <w:p w14:paraId="5821896B" w14:textId="77777777" w:rsidR="004A7E8D" w:rsidRPr="00EC5A46" w:rsidRDefault="004A7E8D" w:rsidP="004A7E8D">
            <w:pPr>
              <w:numPr>
                <w:ilvl w:val="0"/>
                <w:numId w:val="29"/>
              </w:num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20 per gli appezzamenti in zone 20</w:t>
            </w:r>
          </w:p>
        </w:tc>
      </w:tr>
      <w:tr w:rsidR="004A7E8D" w:rsidRPr="00EC5A46" w14:paraId="654CFDC0" w14:textId="77777777" w:rsidTr="007C2D8B">
        <w:tc>
          <w:tcPr>
            <w:tcW w:w="1899" w:type="dxa"/>
            <w:vAlign w:val="bottom"/>
          </w:tcPr>
          <w:p w14:paraId="694A072F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PENDENZA</w:t>
            </w:r>
          </w:p>
        </w:tc>
        <w:tc>
          <w:tcPr>
            <w:tcW w:w="1603" w:type="dxa"/>
            <w:vAlign w:val="bottom"/>
          </w:tcPr>
          <w:p w14:paraId="5802887D" w14:textId="77777777" w:rsidR="004A7E8D" w:rsidRPr="00EC5A46" w:rsidRDefault="004A7E8D" w:rsidP="004A7E8D">
            <w:pPr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600" w:type="dxa"/>
          </w:tcPr>
          <w:p w14:paraId="743B0B42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Y</w:t>
            </w:r>
          </w:p>
        </w:tc>
        <w:tc>
          <w:tcPr>
            <w:tcW w:w="5137" w:type="dxa"/>
          </w:tcPr>
          <w:p w14:paraId="182BD9BE" w14:textId="77777777" w:rsidR="004A7E8D" w:rsidRPr="00EC5A46" w:rsidRDefault="004A7E8D" w:rsidP="004A7E8D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Pendenza dell’appezzamento</w:t>
            </w:r>
          </w:p>
        </w:tc>
      </w:tr>
    </w:tbl>
    <w:p w14:paraId="55AFA3A3" w14:textId="77777777" w:rsidR="00BE10F4" w:rsidRDefault="00FC06E8" w:rsidP="003C7354">
      <w:r>
        <w:tab/>
      </w:r>
    </w:p>
    <w:p w14:paraId="4E258BD7" w14:textId="77777777" w:rsidR="003C7354" w:rsidRDefault="00BE10F4" w:rsidP="003C7354">
      <w:r>
        <w:br w:type="page"/>
      </w:r>
    </w:p>
    <w:p w14:paraId="117298F7" w14:textId="77777777" w:rsidR="003C7354" w:rsidRDefault="00184F86" w:rsidP="001412AA">
      <w:pPr>
        <w:pStyle w:val="Titolo2"/>
      </w:pPr>
      <w:bookmarkStart w:id="26" w:name="_Coltivazioni_–_AABSAPPE_DETT_TAB"/>
      <w:bookmarkStart w:id="27" w:name="_Toc497919800"/>
      <w:bookmarkEnd w:id="26"/>
      <w:r>
        <w:lastRenderedPageBreak/>
        <w:t xml:space="preserve">Coltivazioni </w:t>
      </w:r>
      <w:r w:rsidR="002E7B48">
        <w:t>–</w:t>
      </w:r>
      <w:r w:rsidR="00A57455">
        <w:t xml:space="preserve"> </w:t>
      </w:r>
      <w:r w:rsidR="00356537">
        <w:t>AABS</w:t>
      </w:r>
      <w:r w:rsidR="002E7B48">
        <w:t>APPE_DETT</w:t>
      </w:r>
      <w:r w:rsidR="001412AA" w:rsidRPr="001412AA">
        <w:t>_TAB</w:t>
      </w:r>
      <w:bookmarkEnd w:id="27"/>
    </w:p>
    <w:p w14:paraId="7462F7BF" w14:textId="77777777" w:rsidR="003C7354" w:rsidRDefault="003C7354" w:rsidP="003C7354">
      <w:pPr>
        <w:keepNext/>
      </w:pPr>
    </w:p>
    <w:p w14:paraId="13C74730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C01986" w14:paraId="6017D408" w14:textId="77777777">
        <w:tc>
          <w:tcPr>
            <w:tcW w:w="1600" w:type="dxa"/>
          </w:tcPr>
          <w:p w14:paraId="5F02A60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598" w:type="dxa"/>
          </w:tcPr>
          <w:p w14:paraId="03A806C1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2E7B48">
              <w:rPr>
                <w:rFonts w:ascii="Calibri" w:hAnsi="Calibri" w:cs="Calibri"/>
                <w:sz w:val="20"/>
                <w:szCs w:val="20"/>
              </w:rPr>
              <w:t>APPE_DETT</w:t>
            </w:r>
            <w:r w:rsidR="001412AA" w:rsidRPr="001412AA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C01986" w14:paraId="725A28FC" w14:textId="77777777">
        <w:tc>
          <w:tcPr>
            <w:tcW w:w="1600" w:type="dxa"/>
          </w:tcPr>
          <w:p w14:paraId="0D2E2069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3D9E0608" w14:textId="77777777" w:rsidR="003C7354" w:rsidRPr="00C01986" w:rsidRDefault="002E7B48" w:rsidP="002E7B48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del dettaglio delle coltivazioni di un appezzamento</w:t>
            </w:r>
          </w:p>
        </w:tc>
      </w:tr>
    </w:tbl>
    <w:p w14:paraId="07E341B6" w14:textId="77777777" w:rsidR="003C7354" w:rsidRPr="00415FF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345CA7D4" w14:textId="77777777" w:rsidR="003C7354" w:rsidRPr="00415FF4" w:rsidRDefault="003C7354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3C7354" w:rsidRPr="00415FF4" w14:paraId="7403E7A8" w14:textId="77777777">
        <w:tc>
          <w:tcPr>
            <w:tcW w:w="2435" w:type="dxa"/>
          </w:tcPr>
          <w:p w14:paraId="619F3925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34602512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139" w:type="dxa"/>
          </w:tcPr>
          <w:p w14:paraId="677AFB34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3C7354" w:rsidRPr="00415FF4" w14:paraId="21A42FAC" w14:textId="77777777">
        <w:tc>
          <w:tcPr>
            <w:tcW w:w="2435" w:type="dxa"/>
          </w:tcPr>
          <w:p w14:paraId="54DB1C34" w14:textId="77777777" w:rsidR="003C7354" w:rsidRPr="00415FF4" w:rsidRDefault="00356537" w:rsidP="003C7354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2E7B48">
              <w:rPr>
                <w:rFonts w:ascii="Calibri" w:hAnsi="Calibri" w:cs="Calibri"/>
                <w:sz w:val="20"/>
                <w:szCs w:val="20"/>
              </w:rPr>
              <w:t>APPE_DETT</w:t>
            </w:r>
            <w:r w:rsidR="001412AA"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="003C7354"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74D5E09D" w14:textId="77777777" w:rsidR="003C7354" w:rsidRPr="00415FF4" w:rsidRDefault="003C7354" w:rsidP="003C7354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139" w:type="dxa"/>
          </w:tcPr>
          <w:p w14:paraId="4C16CC30" w14:textId="4691E7D0" w:rsidR="003C7354" w:rsidRPr="00925A4D" w:rsidRDefault="004A7E8D" w:rsidP="002E7B48">
            <w:pPr>
              <w:rPr>
                <w:rFonts w:ascii="Calibri" w:hAnsi="Calibri" w:cs="Calibri"/>
                <w:sz w:val="20"/>
                <w:szCs w:val="20"/>
                <w:highlight w:val="yellow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PRG</w:t>
            </w:r>
            <w:r w:rsidR="005D4746" w:rsidRPr="00132B9E">
              <w:rPr>
                <w:rFonts w:ascii="Calibri" w:hAnsi="Calibri" w:cs="Calibri"/>
                <w:sz w:val="20"/>
                <w:szCs w:val="20"/>
              </w:rPr>
              <w:t>_SCHEDA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ID_ORPA,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COD_APPE,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5D4746" w:rsidRPr="005D4746">
              <w:rPr>
                <w:rFonts w:ascii="Calibri" w:hAnsi="Calibri" w:cs="Calibri"/>
                <w:sz w:val="20"/>
                <w:szCs w:val="20"/>
              </w:rPr>
              <w:t>COD_COLT</w:t>
            </w:r>
          </w:p>
        </w:tc>
      </w:tr>
    </w:tbl>
    <w:p w14:paraId="32C591FB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/>
          <w:b/>
          <w:bCs/>
          <w:smallCaps w:val="0"/>
          <w:color w:val="0000FF"/>
        </w:rPr>
      </w:pPr>
    </w:p>
    <w:p w14:paraId="607E225F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61F98EB2" w14:textId="77777777" w:rsidR="003C7354" w:rsidRDefault="003C7354" w:rsidP="00EC5A46">
      <w:pPr>
        <w:pStyle w:val="Sommario1"/>
      </w:pPr>
    </w:p>
    <w:tbl>
      <w:tblPr>
        <w:tblW w:w="9098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64"/>
        <w:gridCol w:w="1559"/>
        <w:gridCol w:w="567"/>
        <w:gridCol w:w="4508"/>
      </w:tblGrid>
      <w:tr w:rsidR="007C2D8B" w:rsidRPr="00EC5A46" w14:paraId="00C1C94F" w14:textId="77777777" w:rsidTr="007C2D8B">
        <w:tc>
          <w:tcPr>
            <w:tcW w:w="2464" w:type="dxa"/>
            <w:tcBorders>
              <w:bottom w:val="single" w:sz="4" w:space="0" w:color="auto"/>
            </w:tcBorders>
          </w:tcPr>
          <w:p w14:paraId="3DE429FE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752BBB41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29BB9F7B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508" w:type="dxa"/>
            <w:tcBorders>
              <w:bottom w:val="single" w:sz="4" w:space="0" w:color="auto"/>
            </w:tcBorders>
          </w:tcPr>
          <w:p w14:paraId="1DE1F6B2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Definition</w:t>
            </w:r>
          </w:p>
        </w:tc>
      </w:tr>
      <w:tr w:rsidR="004A7E8D" w:rsidRPr="00EC5A46" w14:paraId="054A44E4" w14:textId="77777777" w:rsidTr="007C2D8B">
        <w:tc>
          <w:tcPr>
            <w:tcW w:w="2464" w:type="dxa"/>
            <w:tcBorders>
              <w:bottom w:val="single" w:sz="4" w:space="0" w:color="auto"/>
            </w:tcBorders>
          </w:tcPr>
          <w:p w14:paraId="106E193F" w14:textId="7245E98A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6ACB4619" w14:textId="7F1D57E7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14:paraId="134D207A" w14:textId="23C23407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bottom w:val="single" w:sz="4" w:space="0" w:color="auto"/>
            </w:tcBorders>
          </w:tcPr>
          <w:p w14:paraId="10E3914F" w14:textId="6C52B4CD" w:rsidR="004A7E8D" w:rsidRPr="00EC5A46" w:rsidRDefault="004A7E8D" w:rsidP="004A7E8D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4A7E8D" w:rsidRPr="00EC5A46" w14:paraId="0BE83184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68FCD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COD_APPE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4B8D34A" w14:textId="127D2465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EC2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C8BC3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dell’appezzamento colturale</w:t>
            </w:r>
          </w:p>
        </w:tc>
      </w:tr>
      <w:tr w:rsidR="004A7E8D" w:rsidRPr="00EC5A46" w14:paraId="537B2CE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C051A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COD_COLT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0905BA" w14:textId="7B008A52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D81CB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CF3930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Il codice univoco della coltivazione, composto dalla seguente concatenazione di valori</w:t>
            </w:r>
          </w:p>
          <w:p w14:paraId="675C0A9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&lt;Codice OPR&gt;/&lt;CUAA&gt;/”A”/&lt;PROGRESSIVO ALFANUMERICO&gt;</w:t>
            </w:r>
          </w:p>
          <w:p w14:paraId="7BD91EAF" w14:textId="51104D81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  <w:lang w:val="en-US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  <w:lang w:val="en-US"/>
              </w:rPr>
              <w:t>es: IT01/DNRGNN81E06H501B/A/AAA01</w:t>
            </w:r>
          </w:p>
        </w:tc>
      </w:tr>
      <w:tr w:rsidR="004A7E8D" w:rsidRPr="00EC5A46" w14:paraId="3D19EF9A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75F07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DATA_INIZ_DETT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78DB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4F9C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48E2B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inizio coltivazione</w:t>
            </w:r>
          </w:p>
        </w:tc>
      </w:tr>
      <w:tr w:rsidR="004A7E8D" w:rsidRPr="00EC5A46" w14:paraId="2C46A97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709B38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DATA_FINE_DETT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A38E79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9190B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293A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fine coltivazione</w:t>
            </w:r>
          </w:p>
        </w:tc>
      </w:tr>
      <w:tr w:rsidR="004A7E8D" w:rsidRPr="00EC5A46" w14:paraId="5DC36EA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E0C8A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SUPE_DETT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37E508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475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CB89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in metri quadri della coltivazione</w:t>
            </w:r>
          </w:p>
        </w:tc>
      </w:tr>
      <w:tr w:rsidR="004A7E8D" w:rsidRPr="00EC5A46" w14:paraId="1FEBC33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799E31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CODI_DEST_UTIL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B6923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5499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BB3E88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destinazione di utilizzo</w:t>
            </w:r>
          </w:p>
        </w:tc>
      </w:tr>
      <w:tr w:rsidR="004A7E8D" w:rsidRPr="00EC5A46" w14:paraId="77B5E11E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AC85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CODI_OCCU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77F6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B0C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D976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occupazione suolo (vedi Allegato 1)</w:t>
            </w:r>
          </w:p>
        </w:tc>
      </w:tr>
      <w:tr w:rsidR="004A7E8D" w:rsidRPr="00EC5A46" w14:paraId="7E7AF98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78A3D9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CODI_DEST_USO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6A009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614F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F660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destinazione uso del suolo (vedi Allegato 1)</w:t>
            </w:r>
          </w:p>
        </w:tc>
      </w:tr>
      <w:tr w:rsidR="004A7E8D" w:rsidRPr="00EC5A46" w14:paraId="1BC04CE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EC2C2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CODI_USOO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0AF4CD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4440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28B8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dell'uso del suolo (vedi Allegato 1)</w:t>
            </w:r>
          </w:p>
        </w:tc>
      </w:tr>
      <w:tr w:rsidR="004A7E8D" w:rsidRPr="00EC5A46" w14:paraId="058B483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B5245D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CODI_QUAL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4E528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22D6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5F4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qualità (vedi Allegato 1)</w:t>
            </w:r>
          </w:p>
        </w:tc>
      </w:tr>
      <w:tr w:rsidR="004A7E8D" w:rsidRPr="00EC5A46" w14:paraId="47577C8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5DDF3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CODI_OCCU_VARI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B49F3A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585B2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6B5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varietà occupazione suolo (vedi Allegato 1)</w:t>
            </w:r>
          </w:p>
        </w:tc>
      </w:tr>
      <w:tr w:rsidR="004A7E8D" w:rsidRPr="00EC5A46" w14:paraId="444815B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50600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CODI_PRAT_PERM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0805CA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F85C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B1D19" w14:textId="11C703DA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pratica di mantenimento per prati permanenti (Tabella 5.9.13)</w:t>
            </w:r>
          </w:p>
        </w:tc>
      </w:tr>
      <w:tr w:rsidR="004A7E8D" w:rsidRPr="00EC5A46" w14:paraId="6E5812BD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C75A17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CODI_PRAT_ALTR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7C0FEF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342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4D338" w14:textId="0A7BE3AC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pratica di mantenimento per altre colture permanenti (Tabella 5.9.12)</w:t>
            </w:r>
          </w:p>
        </w:tc>
      </w:tr>
      <w:tr w:rsidR="004A7E8D" w:rsidRPr="00EC5A46" w14:paraId="42C7B434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3D3BF31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FLAG_COLT_PRIN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5A8F3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6329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E8D82" w14:textId="133A00E2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coltivazione principale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13C2767F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5912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FLAG_PROD_INTE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152F9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EC12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FD46F65" w14:textId="13762235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produzione integrata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77034A2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48A2E8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FLAG_DOP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9E5DA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C5C97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F8BCCF" w14:textId="6192BE4F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Flag coltivazione di Origine Protetta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C05E30D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9FDFB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TIPO_DI_SEMINA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E57ABB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63FCD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AE7070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semina (Tabella 5.9.1)</w:t>
            </w:r>
          </w:p>
        </w:tc>
      </w:tr>
      <w:tr w:rsidR="004A7E8D" w:rsidRPr="00EC5A46" w14:paraId="76405DC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8E42A1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TIPO_IRRIGAZIONE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2F68F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A461C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5C08878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irrigazione (Tabella 5.9.2)</w:t>
            </w:r>
          </w:p>
        </w:tc>
      </w:tr>
      <w:tr w:rsidR="004A7E8D" w:rsidRPr="00EC5A46" w14:paraId="2AE267E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E5B6534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ANNO_MESE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464CB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AC82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1DC48D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Anno e mese impianto</w:t>
            </w:r>
          </w:p>
        </w:tc>
      </w:tr>
      <w:tr w:rsidR="004A7E8D" w:rsidRPr="00EC5A46" w14:paraId="0D13BF4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AB9951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POTENZIALITA_IRRIGUA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C994A5A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644F9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450DBF9" w14:textId="458DAF7D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potenzialità irrigua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524F38E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9E5FE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SOSTANZE_PERICOLOSE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BD33CCC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04A4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BF7744" w14:textId="0E44DE36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sostanze pericolose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0BC93F81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445ED0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EFFLUENTI_ZOOTECNICI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9A2DE7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E3D0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6B8D4D1" w14:textId="08B43C0D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Presenza effluenti zootecnici (0 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NO; 1</w:t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sym w:font="Wingdings" w:char="F0E0"/>
            </w: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 xml:space="preserve"> SI)</w:t>
            </w:r>
          </w:p>
        </w:tc>
      </w:tr>
      <w:tr w:rsidR="004A7E8D" w:rsidRPr="00EC5A46" w14:paraId="24CBFFD0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295E8B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PRESENZA_TERRAZZAMENTI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0D9ECF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2150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C3CD533" w14:textId="3D305689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terrazzamenti (Tabella 5.9.11)</w:t>
            </w:r>
          </w:p>
        </w:tc>
      </w:tr>
      <w:tr w:rsidR="004A7E8D" w:rsidRPr="00EC5A46" w14:paraId="411EA8F9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219E49" w14:textId="29DA431E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STRUTTURE_AZIENDALI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1C23A8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CF98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B0CB23D" w14:textId="5EB6EAC1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strutture aziendali (Tabella 5.9.14)</w:t>
            </w:r>
          </w:p>
        </w:tc>
      </w:tr>
      <w:tr w:rsidR="004A7E8D" w:rsidRPr="00EC5A46" w14:paraId="074EE2C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4537FD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TIPO_DI_IMPIANTO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A81D57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963D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61E667E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impianto (Tabella 5.9.9)</w:t>
            </w:r>
          </w:p>
        </w:tc>
      </w:tr>
      <w:tr w:rsidR="004A7E8D" w:rsidRPr="00EC5A46" w14:paraId="4C7A42F0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85F3253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1A9D46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081D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B51CEE0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Tipologia di allevamento (Tabella 5.9.8)</w:t>
            </w:r>
          </w:p>
        </w:tc>
      </w:tr>
      <w:tr w:rsidR="004A7E8D" w:rsidRPr="00EC5A46" w14:paraId="3E00BBEC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966C9A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DESTINAZIONI_PRODUTTIVE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753DF8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3AE5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340716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Destinazioni produttive (Tabella 5.9.3)</w:t>
            </w:r>
          </w:p>
        </w:tc>
      </w:tr>
      <w:tr w:rsidR="004A7E8D" w:rsidRPr="00EC5A46" w14:paraId="66C0C459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D3619E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lastRenderedPageBreak/>
              <w:t>FASE_DI_ALLEVAMENTO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F8CDCEE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475C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826E234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Fase di allevamento (Tabella 5.9.4)</w:t>
            </w:r>
          </w:p>
        </w:tc>
      </w:tr>
      <w:tr w:rsidR="004A7E8D" w:rsidRPr="00EC5A46" w14:paraId="5DED761B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C3973E9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ROTAZIONE_COLTURALE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3206280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F8C7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E6C5B0A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Presenza rotazione colturale (Tabella 5.9.5)</w:t>
            </w:r>
          </w:p>
        </w:tc>
      </w:tr>
      <w:tr w:rsidR="004A7E8D" w:rsidRPr="00EC5A46" w14:paraId="4D1683E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D8E41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FORMA_DI_ALLEVAMENTO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0B330FB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AD2F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E2B4583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Forma di allevamento (Tabella 5.9.6)</w:t>
            </w:r>
          </w:p>
        </w:tc>
      </w:tr>
      <w:tr w:rsidR="004A7E8D" w:rsidRPr="00EC5A46" w14:paraId="5BDD5D65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3CE7860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ULTIMO_ANNO_DI_TAGLIO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ECDDB4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232B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3602E4F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Ultimo anno di taglio</w:t>
            </w:r>
          </w:p>
        </w:tc>
      </w:tr>
      <w:tr w:rsidR="004A7E8D" w:rsidRPr="00EC5A46" w14:paraId="7F2132F8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D90AFE2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2B83C67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22A51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54E124E" w14:textId="3A88191C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dell’organismo pagatore (Tabella 5.9.16)</w:t>
            </w:r>
          </w:p>
        </w:tc>
      </w:tr>
      <w:tr w:rsidR="004A7E8D" w:rsidRPr="00EC5A46" w14:paraId="36497113" w14:textId="77777777" w:rsidTr="007C2D8B">
        <w:tc>
          <w:tcPr>
            <w:tcW w:w="24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7AD4A55" w14:textId="77777777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E096AA3" w14:textId="7A5B9BAF" w:rsidR="004A7E8D" w:rsidRPr="00EC5A46" w:rsidRDefault="004A7E8D" w:rsidP="004A7E8D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VRACHAR2(100)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C94D5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6F669E7" w14:textId="77777777" w:rsidR="004A7E8D" w:rsidRPr="00EC5A46" w:rsidRDefault="004A7E8D" w:rsidP="004A7E8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della scheda di validazione</w:t>
            </w:r>
          </w:p>
        </w:tc>
      </w:tr>
    </w:tbl>
    <w:p w14:paraId="3A83BB8C" w14:textId="77777777" w:rsidR="00BE10F4" w:rsidRDefault="00BE10F4" w:rsidP="003C7354"/>
    <w:p w14:paraId="6ABEB4EF" w14:textId="77777777" w:rsidR="003C7354" w:rsidRDefault="00BE10F4" w:rsidP="003C7354">
      <w:r>
        <w:br w:type="page"/>
      </w:r>
    </w:p>
    <w:p w14:paraId="3130352D" w14:textId="77777777" w:rsidR="003C7354" w:rsidRDefault="004A0486" w:rsidP="003C7354">
      <w:pPr>
        <w:pStyle w:val="Titolo2"/>
      </w:pPr>
      <w:bookmarkStart w:id="28" w:name="_Toc497919801"/>
      <w:r>
        <w:lastRenderedPageBreak/>
        <w:t>Particelle</w:t>
      </w:r>
      <w:r w:rsidR="00A57455">
        <w:t xml:space="preserve"> - </w:t>
      </w:r>
      <w:r w:rsidR="00356537">
        <w:t>AABS</w:t>
      </w:r>
      <w:r w:rsidR="00560F1B">
        <w:t>PART</w:t>
      </w:r>
      <w:r w:rsidR="00AB5455">
        <w:t>_TAB</w:t>
      </w:r>
      <w:bookmarkEnd w:id="28"/>
    </w:p>
    <w:p w14:paraId="2174DEF5" w14:textId="77777777" w:rsidR="003C7354" w:rsidRDefault="003C7354" w:rsidP="003C7354">
      <w:pPr>
        <w:keepNext/>
      </w:pPr>
    </w:p>
    <w:p w14:paraId="1B9A2E27" w14:textId="77777777" w:rsidR="003C7354" w:rsidRDefault="003C7354" w:rsidP="003C7354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3C7354" w:rsidRPr="00C01986" w14:paraId="307CB64D" w14:textId="77777777">
        <w:tc>
          <w:tcPr>
            <w:tcW w:w="1600" w:type="dxa"/>
          </w:tcPr>
          <w:p w14:paraId="04E95D25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598" w:type="dxa"/>
          </w:tcPr>
          <w:p w14:paraId="07A71928" w14:textId="77777777" w:rsidR="003C7354" w:rsidRPr="00C01986" w:rsidRDefault="00356537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</w:t>
            </w:r>
            <w:r w:rsidR="00560F1B">
              <w:rPr>
                <w:rFonts w:ascii="Calibri" w:hAnsi="Calibri" w:cs="Calibri"/>
                <w:sz w:val="20"/>
                <w:szCs w:val="20"/>
              </w:rPr>
              <w:t>PART</w:t>
            </w:r>
            <w:r w:rsidR="00AB5455"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3C7354" w:rsidRPr="00C01986" w14:paraId="0342D16D" w14:textId="77777777">
        <w:tc>
          <w:tcPr>
            <w:tcW w:w="1600" w:type="dxa"/>
          </w:tcPr>
          <w:p w14:paraId="3B6A663D" w14:textId="77777777" w:rsidR="003C7354" w:rsidRPr="00C01986" w:rsidRDefault="003C7354" w:rsidP="003C7354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7BE109D3" w14:textId="77777777" w:rsidR="003C7354" w:rsidRPr="00C01986" w:rsidRDefault="00AB5455" w:rsidP="003C7354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isole aziendali</w:t>
            </w:r>
          </w:p>
        </w:tc>
      </w:tr>
    </w:tbl>
    <w:p w14:paraId="3568FA1F" w14:textId="77777777" w:rsidR="004D5870" w:rsidRPr="00415FF4" w:rsidRDefault="004D5870" w:rsidP="004D5870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17504199" w14:textId="77777777" w:rsidR="004D5870" w:rsidRPr="00415FF4" w:rsidRDefault="004D5870" w:rsidP="00EC5A46">
      <w:pPr>
        <w:pStyle w:val="Sommario1"/>
      </w:pPr>
    </w:p>
    <w:tbl>
      <w:tblPr>
        <w:tblW w:w="9126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026"/>
      </w:tblGrid>
      <w:tr w:rsidR="004D5870" w:rsidRPr="00415FF4" w14:paraId="3240E3AA" w14:textId="77777777" w:rsidTr="004D5870">
        <w:tc>
          <w:tcPr>
            <w:tcW w:w="2435" w:type="dxa"/>
          </w:tcPr>
          <w:p w14:paraId="7CF135E3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4CAD4538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026" w:type="dxa"/>
          </w:tcPr>
          <w:p w14:paraId="2E4543A5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4D5870" w:rsidRPr="004B4D65" w14:paraId="4D2047AA" w14:textId="77777777" w:rsidTr="004D5870">
        <w:tc>
          <w:tcPr>
            <w:tcW w:w="2435" w:type="dxa"/>
          </w:tcPr>
          <w:p w14:paraId="7E6AB89C" w14:textId="77777777" w:rsidR="004D5870" w:rsidRPr="00415FF4" w:rsidRDefault="004D5870" w:rsidP="004D5870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AABSPART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5F39404A" w14:textId="77777777" w:rsidR="004D5870" w:rsidRPr="00415FF4" w:rsidRDefault="004D5870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026" w:type="dxa"/>
          </w:tcPr>
          <w:p w14:paraId="32644E65" w14:textId="616E7E90" w:rsidR="004D5870" w:rsidRPr="00925A4D" w:rsidRDefault="004D5870" w:rsidP="004D587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 w:rsidRPr="00925A4D">
              <w:rPr>
                <w:rFonts w:ascii="Calibri" w:hAnsi="Calibri" w:cs="Calibri"/>
                <w:sz w:val="20"/>
                <w:szCs w:val="20"/>
                <w:lang w:val="en-US"/>
              </w:rPr>
              <w:t>ID_PART</w:t>
            </w:r>
            <w:r w:rsidR="002E10BC" w:rsidRPr="00925A4D">
              <w:rPr>
                <w:rFonts w:ascii="Calibri" w:hAnsi="Calibri" w:cs="Calibri"/>
                <w:sz w:val="20"/>
                <w:szCs w:val="20"/>
                <w:lang w:val="en-US"/>
              </w:rPr>
              <w:t xml:space="preserve">, </w:t>
            </w:r>
            <w:r w:rsidR="00641F9B">
              <w:rPr>
                <w:rFonts w:ascii="Calibri" w:hAnsi="Calibri" w:cs="Calibri"/>
                <w:sz w:val="20"/>
                <w:szCs w:val="20"/>
                <w:lang w:val="en-US"/>
              </w:rPr>
              <w:t>PRG</w:t>
            </w:r>
            <w:r w:rsidR="002E10BC" w:rsidRPr="00314D9E">
              <w:rPr>
                <w:rFonts w:ascii="Calibri" w:hAnsi="Calibri" w:cs="Calibri"/>
                <w:sz w:val="20"/>
                <w:szCs w:val="20"/>
                <w:lang w:val="en-US"/>
              </w:rPr>
              <w:t>_SCHEDA</w:t>
            </w:r>
            <w:r w:rsidR="00925A4D" w:rsidRPr="00925A4D">
              <w:rPr>
                <w:rFonts w:ascii="Calibri" w:hAnsi="Calibri" w:cs="Calibri"/>
                <w:sz w:val="20"/>
                <w:szCs w:val="20"/>
                <w:lang w:val="en-US"/>
              </w:rPr>
              <w:t>, ID_ORPA</w:t>
            </w:r>
          </w:p>
        </w:tc>
      </w:tr>
    </w:tbl>
    <w:p w14:paraId="6A6A2FD4" w14:textId="77777777" w:rsidR="003C7354" w:rsidRPr="00925A4D" w:rsidRDefault="003C7354" w:rsidP="004D5870">
      <w:pPr>
        <w:rPr>
          <w:highlight w:val="yellow"/>
          <w:lang w:val="en-US"/>
        </w:rPr>
      </w:pPr>
    </w:p>
    <w:p w14:paraId="06B9C783" w14:textId="77777777" w:rsidR="003C7354" w:rsidRDefault="003C7354" w:rsidP="003C7354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2027AADC" w14:textId="77777777" w:rsidR="003C7354" w:rsidRDefault="003C7354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7C2D8B" w:rsidRPr="00EC5A46" w14:paraId="11AB4346" w14:textId="77777777" w:rsidTr="007C2D8B">
        <w:tc>
          <w:tcPr>
            <w:tcW w:w="2071" w:type="dxa"/>
          </w:tcPr>
          <w:p w14:paraId="2CD26B3A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542" w:type="dxa"/>
          </w:tcPr>
          <w:p w14:paraId="1F68577B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585" w:type="dxa"/>
          </w:tcPr>
          <w:p w14:paraId="00F0C122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797" w:type="dxa"/>
          </w:tcPr>
          <w:p w14:paraId="2F2DF8B7" w14:textId="77777777" w:rsidR="007C2D8B" w:rsidRPr="00EC5A46" w:rsidRDefault="007C2D8B" w:rsidP="003C7354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Definition</w:t>
            </w:r>
          </w:p>
        </w:tc>
      </w:tr>
      <w:tr w:rsidR="00641F9B" w:rsidRPr="00EC5A46" w14:paraId="427B3C4A" w14:textId="77777777" w:rsidTr="007C2D8B">
        <w:tc>
          <w:tcPr>
            <w:tcW w:w="2071" w:type="dxa"/>
          </w:tcPr>
          <w:p w14:paraId="462A6B27" w14:textId="60B4BDD5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PRG_SCHEDA</w:t>
            </w:r>
          </w:p>
        </w:tc>
        <w:tc>
          <w:tcPr>
            <w:tcW w:w="1542" w:type="dxa"/>
          </w:tcPr>
          <w:p w14:paraId="645D9B32" w14:textId="10E3873F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617B9CF" w14:textId="03C840D3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7402294" w14:textId="346B9653" w:rsidR="00641F9B" w:rsidRPr="00EC5A46" w:rsidRDefault="00641F9B" w:rsidP="00641F9B">
            <w:pP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Progressivo numerico univoco della scheda</w:t>
            </w:r>
          </w:p>
        </w:tc>
      </w:tr>
      <w:tr w:rsidR="00641F9B" w:rsidRPr="00EC5A46" w14:paraId="18627DC8" w14:textId="77777777" w:rsidTr="007C2D8B">
        <w:tc>
          <w:tcPr>
            <w:tcW w:w="2071" w:type="dxa"/>
            <w:vAlign w:val="bottom"/>
          </w:tcPr>
          <w:p w14:paraId="72409BA5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42" w:type="dxa"/>
            <w:vAlign w:val="bottom"/>
          </w:tcPr>
          <w:p w14:paraId="33A00EE0" w14:textId="096BAF5F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1E678842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4E32080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scheda di validazione</w:t>
            </w:r>
          </w:p>
        </w:tc>
      </w:tr>
      <w:tr w:rsidR="00641F9B" w:rsidRPr="00EC5A46" w14:paraId="438F3EB0" w14:textId="77777777" w:rsidTr="007C2D8B">
        <w:tc>
          <w:tcPr>
            <w:tcW w:w="2071" w:type="dxa"/>
            <w:vAlign w:val="bottom"/>
          </w:tcPr>
          <w:p w14:paraId="15802CB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ID_PART</w:t>
            </w:r>
          </w:p>
        </w:tc>
        <w:tc>
          <w:tcPr>
            <w:tcW w:w="1542" w:type="dxa"/>
            <w:vAlign w:val="bottom"/>
          </w:tcPr>
          <w:p w14:paraId="7141024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66018A20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41CE522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Identificativo univoco della particella</w:t>
            </w:r>
          </w:p>
        </w:tc>
      </w:tr>
      <w:tr w:rsidR="00641F9B" w:rsidRPr="00EC5A46" w14:paraId="2D9F7009" w14:textId="77777777" w:rsidTr="007C2D8B">
        <w:tc>
          <w:tcPr>
            <w:tcW w:w="2071" w:type="dxa"/>
            <w:vAlign w:val="bottom"/>
          </w:tcPr>
          <w:p w14:paraId="6964D10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CODI_NAZI</w:t>
            </w:r>
          </w:p>
        </w:tc>
        <w:tc>
          <w:tcPr>
            <w:tcW w:w="1542" w:type="dxa"/>
            <w:vAlign w:val="bottom"/>
          </w:tcPr>
          <w:p w14:paraId="5BB3293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3412DFA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68D811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comune</w:t>
            </w:r>
          </w:p>
        </w:tc>
      </w:tr>
      <w:tr w:rsidR="00641F9B" w:rsidRPr="00EC5A46" w14:paraId="02571C79" w14:textId="77777777" w:rsidTr="007C2D8B">
        <w:tc>
          <w:tcPr>
            <w:tcW w:w="2071" w:type="dxa"/>
            <w:vAlign w:val="bottom"/>
          </w:tcPr>
          <w:p w14:paraId="5899D7B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SEZI</w:t>
            </w:r>
          </w:p>
        </w:tc>
        <w:tc>
          <w:tcPr>
            <w:tcW w:w="1542" w:type="dxa"/>
            <w:vAlign w:val="bottom"/>
          </w:tcPr>
          <w:p w14:paraId="20F58E81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768AA7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5560EC5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Sezione censuaria</w:t>
            </w:r>
          </w:p>
        </w:tc>
      </w:tr>
      <w:tr w:rsidR="00641F9B" w:rsidRPr="00EC5A46" w14:paraId="173E6D86" w14:textId="77777777" w:rsidTr="007C2D8B">
        <w:tc>
          <w:tcPr>
            <w:tcW w:w="2071" w:type="dxa"/>
            <w:vAlign w:val="bottom"/>
          </w:tcPr>
          <w:p w14:paraId="62EC0C25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FOGL</w:t>
            </w:r>
          </w:p>
        </w:tc>
        <w:tc>
          <w:tcPr>
            <w:tcW w:w="1542" w:type="dxa"/>
            <w:vAlign w:val="bottom"/>
          </w:tcPr>
          <w:p w14:paraId="149ADE8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456DD66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378400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Foglio</w:t>
            </w:r>
          </w:p>
        </w:tc>
      </w:tr>
      <w:tr w:rsidR="00641F9B" w:rsidRPr="00EC5A46" w14:paraId="01D346FF" w14:textId="77777777" w:rsidTr="007C2D8B">
        <w:tc>
          <w:tcPr>
            <w:tcW w:w="2071" w:type="dxa"/>
            <w:vAlign w:val="bottom"/>
          </w:tcPr>
          <w:p w14:paraId="50FC5AA3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PART</w:t>
            </w:r>
          </w:p>
        </w:tc>
        <w:tc>
          <w:tcPr>
            <w:tcW w:w="1542" w:type="dxa"/>
            <w:vAlign w:val="bottom"/>
          </w:tcPr>
          <w:p w14:paraId="7C2DF873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AA160CC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C0B1FE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Particella</w:t>
            </w:r>
          </w:p>
        </w:tc>
      </w:tr>
      <w:tr w:rsidR="00641F9B" w:rsidRPr="00EC5A46" w14:paraId="17EB3354" w14:textId="77777777" w:rsidTr="007C2D8B">
        <w:tc>
          <w:tcPr>
            <w:tcW w:w="2071" w:type="dxa"/>
            <w:vAlign w:val="bottom"/>
          </w:tcPr>
          <w:p w14:paraId="21575E1C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SUB</w:t>
            </w:r>
          </w:p>
        </w:tc>
        <w:tc>
          <w:tcPr>
            <w:tcW w:w="1542" w:type="dxa"/>
            <w:vAlign w:val="bottom"/>
          </w:tcPr>
          <w:p w14:paraId="2FC217D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441A52E6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40EB24A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Subalterno</w:t>
            </w:r>
          </w:p>
        </w:tc>
      </w:tr>
      <w:tr w:rsidR="00641F9B" w:rsidRPr="00EC5A46" w14:paraId="5E90D843" w14:textId="77777777" w:rsidTr="007C2D8B">
        <w:tc>
          <w:tcPr>
            <w:tcW w:w="2071" w:type="dxa"/>
            <w:vAlign w:val="bottom"/>
          </w:tcPr>
          <w:p w14:paraId="351CEA9E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TIPO_COND</w:t>
            </w:r>
          </w:p>
        </w:tc>
        <w:tc>
          <w:tcPr>
            <w:tcW w:w="1542" w:type="dxa"/>
            <w:vAlign w:val="bottom"/>
          </w:tcPr>
          <w:p w14:paraId="316185B8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0553A0EA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450E5E8" w14:textId="78D2805F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Tipo di conduzione (Tabella 5.9.17)</w:t>
            </w:r>
          </w:p>
        </w:tc>
      </w:tr>
      <w:tr w:rsidR="00641F9B" w:rsidRPr="00EC5A46" w14:paraId="6EF532CE" w14:textId="77777777" w:rsidTr="007C2D8B">
        <w:tc>
          <w:tcPr>
            <w:tcW w:w="2071" w:type="dxa"/>
            <w:vAlign w:val="bottom"/>
          </w:tcPr>
          <w:p w14:paraId="75C55A3A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DATA_INIZ</w:t>
            </w:r>
          </w:p>
        </w:tc>
        <w:tc>
          <w:tcPr>
            <w:tcW w:w="1542" w:type="dxa"/>
            <w:vAlign w:val="bottom"/>
          </w:tcPr>
          <w:p w14:paraId="2F2365BF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7C0321D5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F35D33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inizio (coincidente con data inizio conduzione)</w:t>
            </w:r>
          </w:p>
        </w:tc>
      </w:tr>
      <w:tr w:rsidR="00641F9B" w:rsidRPr="00EC5A46" w14:paraId="27C9C8BD" w14:textId="77777777" w:rsidTr="007C2D8B">
        <w:tc>
          <w:tcPr>
            <w:tcW w:w="2071" w:type="dxa"/>
            <w:vAlign w:val="bottom"/>
          </w:tcPr>
          <w:p w14:paraId="4FAB07C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DATA_FINE</w:t>
            </w:r>
          </w:p>
        </w:tc>
        <w:tc>
          <w:tcPr>
            <w:tcW w:w="1542" w:type="dxa"/>
            <w:vAlign w:val="bottom"/>
          </w:tcPr>
          <w:p w14:paraId="6F55B8A7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DATE</w:t>
            </w:r>
          </w:p>
        </w:tc>
        <w:tc>
          <w:tcPr>
            <w:tcW w:w="585" w:type="dxa"/>
          </w:tcPr>
          <w:p w14:paraId="4699BF53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Y</w:t>
            </w:r>
          </w:p>
        </w:tc>
        <w:tc>
          <w:tcPr>
            <w:tcW w:w="4797" w:type="dxa"/>
          </w:tcPr>
          <w:p w14:paraId="134DB948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Data fine (coincidente con data fine conduzione)</w:t>
            </w:r>
          </w:p>
        </w:tc>
      </w:tr>
      <w:tr w:rsidR="00641F9B" w:rsidRPr="00EC5A46" w14:paraId="4FAAA761" w14:textId="77777777" w:rsidTr="007C2D8B">
        <w:tc>
          <w:tcPr>
            <w:tcW w:w="2071" w:type="dxa"/>
            <w:vAlign w:val="bottom"/>
          </w:tcPr>
          <w:p w14:paraId="0326BC60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SUPE_CATA</w:t>
            </w:r>
          </w:p>
        </w:tc>
        <w:tc>
          <w:tcPr>
            <w:tcW w:w="1542" w:type="dxa"/>
            <w:vAlign w:val="bottom"/>
          </w:tcPr>
          <w:p w14:paraId="00156DD2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122B495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B7697CF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catastale della particella (mq)</w:t>
            </w:r>
          </w:p>
        </w:tc>
      </w:tr>
      <w:tr w:rsidR="00641F9B" w:rsidRPr="00EC5A46" w14:paraId="105E7490" w14:textId="77777777" w:rsidTr="007C2D8B">
        <w:tc>
          <w:tcPr>
            <w:tcW w:w="2071" w:type="dxa"/>
            <w:vAlign w:val="bottom"/>
          </w:tcPr>
          <w:p w14:paraId="60E42381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SUPE_COND</w:t>
            </w:r>
          </w:p>
        </w:tc>
        <w:tc>
          <w:tcPr>
            <w:tcW w:w="1542" w:type="dxa"/>
            <w:vAlign w:val="bottom"/>
          </w:tcPr>
          <w:p w14:paraId="2B3301F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EDEAB4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F5EBBFC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Superfice condotta della particella (mq)</w:t>
            </w:r>
          </w:p>
        </w:tc>
      </w:tr>
      <w:tr w:rsidR="00641F9B" w:rsidRPr="00EC5A46" w14:paraId="133F8469" w14:textId="77777777" w:rsidTr="007C2D8B">
        <w:tc>
          <w:tcPr>
            <w:tcW w:w="2071" w:type="dxa"/>
            <w:vAlign w:val="bottom"/>
          </w:tcPr>
          <w:p w14:paraId="12AA6CC4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542" w:type="dxa"/>
            <w:vAlign w:val="bottom"/>
          </w:tcPr>
          <w:p w14:paraId="2F1B5460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85" w:type="dxa"/>
          </w:tcPr>
          <w:p w14:paraId="4680B10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215392E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Geometria della particella</w:t>
            </w:r>
          </w:p>
        </w:tc>
      </w:tr>
      <w:tr w:rsidR="00641F9B" w:rsidRPr="00EC5A46" w14:paraId="40AC487D" w14:textId="77777777" w:rsidTr="007C2D8B">
        <w:tc>
          <w:tcPr>
            <w:tcW w:w="2071" w:type="dxa"/>
            <w:vAlign w:val="bottom"/>
          </w:tcPr>
          <w:p w14:paraId="06C77CCD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2E0B70FB" w14:textId="77777777" w:rsidR="00641F9B" w:rsidRPr="00EC5A46" w:rsidRDefault="00641F9B" w:rsidP="00641F9B">
            <w:p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7FA22FB" w14:textId="77777777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21CA9D6" w14:textId="0B04680C" w:rsidR="00641F9B" w:rsidRPr="00EC5A46" w:rsidRDefault="00641F9B" w:rsidP="00641F9B">
            <w:pPr>
              <w:ind w:right="-18"/>
              <w:rPr>
                <w:rFonts w:asciiTheme="minorHAnsi" w:hAnsiTheme="minorHAnsi" w:cstheme="minorHAnsi"/>
                <w:sz w:val="20"/>
                <w:szCs w:val="20"/>
              </w:rPr>
            </w:pPr>
            <w:r w:rsidRPr="00EC5A46">
              <w:rPr>
                <w:rFonts w:asciiTheme="minorHAnsi" w:hAnsiTheme="minorHAnsi" w:cstheme="minorHAnsi"/>
                <w:sz w:val="20"/>
                <w:szCs w:val="20"/>
              </w:rPr>
              <w:t>Codice nazionale dell’organismo pagatore (Tabella 5.9.16)</w:t>
            </w:r>
          </w:p>
        </w:tc>
      </w:tr>
    </w:tbl>
    <w:p w14:paraId="2C65C3C5" w14:textId="77777777" w:rsidR="00BE10F4" w:rsidRDefault="00BE10F4" w:rsidP="003C7354">
      <w:pPr>
        <w:ind w:firstLine="576"/>
      </w:pPr>
    </w:p>
    <w:p w14:paraId="571426AB" w14:textId="77777777" w:rsidR="00E261DC" w:rsidRDefault="00E261DC">
      <w:r>
        <w:br w:type="page"/>
      </w:r>
    </w:p>
    <w:p w14:paraId="3B1C609D" w14:textId="77777777" w:rsidR="00E261DC" w:rsidRDefault="004A0486" w:rsidP="00E261DC">
      <w:pPr>
        <w:pStyle w:val="Titolo2"/>
      </w:pPr>
      <w:bookmarkStart w:id="29" w:name="_Toc497919802"/>
      <w:r>
        <w:lastRenderedPageBreak/>
        <w:t>Parcelle</w:t>
      </w:r>
      <w:r w:rsidR="00E261DC">
        <w:t xml:space="preserve"> - AABSPARC_TAB</w:t>
      </w:r>
      <w:bookmarkEnd w:id="29"/>
    </w:p>
    <w:p w14:paraId="4AB32F7E" w14:textId="77777777" w:rsidR="00E261DC" w:rsidRDefault="00E261DC" w:rsidP="00E261DC">
      <w:pPr>
        <w:keepNext/>
      </w:pPr>
    </w:p>
    <w:p w14:paraId="5731C10D" w14:textId="77777777" w:rsidR="00E261DC" w:rsidRDefault="00E261DC" w:rsidP="00E261DC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E261DC" w:rsidRPr="00C01986" w14:paraId="460337F7" w14:textId="77777777" w:rsidTr="00CC2DE9">
        <w:tc>
          <w:tcPr>
            <w:tcW w:w="1600" w:type="dxa"/>
          </w:tcPr>
          <w:p w14:paraId="2AC7E61E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598" w:type="dxa"/>
          </w:tcPr>
          <w:p w14:paraId="51D3D0EF" w14:textId="77777777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E261DC" w:rsidRPr="00C01986" w14:paraId="1574E9A0" w14:textId="77777777" w:rsidTr="00CC2DE9">
        <w:tc>
          <w:tcPr>
            <w:tcW w:w="1600" w:type="dxa"/>
          </w:tcPr>
          <w:p w14:paraId="0486E217" w14:textId="77777777" w:rsidR="00E261DC" w:rsidRPr="00C01986" w:rsidRDefault="00E261DC" w:rsidP="00CC2DE9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459C3A49" w14:textId="77777777" w:rsidR="00E261DC" w:rsidRPr="00C01986" w:rsidRDefault="00E261DC" w:rsidP="00E261D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</w:t>
            </w:r>
          </w:p>
        </w:tc>
      </w:tr>
    </w:tbl>
    <w:p w14:paraId="41335034" w14:textId="77777777" w:rsidR="004332E3" w:rsidRPr="00415FF4" w:rsidRDefault="004332E3" w:rsidP="004332E3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6898B3C1" w14:textId="77777777" w:rsidR="004332E3" w:rsidRPr="00415FF4" w:rsidRDefault="004332E3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4332E3" w:rsidRPr="00415FF4" w14:paraId="1C6C2892" w14:textId="77777777" w:rsidTr="00CC2DE9">
        <w:tc>
          <w:tcPr>
            <w:tcW w:w="2435" w:type="dxa"/>
          </w:tcPr>
          <w:p w14:paraId="4534DD49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181A221F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139" w:type="dxa"/>
          </w:tcPr>
          <w:p w14:paraId="3D9BC89E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4332E3" w:rsidRPr="004B4D65" w14:paraId="4BDD8AA8" w14:textId="77777777" w:rsidTr="00CC2DE9">
        <w:tc>
          <w:tcPr>
            <w:tcW w:w="2435" w:type="dxa"/>
          </w:tcPr>
          <w:p w14:paraId="7C5D3457" w14:textId="77777777" w:rsidR="004332E3" w:rsidRPr="00415FF4" w:rsidRDefault="004332E3" w:rsidP="004332E3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AABSPARC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1EADDC80" w14:textId="77777777" w:rsidR="004332E3" w:rsidRPr="00415FF4" w:rsidRDefault="004332E3" w:rsidP="00CC2DE9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139" w:type="dxa"/>
          </w:tcPr>
          <w:p w14:paraId="0EF0EDC0" w14:textId="68ACAAC2" w:rsidR="004332E3" w:rsidRPr="00925A4D" w:rsidRDefault="00B72F69" w:rsidP="005F2460">
            <w:pPr>
              <w:rPr>
                <w:rFonts w:ascii="Calibri" w:hAnsi="Calibri" w:cs="Calibri"/>
                <w:sz w:val="20"/>
                <w:szCs w:val="20"/>
                <w:lang w:val="en-US"/>
              </w:rPr>
            </w:pPr>
            <w:r>
              <w:rPr>
                <w:rFonts w:ascii="Calibri" w:hAnsi="Calibri" w:cs="Calibri"/>
                <w:sz w:val="20"/>
                <w:szCs w:val="20"/>
                <w:lang w:val="en-US"/>
              </w:rPr>
              <w:t>PRG</w:t>
            </w:r>
            <w:r w:rsidR="004332E3" w:rsidRPr="00925A4D">
              <w:rPr>
                <w:rFonts w:ascii="Calibri" w:hAnsi="Calibri" w:cs="Calibri"/>
                <w:sz w:val="20"/>
                <w:szCs w:val="20"/>
                <w:lang w:val="en-US"/>
              </w:rPr>
              <w:t>_PARC</w:t>
            </w:r>
            <w:r w:rsidR="00925A4D" w:rsidRPr="00925A4D">
              <w:rPr>
                <w:rFonts w:ascii="Calibri" w:hAnsi="Calibri" w:cs="Calibri"/>
                <w:sz w:val="20"/>
                <w:szCs w:val="20"/>
                <w:lang w:val="en-US"/>
              </w:rPr>
              <w:t>, ID_ORPA</w:t>
            </w:r>
          </w:p>
        </w:tc>
      </w:tr>
    </w:tbl>
    <w:p w14:paraId="0D1D39CF" w14:textId="77777777" w:rsidR="00E261DC" w:rsidRPr="00925A4D" w:rsidRDefault="00E261DC" w:rsidP="004332E3">
      <w:pPr>
        <w:rPr>
          <w:highlight w:val="yellow"/>
          <w:lang w:val="en-US"/>
        </w:rPr>
      </w:pPr>
    </w:p>
    <w:p w14:paraId="353F6775" w14:textId="77777777" w:rsidR="00E261DC" w:rsidRDefault="00E261DC" w:rsidP="00E261DC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C70C241" w14:textId="77777777" w:rsidR="00E261DC" w:rsidRDefault="00E261DC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E261DC" w:rsidRPr="00EC5A46" w14:paraId="458E6B36" w14:textId="77777777" w:rsidTr="00CC2DE9">
        <w:tc>
          <w:tcPr>
            <w:tcW w:w="2071" w:type="dxa"/>
          </w:tcPr>
          <w:p w14:paraId="6CD90DC7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542" w:type="dxa"/>
          </w:tcPr>
          <w:p w14:paraId="5DF28726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585" w:type="dxa"/>
          </w:tcPr>
          <w:p w14:paraId="3C37A063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797" w:type="dxa"/>
          </w:tcPr>
          <w:p w14:paraId="3D10B8CD" w14:textId="77777777" w:rsidR="00E261DC" w:rsidRPr="00EC5A46" w:rsidRDefault="00E261DC" w:rsidP="00CC2DE9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641F9B" w:rsidRPr="00EC5A46" w14:paraId="3E99FC3A" w14:textId="77777777" w:rsidTr="0043673D">
        <w:tc>
          <w:tcPr>
            <w:tcW w:w="2071" w:type="dxa"/>
            <w:vAlign w:val="bottom"/>
          </w:tcPr>
          <w:p w14:paraId="6AD11597" w14:textId="16DBF6F1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7236262F" w14:textId="0F9D4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63BB4F" w14:textId="1FD96669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67157E45" w14:textId="144C7CA5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641F9B" w:rsidRPr="00EC5A46" w14:paraId="6475CFA6" w14:textId="77777777" w:rsidTr="00CC2DE9">
        <w:tc>
          <w:tcPr>
            <w:tcW w:w="2071" w:type="dxa"/>
          </w:tcPr>
          <w:p w14:paraId="6DA84BDB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6C72FAC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20CA08F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9783AD6" w14:textId="77777777" w:rsidR="00641F9B" w:rsidRPr="00EC5A46" w:rsidRDefault="00641F9B" w:rsidP="00641F9B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641F9B" w:rsidRPr="00EC5A46" w14:paraId="5838EE4C" w14:textId="77777777" w:rsidTr="00CC2DE9">
        <w:tc>
          <w:tcPr>
            <w:tcW w:w="2071" w:type="dxa"/>
            <w:vAlign w:val="bottom"/>
          </w:tcPr>
          <w:p w14:paraId="16ABFE15" w14:textId="3E5D7C43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ID_SCHEDA</w:t>
            </w:r>
          </w:p>
        </w:tc>
        <w:tc>
          <w:tcPr>
            <w:tcW w:w="1542" w:type="dxa"/>
            <w:vAlign w:val="bottom"/>
          </w:tcPr>
          <w:p w14:paraId="5F3F18E2" w14:textId="5529A92C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12AA8B38" w14:textId="09D395F5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3AB9326" w14:textId="6ACFC9C1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scheda di validazione</w:t>
            </w:r>
          </w:p>
        </w:tc>
      </w:tr>
      <w:tr w:rsidR="00641F9B" w:rsidRPr="00EC5A46" w14:paraId="3C3A7788" w14:textId="77777777" w:rsidTr="0043673D">
        <w:tc>
          <w:tcPr>
            <w:tcW w:w="2071" w:type="dxa"/>
          </w:tcPr>
          <w:p w14:paraId="33F6B0CB" w14:textId="4D55D6FB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9E93596" w14:textId="712527D5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22B98D2B" w14:textId="39760F9D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3695DA6" w14:textId="0141CFF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641F9B" w:rsidRPr="00EC5A46" w14:paraId="46465AED" w14:textId="77777777" w:rsidTr="00CC2DE9">
        <w:tc>
          <w:tcPr>
            <w:tcW w:w="2071" w:type="dxa"/>
            <w:vAlign w:val="bottom"/>
          </w:tcPr>
          <w:p w14:paraId="1B1ABD1E" w14:textId="7777777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ID_INTE</w:t>
            </w:r>
          </w:p>
        </w:tc>
        <w:tc>
          <w:tcPr>
            <w:tcW w:w="1542" w:type="dxa"/>
            <w:vAlign w:val="bottom"/>
          </w:tcPr>
          <w:p w14:paraId="6BD5E3C4" w14:textId="00500231" w:rsidR="00641F9B" w:rsidRPr="00EC5A46" w:rsidRDefault="00E65DF4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078FB511" w14:textId="7777777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F21FF28" w14:textId="5231BCDD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Identificativo dell’intervento (Tabella 5.9.15)</w:t>
            </w:r>
          </w:p>
        </w:tc>
      </w:tr>
      <w:tr w:rsidR="00641F9B" w:rsidRPr="00EC5A46" w14:paraId="33D3A556" w14:textId="77777777" w:rsidTr="00CC2DE9">
        <w:tc>
          <w:tcPr>
            <w:tcW w:w="2071" w:type="dxa"/>
            <w:vAlign w:val="bottom"/>
          </w:tcPr>
          <w:p w14:paraId="141B152F" w14:textId="20BCABE7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SUPER_PARC</w:t>
            </w:r>
          </w:p>
        </w:tc>
        <w:tc>
          <w:tcPr>
            <w:tcW w:w="1542" w:type="dxa"/>
            <w:vAlign w:val="bottom"/>
          </w:tcPr>
          <w:p w14:paraId="6E0872CE" w14:textId="16CA4C50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2934A8" w14:textId="1036A6CB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28D5F98F" w14:textId="1BA96AE7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Superfice della particella (mq)</w:t>
            </w:r>
          </w:p>
        </w:tc>
      </w:tr>
      <w:tr w:rsidR="00641F9B" w:rsidRPr="00EC5A46" w14:paraId="6D4A464B" w14:textId="77777777" w:rsidTr="00CC2DE9">
        <w:tc>
          <w:tcPr>
            <w:tcW w:w="2071" w:type="dxa"/>
            <w:vAlign w:val="bottom"/>
          </w:tcPr>
          <w:p w14:paraId="597AAB88" w14:textId="637E9104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SHAPE</w:t>
            </w:r>
          </w:p>
        </w:tc>
        <w:tc>
          <w:tcPr>
            <w:tcW w:w="1542" w:type="dxa"/>
            <w:vAlign w:val="bottom"/>
          </w:tcPr>
          <w:p w14:paraId="521371B2" w14:textId="2EBE54CC" w:rsidR="00641F9B" w:rsidRPr="00EC5A46" w:rsidRDefault="00641F9B" w:rsidP="00641F9B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WKT</w:t>
            </w:r>
          </w:p>
        </w:tc>
        <w:tc>
          <w:tcPr>
            <w:tcW w:w="585" w:type="dxa"/>
          </w:tcPr>
          <w:p w14:paraId="4EFDAC14" w14:textId="4B36BE06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74BF631D" w14:textId="3451B98A" w:rsidR="00641F9B" w:rsidRPr="00EC5A46" w:rsidRDefault="00641F9B" w:rsidP="00641F9B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Geometria della parcella</w:t>
            </w:r>
          </w:p>
        </w:tc>
      </w:tr>
      <w:tr w:rsidR="00A771CC" w:rsidRPr="00EC5A46" w14:paraId="2156D919" w14:textId="77777777" w:rsidTr="00B10C5A">
        <w:tc>
          <w:tcPr>
            <w:tcW w:w="2071" w:type="dxa"/>
          </w:tcPr>
          <w:p w14:paraId="71AE7354" w14:textId="076D1C24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4C8B5B18" w14:textId="7FDD38DD" w:rsidR="00A771CC" w:rsidRPr="00EC5A46" w:rsidRDefault="00A771CC" w:rsidP="00A771CC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1932920B" w14:textId="64DB616E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4419802B" w14:textId="35502CA5" w:rsidR="00A771CC" w:rsidRPr="00EC5A46" w:rsidRDefault="00A771CC" w:rsidP="00A771CC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7E4BF1"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</w:tbl>
    <w:p w14:paraId="7CDFE8AA" w14:textId="77777777" w:rsidR="00E261DC" w:rsidRDefault="00E261DC" w:rsidP="00E261DC">
      <w:pPr>
        <w:ind w:firstLine="576"/>
      </w:pPr>
    </w:p>
    <w:p w14:paraId="34EDB167" w14:textId="77777777" w:rsidR="00024E6A" w:rsidRDefault="00024E6A" w:rsidP="00024E6A">
      <w:pPr>
        <w:pStyle w:val="Titolo2"/>
      </w:pPr>
      <w:bookmarkStart w:id="30" w:name="_Toc497919803"/>
      <w:r>
        <w:t>Parcelle/Appezzamenti - AABSAPAG_TAB</w:t>
      </w:r>
      <w:bookmarkEnd w:id="30"/>
    </w:p>
    <w:p w14:paraId="1DBB88C6" w14:textId="77777777" w:rsidR="00024E6A" w:rsidRDefault="00024E6A" w:rsidP="00024E6A">
      <w:pPr>
        <w:keepNext/>
      </w:pPr>
    </w:p>
    <w:p w14:paraId="3E7ACAED" w14:textId="77777777" w:rsidR="00024E6A" w:rsidRDefault="00024E6A" w:rsidP="00024E6A">
      <w:pPr>
        <w:keepNext/>
      </w:pPr>
    </w:p>
    <w:tbl>
      <w:tblPr>
        <w:tblW w:w="0" w:type="auto"/>
        <w:tblInd w:w="4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00"/>
        <w:gridCol w:w="7598"/>
      </w:tblGrid>
      <w:tr w:rsidR="00024E6A" w:rsidRPr="00C01986" w14:paraId="50171A29" w14:textId="77777777" w:rsidTr="00024E6A">
        <w:tc>
          <w:tcPr>
            <w:tcW w:w="1600" w:type="dxa"/>
          </w:tcPr>
          <w:p w14:paraId="07C7CC61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Entity Name</w:t>
            </w:r>
          </w:p>
        </w:tc>
        <w:tc>
          <w:tcPr>
            <w:tcW w:w="7598" w:type="dxa"/>
          </w:tcPr>
          <w:p w14:paraId="16F85665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Pr="00AB5455">
              <w:rPr>
                <w:rFonts w:ascii="Calibri" w:hAnsi="Calibri" w:cs="Calibri"/>
                <w:sz w:val="20"/>
                <w:szCs w:val="20"/>
              </w:rPr>
              <w:t>_TAB</w:t>
            </w:r>
          </w:p>
        </w:tc>
      </w:tr>
      <w:tr w:rsidR="00024E6A" w:rsidRPr="00C01986" w14:paraId="19AC48AA" w14:textId="77777777" w:rsidTr="00024E6A">
        <w:tc>
          <w:tcPr>
            <w:tcW w:w="1600" w:type="dxa"/>
          </w:tcPr>
          <w:p w14:paraId="21537CF3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C0198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  <w:tc>
          <w:tcPr>
            <w:tcW w:w="7598" w:type="dxa"/>
          </w:tcPr>
          <w:p w14:paraId="1AED38E4" w14:textId="77777777" w:rsidR="00024E6A" w:rsidRPr="00C01986" w:rsidRDefault="00024E6A" w:rsidP="00024E6A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Tabella parcelle/appezzamenti</w:t>
            </w:r>
          </w:p>
        </w:tc>
      </w:tr>
    </w:tbl>
    <w:p w14:paraId="016C6054" w14:textId="77777777" w:rsidR="00024E6A" w:rsidRPr="00415FF4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cs="Calibri"/>
          <w:b/>
          <w:bCs/>
          <w:smallCaps w:val="0"/>
          <w:color w:val="000000"/>
        </w:rPr>
      </w:pPr>
      <w:r w:rsidRPr="00415FF4">
        <w:rPr>
          <w:rFonts w:cs="Calibri"/>
          <w:b/>
          <w:bCs/>
          <w:smallCaps w:val="0"/>
          <w:color w:val="0000FF"/>
        </w:rPr>
        <w:t xml:space="preserve">Keys </w:t>
      </w:r>
    </w:p>
    <w:p w14:paraId="35B81D54" w14:textId="77777777" w:rsidR="00024E6A" w:rsidRPr="00415FF4" w:rsidRDefault="00024E6A" w:rsidP="00EC5A46">
      <w:pPr>
        <w:pStyle w:val="Sommario1"/>
      </w:pPr>
    </w:p>
    <w:tbl>
      <w:tblPr>
        <w:tblW w:w="0" w:type="auto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35"/>
        <w:gridCol w:w="1665"/>
        <w:gridCol w:w="5139"/>
      </w:tblGrid>
      <w:tr w:rsidR="00024E6A" w:rsidRPr="00415FF4" w14:paraId="2B3DC4EC" w14:textId="77777777" w:rsidTr="00024E6A">
        <w:tc>
          <w:tcPr>
            <w:tcW w:w="2435" w:type="dxa"/>
          </w:tcPr>
          <w:p w14:paraId="7349FCCD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Name</w:t>
            </w:r>
          </w:p>
        </w:tc>
        <w:tc>
          <w:tcPr>
            <w:tcW w:w="1665" w:type="dxa"/>
          </w:tcPr>
          <w:p w14:paraId="78742F3E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 Type</w:t>
            </w:r>
          </w:p>
        </w:tc>
        <w:tc>
          <w:tcPr>
            <w:tcW w:w="5139" w:type="dxa"/>
          </w:tcPr>
          <w:p w14:paraId="1C455796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b/>
                <w:bCs/>
                <w:sz w:val="20"/>
                <w:szCs w:val="20"/>
              </w:rPr>
              <w:t>Keys</w:t>
            </w:r>
          </w:p>
        </w:tc>
      </w:tr>
      <w:tr w:rsidR="00024E6A" w:rsidRPr="00415FF4" w14:paraId="3EB69B30" w14:textId="77777777" w:rsidTr="00024E6A">
        <w:tc>
          <w:tcPr>
            <w:tcW w:w="2435" w:type="dxa"/>
          </w:tcPr>
          <w:p w14:paraId="7BB86ABF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AABSAPAG</w:t>
            </w:r>
            <w:r w:rsidRPr="001412AA">
              <w:rPr>
                <w:rFonts w:ascii="Calibri" w:hAnsi="Calibri" w:cs="Calibri"/>
                <w:sz w:val="20"/>
                <w:szCs w:val="20"/>
              </w:rPr>
              <w:t>_TAB</w:t>
            </w:r>
            <w:r w:rsidRPr="00415FF4">
              <w:rPr>
                <w:rFonts w:ascii="Calibri" w:hAnsi="Calibri" w:cs="Calibri"/>
                <w:sz w:val="20"/>
                <w:szCs w:val="20"/>
              </w:rPr>
              <w:t>_PK</w:t>
            </w:r>
          </w:p>
        </w:tc>
        <w:tc>
          <w:tcPr>
            <w:tcW w:w="1665" w:type="dxa"/>
          </w:tcPr>
          <w:p w14:paraId="6CE4197F" w14:textId="77777777" w:rsidR="00024E6A" w:rsidRPr="00415FF4" w:rsidRDefault="00024E6A" w:rsidP="00024E6A">
            <w:pPr>
              <w:rPr>
                <w:rFonts w:ascii="Calibri" w:hAnsi="Calibri" w:cs="Calibri"/>
                <w:sz w:val="20"/>
                <w:szCs w:val="20"/>
              </w:rPr>
            </w:pPr>
            <w:r w:rsidRPr="00415FF4">
              <w:rPr>
                <w:rFonts w:ascii="Calibri" w:hAnsi="Calibri" w:cs="Calibri"/>
                <w:sz w:val="20"/>
                <w:szCs w:val="20"/>
              </w:rPr>
              <w:t>PrimaryKey</w:t>
            </w:r>
          </w:p>
        </w:tc>
        <w:tc>
          <w:tcPr>
            <w:tcW w:w="5139" w:type="dxa"/>
          </w:tcPr>
          <w:p w14:paraId="05B2FD93" w14:textId="0F778F5B" w:rsidR="00024E6A" w:rsidRPr="00B541F1" w:rsidRDefault="00313750" w:rsidP="00D66072">
            <w:pPr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</w:t>
            </w:r>
            <w:r>
              <w:rPr>
                <w:rFonts w:ascii="Calibri" w:hAnsi="Calibri"/>
                <w:color w:val="000000"/>
                <w:sz w:val="20"/>
                <w:szCs w:val="20"/>
              </w:rPr>
              <w:t>_PARC,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6A34E3">
              <w:rPr>
                <w:rFonts w:ascii="Calibri" w:hAnsi="Calibri" w:cs="Calibri"/>
                <w:sz w:val="20"/>
                <w:szCs w:val="20"/>
              </w:rPr>
              <w:t>COD_COLT</w:t>
            </w:r>
            <w:r w:rsidR="0012036B">
              <w:rPr>
                <w:rFonts w:ascii="Calibri" w:hAnsi="Calibri" w:cs="Calibri"/>
                <w:sz w:val="20"/>
                <w:szCs w:val="20"/>
              </w:rPr>
              <w:t xml:space="preserve">, </w:t>
            </w:r>
            <w:r w:rsidR="000C1361">
              <w:rPr>
                <w:rFonts w:ascii="Calibri" w:hAnsi="Calibri" w:cs="Calibri"/>
                <w:sz w:val="20"/>
                <w:szCs w:val="20"/>
              </w:rPr>
              <w:t>I</w:t>
            </w:r>
            <w:r w:rsidR="00D66072">
              <w:rPr>
                <w:rFonts w:asciiTheme="minorHAnsi" w:hAnsiTheme="minorHAnsi"/>
                <w:color w:val="000000"/>
                <w:sz w:val="18"/>
                <w:szCs w:val="18"/>
              </w:rPr>
              <w:t>D_ORPA</w:t>
            </w:r>
          </w:p>
        </w:tc>
      </w:tr>
    </w:tbl>
    <w:p w14:paraId="7E6C4F69" w14:textId="77777777" w:rsidR="00024E6A" w:rsidRDefault="00024E6A" w:rsidP="00024E6A">
      <w:pPr>
        <w:rPr>
          <w:highlight w:val="yellow"/>
        </w:rPr>
      </w:pPr>
    </w:p>
    <w:p w14:paraId="1C2F5A38" w14:textId="77777777" w:rsidR="00024E6A" w:rsidRDefault="00024E6A" w:rsidP="00024E6A">
      <w:pPr>
        <w:pStyle w:val="Sommario2"/>
        <w:keepNext/>
        <w:widowControl w:val="0"/>
        <w:pBdr>
          <w:bottom w:val="single" w:sz="12" w:space="1" w:color="auto"/>
        </w:pBdr>
        <w:spacing w:before="240"/>
        <w:ind w:left="360"/>
        <w:rPr>
          <w:rFonts w:ascii="Arial" w:hAnsi="Arial" w:cs="Arial"/>
          <w:b/>
          <w:bCs/>
          <w:smallCaps w:val="0"/>
          <w:color w:val="000000"/>
        </w:rPr>
      </w:pPr>
      <w:r>
        <w:rPr>
          <w:rFonts w:ascii="Arial" w:hAnsi="Arial"/>
          <w:b/>
          <w:bCs/>
          <w:smallCaps w:val="0"/>
          <w:color w:val="0000FF"/>
        </w:rPr>
        <w:t>Attributes</w:t>
      </w:r>
      <w:r>
        <w:rPr>
          <w:rFonts w:ascii="Arial" w:hAnsi="Arial" w:cs="Arial"/>
          <w:b/>
          <w:bCs/>
          <w:smallCaps w:val="0"/>
          <w:color w:val="0000FF"/>
        </w:rPr>
        <w:t xml:space="preserve"> </w:t>
      </w:r>
    </w:p>
    <w:p w14:paraId="5FA4DF8C" w14:textId="77777777" w:rsidR="00024E6A" w:rsidRDefault="00024E6A" w:rsidP="00EC5A46">
      <w:pPr>
        <w:pStyle w:val="Sommario1"/>
      </w:pPr>
    </w:p>
    <w:tbl>
      <w:tblPr>
        <w:tblW w:w="8995" w:type="dxa"/>
        <w:tblInd w:w="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71"/>
        <w:gridCol w:w="1542"/>
        <w:gridCol w:w="585"/>
        <w:gridCol w:w="4797"/>
      </w:tblGrid>
      <w:tr w:rsidR="00024E6A" w:rsidRPr="00EC5A46" w14:paraId="6FB4CF49" w14:textId="77777777" w:rsidTr="00024E6A">
        <w:tc>
          <w:tcPr>
            <w:tcW w:w="2071" w:type="dxa"/>
          </w:tcPr>
          <w:p w14:paraId="5320E975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Attribute/Logical Rolename</w:t>
            </w:r>
          </w:p>
        </w:tc>
        <w:tc>
          <w:tcPr>
            <w:tcW w:w="1542" w:type="dxa"/>
          </w:tcPr>
          <w:p w14:paraId="30A9010D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Datatype</w:t>
            </w:r>
          </w:p>
        </w:tc>
        <w:tc>
          <w:tcPr>
            <w:tcW w:w="585" w:type="dxa"/>
          </w:tcPr>
          <w:p w14:paraId="5E9A1781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Null</w:t>
            </w:r>
          </w:p>
        </w:tc>
        <w:tc>
          <w:tcPr>
            <w:tcW w:w="4797" w:type="dxa"/>
          </w:tcPr>
          <w:p w14:paraId="58848A27" w14:textId="77777777" w:rsidR="00024E6A" w:rsidRPr="00EC5A46" w:rsidRDefault="00024E6A" w:rsidP="00024E6A">
            <w:pPr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/>
                <w:bCs/>
                <w:sz w:val="20"/>
                <w:szCs w:val="20"/>
              </w:rPr>
              <w:t>Definition</w:t>
            </w:r>
          </w:p>
        </w:tc>
      </w:tr>
      <w:tr w:rsidR="00BB2A93" w:rsidRPr="00EC5A46" w14:paraId="6DA88A92" w14:textId="77777777" w:rsidTr="00024E6A">
        <w:tc>
          <w:tcPr>
            <w:tcW w:w="2071" w:type="dxa"/>
          </w:tcPr>
          <w:p w14:paraId="3FDCC0E4" w14:textId="45DE3815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ID_ATTO_AMMI</w:t>
            </w:r>
          </w:p>
        </w:tc>
        <w:tc>
          <w:tcPr>
            <w:tcW w:w="1542" w:type="dxa"/>
          </w:tcPr>
          <w:p w14:paraId="12E0D05C" w14:textId="791A5CDC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5A6119E" w14:textId="03695EF5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5EFEBD14" w14:textId="7C6C9A5E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atto amministrativo</w:t>
            </w:r>
          </w:p>
        </w:tc>
      </w:tr>
      <w:tr w:rsidR="00BB2A93" w:rsidRPr="00EC5A46" w14:paraId="60F38BF4" w14:textId="77777777" w:rsidTr="00024E6A">
        <w:tc>
          <w:tcPr>
            <w:tcW w:w="2071" w:type="dxa"/>
          </w:tcPr>
          <w:p w14:paraId="06810A8D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ID_PARC</w:t>
            </w:r>
          </w:p>
        </w:tc>
        <w:tc>
          <w:tcPr>
            <w:tcW w:w="1542" w:type="dxa"/>
          </w:tcPr>
          <w:p w14:paraId="1F7E6D69" w14:textId="77777777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03812BC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12339BFA" w14:textId="77777777" w:rsidR="00BB2A93" w:rsidRPr="00EC5A46" w:rsidRDefault="00BB2A93" w:rsidP="00BB2A93">
            <w:pPr>
              <w:rPr>
                <w:rFonts w:ascii="Calibri" w:hAnsi="Calibri" w:cs="Calibri"/>
                <w:bCs/>
                <w:sz w:val="20"/>
                <w:szCs w:val="20"/>
              </w:rPr>
            </w:pPr>
            <w:r w:rsidRPr="00EC5A46">
              <w:rPr>
                <w:rFonts w:ascii="Calibri" w:hAnsi="Calibri" w:cs="Calibri"/>
                <w:bCs/>
                <w:sz w:val="20"/>
                <w:szCs w:val="20"/>
              </w:rPr>
              <w:t>Identificativo univoco della parcella</w:t>
            </w:r>
          </w:p>
        </w:tc>
      </w:tr>
      <w:tr w:rsidR="00BB2A93" w:rsidRPr="00EC5A46" w14:paraId="4B352BD1" w14:textId="77777777" w:rsidTr="00024E6A">
        <w:tc>
          <w:tcPr>
            <w:tcW w:w="2071" w:type="dxa"/>
            <w:vAlign w:val="bottom"/>
          </w:tcPr>
          <w:p w14:paraId="36B1916D" w14:textId="4D383977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t>COD_COLT</w:t>
            </w:r>
          </w:p>
        </w:tc>
        <w:tc>
          <w:tcPr>
            <w:tcW w:w="1542" w:type="dxa"/>
            <w:vAlign w:val="bottom"/>
          </w:tcPr>
          <w:p w14:paraId="5524C582" w14:textId="3BD5E203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VARCHAR2(100)</w:t>
            </w:r>
          </w:p>
        </w:tc>
        <w:tc>
          <w:tcPr>
            <w:tcW w:w="585" w:type="dxa"/>
          </w:tcPr>
          <w:p w14:paraId="7EB9EDEE" w14:textId="77777777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3DE9BE45" w14:textId="202699F7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Theme="minorHAnsi" w:hAnsiTheme="minorHAnsi" w:cs="Calibri"/>
                <w:sz w:val="20"/>
                <w:szCs w:val="20"/>
              </w:rPr>
              <w:t>Codice coltivazione</w:t>
            </w:r>
          </w:p>
        </w:tc>
      </w:tr>
      <w:tr w:rsidR="00BB2A93" w:rsidRPr="00EC5A46" w14:paraId="22436DB2" w14:textId="77777777" w:rsidTr="00024E6A">
        <w:tc>
          <w:tcPr>
            <w:tcW w:w="2071" w:type="dxa"/>
            <w:vAlign w:val="bottom"/>
          </w:tcPr>
          <w:p w14:paraId="2ED1DBCA" w14:textId="52C48358" w:rsidR="00BB2A93" w:rsidRPr="00EC5A46" w:rsidRDefault="00BB2A93" w:rsidP="00BB2A93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Theme="minorHAnsi" w:hAnsiTheme="minorHAnsi"/>
                <w:color w:val="000000"/>
                <w:sz w:val="20"/>
                <w:szCs w:val="20"/>
              </w:rPr>
              <w:t>ID_ORPA</w:t>
            </w:r>
          </w:p>
        </w:tc>
        <w:tc>
          <w:tcPr>
            <w:tcW w:w="1542" w:type="dxa"/>
            <w:vAlign w:val="bottom"/>
          </w:tcPr>
          <w:p w14:paraId="43E9AAB4" w14:textId="2EE12DB6" w:rsidR="00BB2A93" w:rsidRPr="00EC5A46" w:rsidRDefault="00BB2A93" w:rsidP="00BB2A93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76468F75" w14:textId="0FA379B5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BFA7411" w14:textId="705D5C79" w:rsidR="00BB2A93" w:rsidRPr="00EC5A46" w:rsidRDefault="00BB2A93" w:rsidP="00BB2A93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 w:cs="Calibri"/>
                <w:sz w:val="20"/>
                <w:szCs w:val="20"/>
              </w:rPr>
              <w:t>Codice nazionale dell’organismo pagatore (Tabella 5.9.16)</w:t>
            </w:r>
          </w:p>
        </w:tc>
      </w:tr>
      <w:tr w:rsidR="00AD4937" w:rsidRPr="00EC5A46" w14:paraId="158AEBFA" w14:textId="77777777" w:rsidTr="00B10C5A">
        <w:tc>
          <w:tcPr>
            <w:tcW w:w="2071" w:type="dxa"/>
          </w:tcPr>
          <w:p w14:paraId="032A6E76" w14:textId="7C9D8EED" w:rsidR="00AD4937" w:rsidRPr="00EC5A46" w:rsidRDefault="00AD4937" w:rsidP="00AD4937">
            <w:pPr>
              <w:rPr>
                <w:rFonts w:asciiTheme="minorHAnsi" w:hAnsiTheme="minorHAns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PRG_PARC</w:t>
            </w:r>
          </w:p>
        </w:tc>
        <w:tc>
          <w:tcPr>
            <w:tcW w:w="1542" w:type="dxa"/>
          </w:tcPr>
          <w:p w14:paraId="0DDC51D4" w14:textId="4381247E" w:rsidR="00AD4937" w:rsidRPr="00EC5A46" w:rsidRDefault="00AD4937" w:rsidP="00AD4937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NUMBER</w:t>
            </w:r>
          </w:p>
        </w:tc>
        <w:tc>
          <w:tcPr>
            <w:tcW w:w="585" w:type="dxa"/>
          </w:tcPr>
          <w:p w14:paraId="583BE4E5" w14:textId="4C61BC21" w:rsidR="00AD4937" w:rsidRPr="00EC5A46" w:rsidRDefault="00AD4937" w:rsidP="00AD4937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N</w:t>
            </w:r>
          </w:p>
        </w:tc>
        <w:tc>
          <w:tcPr>
            <w:tcW w:w="4797" w:type="dxa"/>
          </w:tcPr>
          <w:p w14:paraId="0CC8FC7C" w14:textId="39232DD8" w:rsidR="00AD4937" w:rsidRPr="00EC5A46" w:rsidRDefault="00AD4937" w:rsidP="00AD4937">
            <w:pPr>
              <w:ind w:right="-18"/>
              <w:rPr>
                <w:rFonts w:ascii="Calibri" w:hAnsi="Calibri" w:cs="Calibri"/>
                <w:sz w:val="20"/>
                <w:szCs w:val="20"/>
              </w:rPr>
            </w:pPr>
            <w:r w:rsidRPr="00EC5A46">
              <w:rPr>
                <w:rFonts w:ascii="Calibri" w:hAnsi="Calibri"/>
                <w:color w:val="000000"/>
                <w:sz w:val="20"/>
                <w:szCs w:val="20"/>
              </w:rPr>
              <w:t>Progressivo numerico univoco</w:t>
            </w:r>
            <w:r w:rsidR="007E4BF1">
              <w:rPr>
                <w:rFonts w:ascii="Calibri" w:hAnsi="Calibri"/>
                <w:color w:val="000000"/>
                <w:sz w:val="20"/>
                <w:szCs w:val="20"/>
              </w:rPr>
              <w:t xml:space="preserve"> della parcella</w:t>
            </w:r>
          </w:p>
        </w:tc>
      </w:tr>
    </w:tbl>
    <w:p w14:paraId="51DEC718" w14:textId="77777777" w:rsidR="003C7354" w:rsidRDefault="003C7354" w:rsidP="007C2D8B"/>
    <w:p w14:paraId="6A88B936" w14:textId="77777777" w:rsidR="00147721" w:rsidRDefault="00147721">
      <w:r>
        <w:br w:type="page"/>
      </w:r>
    </w:p>
    <w:p w14:paraId="1A363020" w14:textId="77777777" w:rsidR="00147721" w:rsidRDefault="00147721" w:rsidP="00147721">
      <w:pPr>
        <w:pStyle w:val="Titolo2"/>
      </w:pPr>
      <w:bookmarkStart w:id="31" w:name="_Toc497919804"/>
      <w:r>
        <w:lastRenderedPageBreak/>
        <w:t>Decodifiche: Tabelle di Catalogo</w:t>
      </w:r>
      <w:bookmarkEnd w:id="31"/>
    </w:p>
    <w:p w14:paraId="2BE0F77F" w14:textId="77777777" w:rsidR="00147721" w:rsidRPr="000E1B64" w:rsidRDefault="00147721" w:rsidP="00147721">
      <w:pPr>
        <w:pStyle w:val="Titolo3"/>
      </w:pPr>
      <w:bookmarkStart w:id="32" w:name="_Toc497919805"/>
      <w:r w:rsidRPr="000E1B64">
        <w:t>Tipo di Semina</w:t>
      </w:r>
      <w:bookmarkEnd w:id="32"/>
    </w:p>
    <w:p w14:paraId="70837BA1" w14:textId="77777777" w:rsidR="00147721" w:rsidRPr="000E1B64" w:rsidRDefault="00147721" w:rsidP="00147721">
      <w:pPr>
        <w:pStyle w:val="Corpotesto"/>
      </w:pPr>
    </w:p>
    <w:tbl>
      <w:tblPr>
        <w:tblW w:w="30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320"/>
      </w:tblGrid>
      <w:tr w:rsidR="00147721" w:rsidRPr="000E1B64" w14:paraId="39CC1233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F2ACE0A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82F4DE5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74F59F7F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2F75B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70023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84D2D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TRADIZIONALE</w:t>
            </w:r>
          </w:p>
        </w:tc>
      </w:tr>
      <w:tr w:rsidR="00147721" w:rsidRPr="000E1B64" w14:paraId="35761BEB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4B790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70024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2BC80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SU SODO</w:t>
            </w:r>
          </w:p>
        </w:tc>
      </w:tr>
      <w:tr w:rsidR="00147721" w:rsidRPr="000E1B64" w14:paraId="39C5D7C9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9E0A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70025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C96E6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MINIMUM TILLAGE</w:t>
            </w:r>
          </w:p>
        </w:tc>
      </w:tr>
      <w:tr w:rsidR="00147721" w14:paraId="0CF9B15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418F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70026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E27CD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PRATICHE EQUIVALENTI</w:t>
            </w:r>
          </w:p>
        </w:tc>
      </w:tr>
    </w:tbl>
    <w:p w14:paraId="62148C6D" w14:textId="77777777" w:rsidR="00147721" w:rsidRDefault="00147721" w:rsidP="00147721">
      <w:pPr>
        <w:pStyle w:val="Corpotesto"/>
      </w:pPr>
    </w:p>
    <w:p w14:paraId="495C122E" w14:textId="77777777" w:rsidR="00147721" w:rsidRDefault="00147721" w:rsidP="00147721">
      <w:pPr>
        <w:pStyle w:val="Titolo3"/>
      </w:pPr>
      <w:bookmarkStart w:id="33" w:name="_Toc497919806"/>
      <w:r>
        <w:t>Tipo di Irrigazione</w:t>
      </w:r>
      <w:bookmarkEnd w:id="33"/>
    </w:p>
    <w:p w14:paraId="6C324DB8" w14:textId="77777777" w:rsidR="00147721" w:rsidRDefault="00147721" w:rsidP="00147721">
      <w:pPr>
        <w:pStyle w:val="Corpotesto"/>
      </w:pPr>
    </w:p>
    <w:tbl>
      <w:tblPr>
        <w:tblW w:w="34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740"/>
      </w:tblGrid>
      <w:tr w:rsidR="00147721" w:rsidRPr="000E1B64" w14:paraId="07A24C38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0DC71F8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40D271E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5828500A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2BB29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4151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3044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NON RILEVATO</w:t>
            </w:r>
          </w:p>
        </w:tc>
      </w:tr>
      <w:tr w:rsidR="00147721" w:rsidRPr="000E1B64" w14:paraId="3FDC4340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3829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4152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50D4E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NON IRRIGATO</w:t>
            </w:r>
          </w:p>
        </w:tc>
      </w:tr>
      <w:tr w:rsidR="00147721" w:rsidRPr="000E1B64" w14:paraId="275903AF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CC6E5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4153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6EE1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IRRIGATO</w:t>
            </w:r>
          </w:p>
        </w:tc>
      </w:tr>
      <w:tr w:rsidR="00147721" w:rsidRPr="000E1B64" w14:paraId="1E00126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F2677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4154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354FC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SCORRIMENTO O A CONCHE</w:t>
            </w:r>
          </w:p>
        </w:tc>
      </w:tr>
      <w:tr w:rsidR="00147721" w:rsidRPr="000E1B64" w14:paraId="1B3D91FC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EBE81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4155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F2079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GOCCIA</w:t>
            </w:r>
          </w:p>
        </w:tc>
      </w:tr>
      <w:tr w:rsidR="00147721" w14:paraId="492F9C0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623BA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4156</w:t>
            </w:r>
          </w:p>
        </w:tc>
        <w:tc>
          <w:tcPr>
            <w:tcW w:w="2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54C5F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ASPERSIONE</w:t>
            </w:r>
          </w:p>
        </w:tc>
      </w:tr>
    </w:tbl>
    <w:p w14:paraId="42815EE8" w14:textId="77777777" w:rsidR="00147721" w:rsidRDefault="00147721" w:rsidP="00147721">
      <w:pPr>
        <w:pStyle w:val="Corpotesto"/>
      </w:pPr>
    </w:p>
    <w:p w14:paraId="7822D281" w14:textId="77777777" w:rsidR="00147721" w:rsidRPr="000E1B64" w:rsidRDefault="00147721" w:rsidP="00147721">
      <w:pPr>
        <w:pStyle w:val="Titolo3"/>
      </w:pPr>
      <w:bookmarkStart w:id="34" w:name="_Toc497919807"/>
      <w:r w:rsidRPr="000E1B64">
        <w:t>Destinazioni Produttive</w:t>
      </w:r>
      <w:bookmarkEnd w:id="34"/>
    </w:p>
    <w:p w14:paraId="6AF2921A" w14:textId="77777777" w:rsidR="00147721" w:rsidRPr="000E1B64" w:rsidRDefault="00147721" w:rsidP="00147721">
      <w:pPr>
        <w:pStyle w:val="Corpotesto"/>
      </w:pPr>
    </w:p>
    <w:tbl>
      <w:tblPr>
        <w:tblW w:w="36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2900"/>
      </w:tblGrid>
      <w:tr w:rsidR="00147721" w:rsidRPr="000E1B64" w14:paraId="02301F96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6DBD75E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2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AE22EF3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4A91B47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861FC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4171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3C5A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PRODUZIONE DI UVA</w:t>
            </w:r>
          </w:p>
        </w:tc>
      </w:tr>
      <w:tr w:rsidR="00147721" w:rsidRPr="000E1B64" w14:paraId="0859658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4A434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4172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C3E93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VITI DA INNESTARE</w:t>
            </w:r>
          </w:p>
        </w:tc>
      </w:tr>
      <w:tr w:rsidR="00147721" w:rsidRPr="000E1B64" w14:paraId="0CD37B2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86A2B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4173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DDF12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VIVAISMO</w:t>
            </w:r>
          </w:p>
        </w:tc>
      </w:tr>
      <w:tr w:rsidR="00147721" w:rsidRPr="000E1B64" w14:paraId="1CC939C0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830D4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4174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60E8F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RICERCA E SPERIMENTAZIONE</w:t>
            </w:r>
          </w:p>
        </w:tc>
      </w:tr>
      <w:tr w:rsidR="00147721" w14:paraId="4A7D2F04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93E42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4175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65D11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USO FAMILIARE</w:t>
            </w:r>
          </w:p>
        </w:tc>
      </w:tr>
    </w:tbl>
    <w:p w14:paraId="3F817E20" w14:textId="77777777" w:rsidR="00147721" w:rsidRDefault="00147721" w:rsidP="00147721">
      <w:pPr>
        <w:pStyle w:val="Corpotesto"/>
      </w:pPr>
    </w:p>
    <w:p w14:paraId="65D06B03" w14:textId="77777777" w:rsidR="00147721" w:rsidRPr="000E1B64" w:rsidRDefault="00147721" w:rsidP="004B29B1">
      <w:pPr>
        <w:pStyle w:val="Titolo3"/>
      </w:pPr>
      <w:bookmarkStart w:id="35" w:name="_Toc497919808"/>
      <w:r w:rsidRPr="000E1B64">
        <w:t>Fase di Allevamento</w:t>
      </w:r>
      <w:bookmarkEnd w:id="35"/>
    </w:p>
    <w:p w14:paraId="07A646AF" w14:textId="77777777" w:rsidR="00147721" w:rsidRPr="000E1B64" w:rsidRDefault="00147721"/>
    <w:tbl>
      <w:tblPr>
        <w:tblW w:w="2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1840"/>
      </w:tblGrid>
      <w:tr w:rsidR="00147721" w:rsidRPr="000E1B64" w14:paraId="4553DFA3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F24CF7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7F6BB5" w14:textId="77777777" w:rsidR="00147721" w:rsidRPr="000E1B6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0E1B64" w14:paraId="0D54A9A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744BC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70020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4B5F1" w14:textId="77777777" w:rsidR="00147721" w:rsidRPr="000E1B6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PRODUTTIVO</w:t>
            </w:r>
          </w:p>
        </w:tc>
      </w:tr>
      <w:tr w:rsidR="00147721" w14:paraId="69953D9B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C5F7B" w14:textId="77777777" w:rsidR="00147721" w:rsidRPr="000E1B6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0E1B64">
              <w:rPr>
                <w:rFonts w:ascii="Calibri" w:hAnsi="Calibri"/>
                <w:color w:val="000000"/>
                <w:sz w:val="22"/>
                <w:szCs w:val="22"/>
              </w:rPr>
              <w:t>70021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7AAEF" w14:textId="2E4DD9EA" w:rsidR="00147721" w:rsidRDefault="000E1B6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NON PRODUTTIVO</w:t>
            </w:r>
          </w:p>
        </w:tc>
      </w:tr>
    </w:tbl>
    <w:p w14:paraId="1D6958A6" w14:textId="77777777" w:rsidR="00147721" w:rsidRDefault="00147721"/>
    <w:p w14:paraId="6D7A9D03" w14:textId="77777777" w:rsidR="00147721" w:rsidRDefault="00147721"/>
    <w:p w14:paraId="13E66B96" w14:textId="77777777" w:rsidR="00147721" w:rsidRDefault="00147721"/>
    <w:p w14:paraId="09BA17C3" w14:textId="77777777" w:rsidR="00147721" w:rsidRDefault="00147721"/>
    <w:p w14:paraId="432E4525" w14:textId="77777777" w:rsidR="00147721" w:rsidRDefault="00147721"/>
    <w:p w14:paraId="611F63D9" w14:textId="77777777" w:rsidR="00147721" w:rsidRPr="00A46B14" w:rsidRDefault="00147721" w:rsidP="00147721">
      <w:pPr>
        <w:pStyle w:val="Titolo3"/>
      </w:pPr>
      <w:bookmarkStart w:id="36" w:name="_Toc497919809"/>
      <w:r w:rsidRPr="00A46B14">
        <w:lastRenderedPageBreak/>
        <w:t>Rotazione Colturale</w:t>
      </w:r>
      <w:bookmarkEnd w:id="36"/>
    </w:p>
    <w:p w14:paraId="0C4659A5" w14:textId="77777777" w:rsidR="00147721" w:rsidRPr="00A46B14" w:rsidRDefault="00147721"/>
    <w:p w14:paraId="01E9D24E" w14:textId="77777777" w:rsidR="00147721" w:rsidRPr="00A46B14" w:rsidRDefault="00147721"/>
    <w:tbl>
      <w:tblPr>
        <w:tblW w:w="2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1480"/>
      </w:tblGrid>
      <w:tr w:rsidR="00147721" w:rsidRPr="00A46B14" w14:paraId="7D0521AC" w14:textId="77777777" w:rsidTr="00147721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235B921" w14:textId="77777777" w:rsidR="00147721" w:rsidRPr="00A46B1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20BE2B5" w14:textId="77777777" w:rsidR="00147721" w:rsidRPr="00A46B14" w:rsidRDefault="0014772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47721" w:rsidRPr="00A46B14" w14:paraId="74064AD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9B992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0FA11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Non dichiarato</w:t>
            </w:r>
          </w:p>
        </w:tc>
      </w:tr>
      <w:tr w:rsidR="00147721" w:rsidRPr="00A46B14" w14:paraId="0D30F672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142AA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74EA6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Ortivo</w:t>
            </w:r>
          </w:p>
        </w:tc>
      </w:tr>
      <w:tr w:rsidR="00147721" w:rsidRPr="00A46B14" w14:paraId="0BFEFEC7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B3979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8AA6D" w14:textId="77777777" w:rsidR="00147721" w:rsidRPr="00A46B14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Seminativo</w:t>
            </w:r>
          </w:p>
        </w:tc>
      </w:tr>
      <w:tr w:rsidR="00147721" w14:paraId="376DA0C6" w14:textId="77777777" w:rsidTr="00147721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0D06A" w14:textId="77777777" w:rsidR="00147721" w:rsidRPr="00A46B14" w:rsidRDefault="0014772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84E38" w14:textId="77777777" w:rsidR="00147721" w:rsidRDefault="0014772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Assente</w:t>
            </w:r>
          </w:p>
        </w:tc>
      </w:tr>
    </w:tbl>
    <w:p w14:paraId="03BD8B19" w14:textId="77777777" w:rsidR="00147721" w:rsidRDefault="00147721"/>
    <w:p w14:paraId="198DF648" w14:textId="77777777" w:rsidR="00147721" w:rsidRDefault="00147721"/>
    <w:p w14:paraId="762DE478" w14:textId="77777777" w:rsidR="00147721" w:rsidRPr="00A46B14" w:rsidRDefault="00147721" w:rsidP="004B29B1">
      <w:pPr>
        <w:pStyle w:val="Titolo3"/>
      </w:pPr>
      <w:bookmarkStart w:id="37" w:name="_Toc497919810"/>
      <w:r w:rsidRPr="00A46B14">
        <w:t>Forma di Allevamento</w:t>
      </w:r>
      <w:bookmarkEnd w:id="37"/>
    </w:p>
    <w:p w14:paraId="59A2D843" w14:textId="77777777" w:rsidR="00147721" w:rsidRPr="00A46B14" w:rsidRDefault="00147721"/>
    <w:tbl>
      <w:tblPr>
        <w:tblW w:w="538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427"/>
      </w:tblGrid>
      <w:tr w:rsidR="00CB5791" w:rsidRPr="00A46B14" w14:paraId="1BE36B95" w14:textId="77777777" w:rsidTr="00CB5791">
        <w:trPr>
          <w:trHeight w:val="31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6E0B4"/>
            <w:noWrap/>
            <w:vAlign w:val="center"/>
            <w:hideMark/>
          </w:tcPr>
          <w:p w14:paraId="5354FF94" w14:textId="77777777" w:rsidR="00CB5791" w:rsidRPr="00A46B14" w:rsidRDefault="00CB579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6E0B4"/>
            <w:noWrap/>
            <w:vAlign w:val="center"/>
            <w:hideMark/>
          </w:tcPr>
          <w:p w14:paraId="7EDDBE88" w14:textId="77777777" w:rsidR="00CB5791" w:rsidRPr="00A46B14" w:rsidRDefault="00CB579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CB5791" w:rsidRPr="00A46B14" w14:paraId="6EF0BC8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A2F67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D6FE9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DOPPIO ASSE (BIBAUM)</w:t>
            </w:r>
          </w:p>
        </w:tc>
      </w:tr>
      <w:tr w:rsidR="00CB5791" w:rsidRPr="00A46B14" w14:paraId="4F2D0ED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7DFF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BA1E6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FUSETTO (SPINDLE)</w:t>
            </w:r>
          </w:p>
        </w:tc>
      </w:tr>
      <w:tr w:rsidR="00CB5791" w:rsidRPr="00A46B14" w14:paraId="264D101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9E20A6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57470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PALMETTA</w:t>
            </w:r>
          </w:p>
        </w:tc>
      </w:tr>
      <w:tr w:rsidR="00CB5791" w:rsidRPr="00A46B14" w14:paraId="14D342E4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6F2AC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CA029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SOLAXE</w:t>
            </w:r>
          </w:p>
        </w:tc>
      </w:tr>
      <w:tr w:rsidR="00CB5791" w:rsidRPr="00A46B14" w14:paraId="331B0E4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B9CFF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6CE85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FUSETTO</w:t>
            </w:r>
          </w:p>
        </w:tc>
      </w:tr>
      <w:tr w:rsidR="00CB5791" w:rsidRPr="00A46B14" w14:paraId="4A7C4E6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FE9EC5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1DA62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FORMA A V</w:t>
            </w:r>
          </w:p>
        </w:tc>
      </w:tr>
      <w:tr w:rsidR="00CB5791" w:rsidRPr="00A46B14" w14:paraId="3E107FBC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7D72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70078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64B21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N.D.</w:t>
            </w:r>
          </w:p>
        </w:tc>
      </w:tr>
      <w:tr w:rsidR="00CB5791" w:rsidRPr="00A46B14" w14:paraId="0E509DC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11A7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70079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608EB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CORDONE SPERONATO</w:t>
            </w:r>
          </w:p>
        </w:tc>
      </w:tr>
      <w:tr w:rsidR="00CB5791" w:rsidRPr="00A46B14" w14:paraId="352384B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C1F98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8F14F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ALBERELLO - GUYOT</w:t>
            </w:r>
          </w:p>
        </w:tc>
      </w:tr>
      <w:tr w:rsidR="00CB5791" w:rsidRPr="00A46B14" w14:paraId="26863B1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A85E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39F55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N.D.</w:t>
            </w:r>
          </w:p>
        </w:tc>
      </w:tr>
      <w:tr w:rsidR="00CB5791" w:rsidRPr="00A46B14" w14:paraId="37D3EC3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94A597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A13DF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CORDONE SPERONATO</w:t>
            </w:r>
          </w:p>
        </w:tc>
      </w:tr>
      <w:tr w:rsidR="00CB5791" w:rsidRPr="00A46B14" w14:paraId="0970A9E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1A3453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564A6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 GUYOT</w:t>
            </w:r>
          </w:p>
        </w:tc>
      </w:tr>
      <w:tr w:rsidR="00CB5791" w:rsidRPr="00A46B14" w14:paraId="7437711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33F3D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1F5CC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ARCHETTO</w:t>
            </w:r>
          </w:p>
        </w:tc>
      </w:tr>
      <w:tr w:rsidR="00CB5791" w:rsidRPr="00A46B14" w14:paraId="6CFC04D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F9A88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C295D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CAPOVOLTO DOPPIO</w:t>
            </w:r>
          </w:p>
        </w:tc>
      </w:tr>
      <w:tr w:rsidR="00CB5791" w:rsidRPr="00A46B14" w14:paraId="2254B22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51B559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A6CEB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CAZENAVE</w:t>
            </w:r>
          </w:p>
        </w:tc>
      </w:tr>
      <w:tr w:rsidR="00CB5791" w:rsidRPr="00A46B14" w14:paraId="6E24E9E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431EB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FE342F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SYLVOZ</w:t>
            </w:r>
          </w:p>
        </w:tc>
      </w:tr>
      <w:tr w:rsidR="00CB5791" w:rsidRPr="00A46B14" w14:paraId="642D1B2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2D51D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A9EE6F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CASARSA</w:t>
            </w:r>
          </w:p>
        </w:tc>
      </w:tr>
      <w:tr w:rsidR="00CB5791" w:rsidRPr="00A46B14" w14:paraId="6178F91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776057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70089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B7B3C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CAPPUCCINA</w:t>
            </w:r>
          </w:p>
        </w:tc>
      </w:tr>
      <w:tr w:rsidR="00CB5791" w:rsidRPr="00A46B14" w14:paraId="4EEDE8B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F9B83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1DA27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MIOTTO</w:t>
            </w:r>
          </w:p>
        </w:tc>
      </w:tr>
      <w:tr w:rsidR="00CB5791" w:rsidRPr="00A46B14" w14:paraId="7BD3870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05DDF9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2147F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DUPLEX</w:t>
            </w:r>
          </w:p>
        </w:tc>
      </w:tr>
      <w:tr w:rsidR="00CB5791" w:rsidRPr="00A46B14" w14:paraId="5D63A06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F01AB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3EC6F6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G.D.C.</w:t>
            </w:r>
          </w:p>
        </w:tc>
      </w:tr>
      <w:tr w:rsidR="00CB5791" w:rsidRPr="00A46B14" w14:paraId="55CBD0A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0DBC3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F9EB7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CORTINA</w:t>
            </w:r>
          </w:p>
        </w:tc>
      </w:tr>
      <w:tr w:rsidR="00CB5791" w:rsidRPr="00A46B14" w14:paraId="0C22308A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10AA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64191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MAGGIORINO</w:t>
            </w:r>
          </w:p>
        </w:tc>
      </w:tr>
      <w:tr w:rsidR="00CB5791" w:rsidRPr="00A46B14" w14:paraId="48F15921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ACDAA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4DEFB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ALBERELLO PUGLIESE MODIFICATO</w:t>
            </w:r>
          </w:p>
        </w:tc>
      </w:tr>
      <w:tr w:rsidR="00CB5791" w:rsidRPr="00A46B14" w14:paraId="13CE194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F51C2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470D1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TESTUCCHIO</w:t>
            </w:r>
          </w:p>
        </w:tc>
      </w:tr>
      <w:tr w:rsidR="00CB5791" w:rsidRPr="00A46B14" w14:paraId="2FA2C5CF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AC7E4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7445B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SMART</w:t>
            </w:r>
          </w:p>
        </w:tc>
      </w:tr>
      <w:tr w:rsidR="00CB5791" w:rsidRPr="00A46B14" w14:paraId="2C43966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8B719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925E98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ALBERATA</w:t>
            </w:r>
          </w:p>
        </w:tc>
      </w:tr>
      <w:tr w:rsidR="00CB5791" w:rsidRPr="00A46B14" w14:paraId="0FE9834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EED00E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70099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B0779C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SPALLIERA - CORDONE LIBERO</w:t>
            </w:r>
          </w:p>
        </w:tc>
      </w:tr>
      <w:tr w:rsidR="00CB5791" w:rsidRPr="00A46B14" w14:paraId="675D847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5EDC7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3CA39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N.D.</w:t>
            </w:r>
          </w:p>
        </w:tc>
      </w:tr>
      <w:tr w:rsidR="00CB5791" w:rsidRPr="00A46B14" w14:paraId="51130E75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AFBF8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70101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540A1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TENDONE</w:t>
            </w:r>
          </w:p>
        </w:tc>
      </w:tr>
      <w:tr w:rsidR="00CB5791" w:rsidRPr="00A46B14" w14:paraId="30BE751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1E880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545E9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</w:t>
            </w:r>
          </w:p>
        </w:tc>
      </w:tr>
      <w:tr w:rsidR="00CB5791" w:rsidRPr="00A46B14" w14:paraId="403E9DEB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9FCFB3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EFCAA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RAGGI O BELUSSI</w:t>
            </w:r>
          </w:p>
        </w:tc>
      </w:tr>
      <w:tr w:rsidR="00CB5791" w:rsidRPr="00A46B14" w14:paraId="5C2E4F83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3D291F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5F618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ABRUZZESE</w:t>
            </w:r>
          </w:p>
        </w:tc>
      </w:tr>
      <w:tr w:rsidR="00CB5791" w:rsidRPr="00A46B14" w14:paraId="3C5EE38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AD4701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89D937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VERONESE</w:t>
            </w:r>
          </w:p>
        </w:tc>
      </w:tr>
      <w:tr w:rsidR="00CB5791" w:rsidRPr="00A46B14" w14:paraId="1D2B1290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B9600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C63D5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TRENTINA SEMPLICE</w:t>
            </w:r>
          </w:p>
        </w:tc>
      </w:tr>
      <w:tr w:rsidR="00CB5791" w:rsidRPr="00A46B14" w14:paraId="748FB599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73D2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70107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5B0305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TRENTINA DOPPIA</w:t>
            </w:r>
          </w:p>
        </w:tc>
      </w:tr>
      <w:tr w:rsidR="00CB5791" w:rsidRPr="00A46B14" w14:paraId="33239C44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36A62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70108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919590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ORIZZONTALE - PERGOLA DISCONTINUA</w:t>
            </w:r>
          </w:p>
        </w:tc>
      </w:tr>
      <w:tr w:rsidR="00CB5791" w:rsidRPr="00A46B14" w14:paraId="0C9226C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2EA65B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B0E01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PIRAMIDE</w:t>
            </w:r>
          </w:p>
        </w:tc>
      </w:tr>
      <w:tr w:rsidR="00CB5791" w:rsidRPr="00A46B14" w14:paraId="3C73344E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E6784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05F4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PALMETTA LIBERA</w:t>
            </w:r>
          </w:p>
        </w:tc>
      </w:tr>
      <w:tr w:rsidR="00CB5791" w:rsidRPr="00A46B14" w14:paraId="208B75D3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AA593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70042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2CAA3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TATURA TRELLIS (Y)</w:t>
            </w:r>
          </w:p>
        </w:tc>
      </w:tr>
      <w:tr w:rsidR="00CB5791" w:rsidRPr="00A46B14" w14:paraId="25C9D2DD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33D1B5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70044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00CD1E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</w:t>
            </w:r>
          </w:p>
        </w:tc>
      </w:tr>
      <w:tr w:rsidR="00CB5791" w:rsidRPr="00A46B14" w14:paraId="2B39AF5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AB2F6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45F7A1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 RITARDATO (VASETTO)</w:t>
            </w:r>
          </w:p>
        </w:tc>
      </w:tr>
      <w:tr w:rsidR="00CB5791" w:rsidRPr="00A46B14" w14:paraId="205A5606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083388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70028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ADD893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ASSE CENTRALE</w:t>
            </w:r>
          </w:p>
        </w:tc>
      </w:tr>
      <w:tr w:rsidR="00CB5791" w:rsidRPr="00A46B14" w14:paraId="75F1F11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A2D6C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70029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159B42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BANDIERA</w:t>
            </w:r>
          </w:p>
        </w:tc>
      </w:tr>
      <w:tr w:rsidR="00CB5791" w:rsidRPr="00A46B14" w14:paraId="55E1D8A8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BAEF72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70045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780DE6D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VASO BASSO</w:t>
            </w:r>
          </w:p>
        </w:tc>
      </w:tr>
      <w:tr w:rsidR="00CB5791" w:rsidRPr="00A46B14" w14:paraId="2B775F82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4195CC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70030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1C9B1B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CANDELABRO</w:t>
            </w:r>
          </w:p>
        </w:tc>
      </w:tr>
      <w:tr w:rsidR="00CB5791" w:rsidRPr="00A46B14" w14:paraId="4A3E90B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97CC14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70031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7CEA8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DOPPIA PERGOLETTA</w:t>
            </w:r>
          </w:p>
        </w:tc>
      </w:tr>
      <w:tr w:rsidR="00CB5791" w:rsidRPr="00A46B14" w14:paraId="323FA7B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429B7D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70036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53F089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GDC</w:t>
            </w:r>
          </w:p>
        </w:tc>
      </w:tr>
      <w:tr w:rsidR="00CB5791" w14:paraId="1BB15F77" w14:textId="77777777" w:rsidTr="00CB5791">
        <w:trPr>
          <w:trHeight w:val="31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11D931" w14:textId="77777777" w:rsidR="00CB5791" w:rsidRPr="00A46B14" w:rsidRDefault="00CB5791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70043</w:t>
            </w:r>
          </w:p>
        </w:tc>
        <w:tc>
          <w:tcPr>
            <w:tcW w:w="44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C6121A" w14:textId="77777777" w:rsidR="00CB5791" w:rsidRPr="00A46B14" w:rsidRDefault="00CB579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46B14">
              <w:rPr>
                <w:rFonts w:ascii="Calibri" w:hAnsi="Calibri"/>
                <w:color w:val="000000"/>
                <w:sz w:val="22"/>
                <w:szCs w:val="22"/>
              </w:rPr>
              <w:t>TENDONE</w:t>
            </w:r>
          </w:p>
        </w:tc>
      </w:tr>
    </w:tbl>
    <w:p w14:paraId="2510922B" w14:textId="77777777" w:rsidR="00CB5791" w:rsidRDefault="00CB5791"/>
    <w:p w14:paraId="07C45251" w14:textId="77777777" w:rsidR="00CB5791" w:rsidRDefault="00CB5791"/>
    <w:p w14:paraId="692CE2EB" w14:textId="77777777" w:rsidR="000F09D3" w:rsidRPr="00264213" w:rsidRDefault="000F09D3" w:rsidP="000F09D3">
      <w:pPr>
        <w:pStyle w:val="Titolo3"/>
      </w:pPr>
      <w:bookmarkStart w:id="38" w:name="_Toc497919811"/>
      <w:r w:rsidRPr="00264213">
        <w:t>Codici OPR</w:t>
      </w:r>
      <w:bookmarkEnd w:id="38"/>
    </w:p>
    <w:p w14:paraId="7A0A3D6A" w14:textId="77777777" w:rsidR="000F09D3" w:rsidRPr="00264213" w:rsidRDefault="000F09D3"/>
    <w:p w14:paraId="75E308DC" w14:textId="77777777" w:rsidR="000F09D3" w:rsidRPr="00264213" w:rsidRDefault="000F09D3"/>
    <w:tbl>
      <w:tblPr>
        <w:tblW w:w="21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7"/>
        <w:gridCol w:w="1354"/>
      </w:tblGrid>
      <w:tr w:rsidR="000F09D3" w:rsidRPr="00264213" w14:paraId="24BA0837" w14:textId="77777777" w:rsidTr="000F09D3">
        <w:trPr>
          <w:trHeight w:val="300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1D7DBC8" w14:textId="77777777" w:rsidR="000F09D3" w:rsidRPr="00264213" w:rsidRDefault="000F09D3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11744DF" w14:textId="77777777" w:rsidR="000F09D3" w:rsidRPr="00264213" w:rsidRDefault="000F09D3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0F09D3" w:rsidRPr="00264213" w14:paraId="5003A16D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9DA5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IT08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AADA0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AGREA</w:t>
            </w:r>
          </w:p>
        </w:tc>
      </w:tr>
      <w:tr w:rsidR="000F09D3" w:rsidRPr="00264213" w14:paraId="6D0D553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A552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IT01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702A5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AGEA</w:t>
            </w:r>
          </w:p>
        </w:tc>
      </w:tr>
      <w:tr w:rsidR="000F09D3" w:rsidRPr="00264213" w14:paraId="1E91E474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A568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IT26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63A2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ARCEA</w:t>
            </w:r>
          </w:p>
        </w:tc>
      </w:tr>
      <w:tr w:rsidR="000F09D3" w:rsidRPr="00264213" w14:paraId="09E14771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5FA66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IT07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4071A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ARTEA</w:t>
            </w:r>
          </w:p>
        </w:tc>
      </w:tr>
      <w:tr w:rsidR="000F09D3" w:rsidRPr="00264213" w14:paraId="3273CF5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E691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IT05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30D58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AVEPA</w:t>
            </w:r>
          </w:p>
        </w:tc>
      </w:tr>
      <w:tr w:rsidR="000F09D3" w:rsidRPr="00264213" w14:paraId="2E07138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55B47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IT23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B682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OPLO</w:t>
            </w:r>
          </w:p>
        </w:tc>
      </w:tr>
      <w:tr w:rsidR="000F09D3" w:rsidRPr="00264213" w14:paraId="1B7D9842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42151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IT25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EF80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APPAG</w:t>
            </w:r>
          </w:p>
        </w:tc>
      </w:tr>
      <w:tr w:rsidR="000F09D3" w:rsidRPr="00264213" w14:paraId="01D6BF26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6D78C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IT24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7D8D9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OPPAB</w:t>
            </w:r>
          </w:p>
        </w:tc>
      </w:tr>
      <w:tr w:rsidR="000F09D3" w14:paraId="2B3F844C" w14:textId="77777777" w:rsidTr="000F09D3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FBEC4" w14:textId="77777777" w:rsidR="000F09D3" w:rsidRPr="0026421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IT10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63442" w14:textId="77777777" w:rsidR="000F09D3" w:rsidRDefault="000F09D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64213">
              <w:rPr>
                <w:rFonts w:ascii="Calibri" w:hAnsi="Calibri"/>
                <w:color w:val="000000"/>
                <w:sz w:val="22"/>
                <w:szCs w:val="22"/>
              </w:rPr>
              <w:t>ARPEA</w:t>
            </w:r>
          </w:p>
        </w:tc>
      </w:tr>
    </w:tbl>
    <w:p w14:paraId="3EC3138D" w14:textId="77777777" w:rsidR="00EE531A" w:rsidRDefault="00EE531A"/>
    <w:p w14:paraId="5CD1EE0C" w14:textId="77777777" w:rsidR="00EE531A" w:rsidRDefault="00312975" w:rsidP="00EE531A">
      <w:pPr>
        <w:pStyle w:val="Titolo3"/>
      </w:pPr>
      <w:bookmarkStart w:id="39" w:name="_Toc497919812"/>
      <w:r>
        <w:t>Tipo di Allevamento</w:t>
      </w:r>
      <w:bookmarkEnd w:id="39"/>
    </w:p>
    <w:p w14:paraId="7CA63CCA" w14:textId="77777777" w:rsidR="00312975" w:rsidRDefault="00312975" w:rsidP="00312975">
      <w:pPr>
        <w:pStyle w:val="Corpotesto"/>
      </w:pPr>
    </w:p>
    <w:tbl>
      <w:tblPr>
        <w:tblW w:w="642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460"/>
      </w:tblGrid>
      <w:tr w:rsidR="00312975" w14:paraId="482BC8AC" w14:textId="77777777" w:rsidTr="00312975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7709F2" w14:textId="77777777" w:rsidR="00312975" w:rsidRDefault="0031297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5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1C5466E" w14:textId="77777777" w:rsidR="00312975" w:rsidRDefault="0031297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312975" w14:paraId="445793C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E38B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384B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N.D.</w:t>
            </w:r>
          </w:p>
        </w:tc>
      </w:tr>
      <w:tr w:rsidR="00312975" w14:paraId="1CF581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D530B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7C2B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CORDONE SPERONATO</w:t>
            </w:r>
          </w:p>
        </w:tc>
      </w:tr>
      <w:tr w:rsidR="00312975" w14:paraId="6E68E2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1481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4103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7A31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ALBERELLO - GUYOT</w:t>
            </w:r>
          </w:p>
        </w:tc>
      </w:tr>
      <w:tr w:rsidR="00312975" w14:paraId="129BCE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4A1B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BAF9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N.D.</w:t>
            </w:r>
          </w:p>
        </w:tc>
      </w:tr>
      <w:tr w:rsidR="00312975" w14:paraId="5CBDD4B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9449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A320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CORDONE SPERONATO</w:t>
            </w:r>
          </w:p>
        </w:tc>
      </w:tr>
      <w:tr w:rsidR="00312975" w14:paraId="7A2CBC2F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7383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482D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GUYOT</w:t>
            </w:r>
          </w:p>
        </w:tc>
      </w:tr>
      <w:tr w:rsidR="00312975" w14:paraId="1163171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C52DC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3781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ARCHETTO</w:t>
            </w:r>
          </w:p>
        </w:tc>
      </w:tr>
      <w:tr w:rsidR="00312975" w14:paraId="1C017A4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8EC0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37DE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CAPOVOLTO</w:t>
            </w:r>
          </w:p>
        </w:tc>
      </w:tr>
      <w:tr w:rsidR="00312975" w14:paraId="11E79A1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BF51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4109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564C4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CAZENAVE</w:t>
            </w:r>
          </w:p>
        </w:tc>
      </w:tr>
      <w:tr w:rsidR="00312975" w14:paraId="17D3182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DA2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4627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SYLVOZ</w:t>
            </w:r>
          </w:p>
        </w:tc>
      </w:tr>
      <w:tr w:rsidR="00312975" w14:paraId="4426A966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323C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F7FC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CASARSA</w:t>
            </w:r>
          </w:p>
        </w:tc>
      </w:tr>
      <w:tr w:rsidR="00312975" w14:paraId="0D1F75E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D844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9341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CAPPUCCINO</w:t>
            </w:r>
          </w:p>
        </w:tc>
      </w:tr>
      <w:tr w:rsidR="00312975" w14:paraId="4798648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BC15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501F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MIOTTO</w:t>
            </w:r>
          </w:p>
        </w:tc>
      </w:tr>
      <w:tr w:rsidR="00312975" w14:paraId="1E2530EF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4565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151A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DUPLEX</w:t>
            </w:r>
          </w:p>
        </w:tc>
      </w:tr>
      <w:tr w:rsidR="00312975" w14:paraId="65726D08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2F115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76535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G.D.C.</w:t>
            </w:r>
          </w:p>
        </w:tc>
      </w:tr>
      <w:tr w:rsidR="00312975" w14:paraId="13396F51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DB06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48FB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CORTINA</w:t>
            </w:r>
          </w:p>
        </w:tc>
      </w:tr>
      <w:tr w:rsidR="00312975" w14:paraId="7C48316E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02D33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2CEE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MAGGIORINO</w:t>
            </w:r>
          </w:p>
        </w:tc>
      </w:tr>
      <w:tr w:rsidR="00312975" w14:paraId="7ED72D94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D4E1B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A5978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ALBERELLO PUGLIESE MODIFICATO O OTTAVI</w:t>
            </w:r>
          </w:p>
        </w:tc>
      </w:tr>
      <w:tr w:rsidR="00312975" w14:paraId="2189F04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C709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4119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7306F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TESTUCCHIO</w:t>
            </w:r>
          </w:p>
        </w:tc>
      </w:tr>
      <w:tr w:rsidR="00312975" w14:paraId="1262E39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3F1D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0BBD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SMART</w:t>
            </w:r>
          </w:p>
        </w:tc>
      </w:tr>
      <w:tr w:rsidR="00312975" w14:paraId="1D7480EB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1484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CFB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SPALLIERA - ALBERATA</w:t>
            </w:r>
          </w:p>
        </w:tc>
      </w:tr>
      <w:tr w:rsidR="00312975" w14:paraId="37C93D6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2899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4637B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N.D.</w:t>
            </w:r>
          </w:p>
        </w:tc>
      </w:tr>
      <w:tr w:rsidR="00312975" w14:paraId="6DD5638A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64CF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3C626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TENDONE</w:t>
            </w:r>
          </w:p>
        </w:tc>
      </w:tr>
      <w:tr w:rsidR="00312975" w14:paraId="7472F7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886C4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6DAC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</w:t>
            </w:r>
          </w:p>
        </w:tc>
      </w:tr>
      <w:tr w:rsidR="00312975" w14:paraId="38F5431C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C3D70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F5A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RAGGI O BELUSSI</w:t>
            </w:r>
          </w:p>
        </w:tc>
      </w:tr>
      <w:tr w:rsidR="00312975" w14:paraId="3366506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5B5F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A08F4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ABRUZZESE</w:t>
            </w:r>
          </w:p>
        </w:tc>
      </w:tr>
      <w:tr w:rsidR="00312975" w14:paraId="2AA52A6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68DF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18983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VERONESE</w:t>
            </w:r>
          </w:p>
        </w:tc>
      </w:tr>
      <w:tr w:rsidR="00312975" w14:paraId="3EC3522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873A8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9BD6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TRENTINA SEMPLICE</w:t>
            </w:r>
          </w:p>
        </w:tc>
      </w:tr>
      <w:tr w:rsidR="00312975" w14:paraId="61A10593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2D404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4129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C8C5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TRENTINA DOPPIA</w:t>
            </w:r>
          </w:p>
        </w:tc>
      </w:tr>
      <w:tr w:rsidR="00312975" w14:paraId="05DD46B2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FD10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3310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ORIZZONTALE - PERGOLA DISCONTINUA</w:t>
            </w:r>
          </w:p>
        </w:tc>
      </w:tr>
      <w:tr w:rsidR="00312975" w14:paraId="13BDA50C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DCA19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4132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ED3BD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GLOBO</w:t>
            </w:r>
          </w:p>
        </w:tc>
      </w:tr>
      <w:tr w:rsidR="00312975" w14:paraId="5D855BA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1775A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4133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CB3AA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</w:t>
            </w:r>
          </w:p>
        </w:tc>
      </w:tr>
      <w:tr w:rsidR="00312975" w14:paraId="5ED6EB6D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9AF71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4134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C6E7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 POLICONICO</w:t>
            </w:r>
          </w:p>
        </w:tc>
      </w:tr>
      <w:tr w:rsidR="00312975" w14:paraId="6014B35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29BC5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4135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ED957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VASO CESPUGLIATO</w:t>
            </w:r>
          </w:p>
        </w:tc>
      </w:tr>
      <w:tr w:rsidR="00312975" w14:paraId="645E9809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147E2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4136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F67D2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TRADIZIONALE - FORMA NATURALE</w:t>
            </w:r>
          </w:p>
        </w:tc>
      </w:tr>
      <w:tr w:rsidR="00312975" w14:paraId="5D6CA0E0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B8CAE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4137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0A8E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SIEPONE</w:t>
            </w:r>
          </w:p>
        </w:tc>
      </w:tr>
      <w:tr w:rsidR="00312975" w14:paraId="03C3C404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48DFD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4138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7E9DE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MONOCONO</w:t>
            </w:r>
          </w:p>
        </w:tc>
      </w:tr>
      <w:tr w:rsidR="00312975" w14:paraId="6CD6E675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3832E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4139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C3841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VASO CESPUGLIATO</w:t>
            </w:r>
          </w:p>
        </w:tc>
      </w:tr>
      <w:tr w:rsidR="00312975" w14:paraId="224EB04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1656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4140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99039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IPSILON</w:t>
            </w:r>
          </w:p>
        </w:tc>
      </w:tr>
      <w:tr w:rsidR="00312975" w14:paraId="222A46C7" w14:textId="77777777" w:rsidTr="0031297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D57E7" w14:textId="77777777" w:rsidR="00312975" w:rsidRDefault="0031297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4141</w:t>
            </w:r>
          </w:p>
        </w:tc>
        <w:tc>
          <w:tcPr>
            <w:tcW w:w="5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1707" w14:textId="77777777" w:rsidR="00312975" w:rsidRDefault="0031297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OLIVICOLTURA MODERNA - PALMETTA</w:t>
            </w:r>
          </w:p>
        </w:tc>
      </w:tr>
    </w:tbl>
    <w:p w14:paraId="4AEA14F6" w14:textId="77777777" w:rsidR="00312975" w:rsidRDefault="00312975" w:rsidP="00312975">
      <w:pPr>
        <w:pStyle w:val="Corpotesto"/>
      </w:pPr>
    </w:p>
    <w:p w14:paraId="113304F3" w14:textId="77777777" w:rsidR="00B24447" w:rsidRDefault="00B24447" w:rsidP="00312975">
      <w:pPr>
        <w:pStyle w:val="Corpotesto"/>
      </w:pPr>
    </w:p>
    <w:p w14:paraId="6D51A11C" w14:textId="77777777" w:rsidR="00B24447" w:rsidRPr="002075F1" w:rsidRDefault="00B24447" w:rsidP="00B24447">
      <w:pPr>
        <w:pStyle w:val="Titolo3"/>
      </w:pPr>
      <w:bookmarkStart w:id="40" w:name="_Toc497919813"/>
      <w:r w:rsidRPr="002075F1">
        <w:t>Tipo di Impianto</w:t>
      </w:r>
      <w:bookmarkEnd w:id="40"/>
    </w:p>
    <w:p w14:paraId="6F9EB045" w14:textId="77777777" w:rsidR="00B24447" w:rsidRPr="002075F1" w:rsidRDefault="00B24447" w:rsidP="00312975">
      <w:pPr>
        <w:pStyle w:val="Corpotesto"/>
      </w:pPr>
    </w:p>
    <w:tbl>
      <w:tblPr>
        <w:tblW w:w="52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4460"/>
      </w:tblGrid>
      <w:tr w:rsidR="00B24447" w:rsidRPr="002075F1" w14:paraId="1F46B4AC" w14:textId="77777777" w:rsidTr="00B24447">
        <w:trPr>
          <w:trHeight w:val="300"/>
        </w:trPr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5DD4612" w14:textId="77777777" w:rsidR="00B24447" w:rsidRPr="002075F1" w:rsidRDefault="00B24447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4D5F5E3" w14:textId="77777777" w:rsidR="00B24447" w:rsidRPr="002075F1" w:rsidRDefault="00B24447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B24447" w:rsidRPr="002075F1" w14:paraId="31B044C0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DEE97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1696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71B54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REGOLARE</w:t>
            </w:r>
          </w:p>
        </w:tc>
      </w:tr>
      <w:tr w:rsidR="00B24447" w:rsidRPr="002075F1" w14:paraId="69951EF9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A4E6B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1697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F4274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IRREGOLARE</w:t>
            </w:r>
          </w:p>
        </w:tc>
      </w:tr>
      <w:tr w:rsidR="00B24447" w:rsidRPr="002075F1" w14:paraId="45A03341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23790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1698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A4183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FRUTTA REGOLARE</w:t>
            </w:r>
          </w:p>
        </w:tc>
      </w:tr>
      <w:tr w:rsidR="00B24447" w:rsidRPr="002075F1" w14:paraId="2CC5CE57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B1756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1699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B0619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FRUTTA IRREGOLARE</w:t>
            </w:r>
          </w:p>
        </w:tc>
      </w:tr>
      <w:tr w:rsidR="00B24447" w:rsidRPr="002075F1" w14:paraId="0479824A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9B09B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EB59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ALTRO REGOLARE</w:t>
            </w:r>
          </w:p>
        </w:tc>
      </w:tr>
      <w:tr w:rsidR="00B24447" w:rsidRPr="002075F1" w14:paraId="3E658496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7F2E6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1701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E4D3A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CONSOCIATO ALTRO IRREGOLARE</w:t>
            </w:r>
          </w:p>
        </w:tc>
      </w:tr>
      <w:tr w:rsidR="00B24447" w:rsidRPr="002075F1" w14:paraId="1FF0A8FA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C3227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1741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CDCD5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SPECIALIZZATO MANDORLO/OLIVO REGOLARE</w:t>
            </w:r>
          </w:p>
        </w:tc>
      </w:tr>
      <w:tr w:rsidR="00B24447" w:rsidRPr="002075F1" w14:paraId="46B1FB77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F513D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4143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C89E0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REGOLARE</w:t>
            </w:r>
          </w:p>
        </w:tc>
      </w:tr>
      <w:tr w:rsidR="00B24447" w:rsidRPr="002075F1" w14:paraId="2CCB95EE" w14:textId="77777777" w:rsidTr="00B24447">
        <w:trPr>
          <w:trHeight w:val="300"/>
        </w:trPr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8DAB3" w14:textId="77777777" w:rsidR="00B24447" w:rsidRPr="002075F1" w:rsidRDefault="00B24447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4144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AD008" w14:textId="77777777" w:rsidR="00B24447" w:rsidRPr="002075F1" w:rsidRDefault="00B24447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075F1">
              <w:rPr>
                <w:rFonts w:ascii="Calibri" w:hAnsi="Calibri"/>
                <w:color w:val="000000"/>
                <w:sz w:val="22"/>
                <w:szCs w:val="22"/>
              </w:rPr>
              <w:t>IRREGOLARE</w:t>
            </w:r>
          </w:p>
        </w:tc>
      </w:tr>
    </w:tbl>
    <w:p w14:paraId="194388D4" w14:textId="77777777" w:rsidR="00B24447" w:rsidRPr="00312975" w:rsidRDefault="00B24447" w:rsidP="00312975">
      <w:pPr>
        <w:pStyle w:val="Corpotesto"/>
      </w:pPr>
    </w:p>
    <w:p w14:paraId="4EE4FDCA" w14:textId="77777777" w:rsidR="00C70D4D" w:rsidRDefault="00C70D4D" w:rsidP="00C70D4D">
      <w:pPr>
        <w:pStyle w:val="Titolo3"/>
      </w:pPr>
      <w:bookmarkStart w:id="41" w:name="_Toc497919814"/>
      <w:r>
        <w:t>Catalogo a 5</w:t>
      </w:r>
      <w:bookmarkEnd w:id="41"/>
    </w:p>
    <w:p w14:paraId="41E900E1" w14:textId="77777777" w:rsidR="00C70D4D" w:rsidRDefault="00C70D4D" w:rsidP="00C70D4D">
      <w:pPr>
        <w:pStyle w:val="Corpotesto"/>
      </w:pPr>
    </w:p>
    <w:bookmarkStart w:id="42" w:name="_MON_1560061786"/>
    <w:bookmarkEnd w:id="42"/>
    <w:p w14:paraId="22D3910E" w14:textId="0D1D0146" w:rsidR="00C70D4D" w:rsidRDefault="00BB7F26" w:rsidP="00C70D4D">
      <w:pPr>
        <w:pStyle w:val="Corpotesto"/>
      </w:pPr>
      <w:r>
        <w:object w:dxaOrig="1551" w:dyaOrig="1004" w14:anchorId="6840FB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50.1pt" o:ole="">
            <v:imagedata r:id="rId15" o:title=""/>
          </v:shape>
          <o:OLEObject Type="Embed" ProgID="Excel.Sheet.12" ShapeID="_x0000_i1025" DrawAspect="Icon" ObjectID="_1577010138" r:id="rId16"/>
        </w:object>
      </w:r>
    </w:p>
    <w:p w14:paraId="02749D4A" w14:textId="77777777" w:rsidR="00960A32" w:rsidRDefault="00960A32" w:rsidP="00C70D4D">
      <w:pPr>
        <w:pStyle w:val="Corpotesto"/>
      </w:pPr>
    </w:p>
    <w:p w14:paraId="34003ABF" w14:textId="77777777" w:rsidR="00960A32" w:rsidRDefault="00960A32" w:rsidP="00C70D4D">
      <w:pPr>
        <w:pStyle w:val="Corpotesto"/>
      </w:pPr>
    </w:p>
    <w:p w14:paraId="07DA8C47" w14:textId="77777777" w:rsidR="00960A32" w:rsidRDefault="00960A32" w:rsidP="00C70D4D">
      <w:pPr>
        <w:pStyle w:val="Corpotesto"/>
      </w:pPr>
    </w:p>
    <w:p w14:paraId="66443FEE" w14:textId="77777777" w:rsidR="00960A32" w:rsidRDefault="00960A32" w:rsidP="00C70D4D">
      <w:pPr>
        <w:pStyle w:val="Corpotesto"/>
      </w:pPr>
    </w:p>
    <w:p w14:paraId="635579E1" w14:textId="77777777" w:rsidR="00960A32" w:rsidRDefault="00960A32" w:rsidP="00C70D4D">
      <w:pPr>
        <w:pStyle w:val="Corpotesto"/>
      </w:pPr>
    </w:p>
    <w:p w14:paraId="23F97E5C" w14:textId="0913C0F6" w:rsidR="00960A32" w:rsidRPr="002356FB" w:rsidRDefault="00B043E5" w:rsidP="00960A32">
      <w:pPr>
        <w:pStyle w:val="Titolo3"/>
      </w:pPr>
      <w:bookmarkStart w:id="43" w:name="_Toc497919815"/>
      <w:r w:rsidRPr="002356FB">
        <w:t>Terrazzamenti</w:t>
      </w:r>
      <w:bookmarkEnd w:id="43"/>
    </w:p>
    <w:p w14:paraId="1F0528C3" w14:textId="77777777" w:rsidR="00960A32" w:rsidRPr="002356FB" w:rsidRDefault="00960A32" w:rsidP="00C70D4D">
      <w:pPr>
        <w:pStyle w:val="Corpotesto"/>
      </w:pPr>
    </w:p>
    <w:tbl>
      <w:tblPr>
        <w:tblW w:w="521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4460"/>
      </w:tblGrid>
      <w:tr w:rsidR="00960A32" w:rsidRPr="002356FB" w14:paraId="5346423D" w14:textId="77777777" w:rsidTr="00960A32">
        <w:trPr>
          <w:trHeight w:val="300"/>
        </w:trPr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C55E2F" w14:textId="77777777" w:rsidR="00960A32" w:rsidRPr="002356FB" w:rsidRDefault="00960A32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EBAE740" w14:textId="77777777" w:rsidR="00960A32" w:rsidRPr="002356FB" w:rsidRDefault="00960A32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960A32" w:rsidRPr="002356FB" w14:paraId="16D5D840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80825" w14:textId="5217CF3E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D5DD7" w14:textId="1ADF0FC9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ASSENTI</w:t>
            </w:r>
          </w:p>
        </w:tc>
      </w:tr>
      <w:tr w:rsidR="00960A32" w:rsidRPr="002356FB" w14:paraId="32224B07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5CC3E" w14:textId="336D0EB1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93AD2" w14:textId="508542FA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TERRAZZAMENTI</w:t>
            </w:r>
          </w:p>
        </w:tc>
      </w:tr>
      <w:tr w:rsidR="00960A32" w:rsidRPr="002356FB" w14:paraId="71690451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22FB" w14:textId="275F4BB3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BF66A" w14:textId="4C1E0D46" w:rsidR="00960A32" w:rsidRPr="002356FB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LIVELLAMENTI</w:t>
            </w:r>
          </w:p>
        </w:tc>
      </w:tr>
      <w:tr w:rsidR="00960A32" w14:paraId="43872BBA" w14:textId="77777777" w:rsidTr="00960A32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78006" w14:textId="12429880" w:rsidR="00960A32" w:rsidRPr="002356FB" w:rsidRDefault="00960A32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755E6" w14:textId="483A6035" w:rsidR="00960A32" w:rsidRDefault="00960A32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TERRAZZAMENTI E LIVELLAMENT</w:t>
            </w:r>
          </w:p>
        </w:tc>
      </w:tr>
    </w:tbl>
    <w:p w14:paraId="140E39A0" w14:textId="77777777" w:rsidR="00960A32" w:rsidRDefault="00960A32" w:rsidP="00C70D4D">
      <w:pPr>
        <w:pStyle w:val="Corpotesto"/>
      </w:pPr>
    </w:p>
    <w:p w14:paraId="4EC2D95A" w14:textId="77777777" w:rsidR="00960A32" w:rsidRDefault="00960A32" w:rsidP="00C70D4D">
      <w:pPr>
        <w:pStyle w:val="Corpotesto"/>
      </w:pPr>
    </w:p>
    <w:p w14:paraId="6BA97ED8" w14:textId="3A702F73" w:rsidR="00B043E5" w:rsidRPr="002356FB" w:rsidRDefault="00B043E5" w:rsidP="00B043E5">
      <w:pPr>
        <w:pStyle w:val="Titolo3"/>
      </w:pPr>
      <w:bookmarkStart w:id="44" w:name="_Toc497919816"/>
      <w:r w:rsidRPr="002356FB">
        <w:t>Pratiche mantenimento altre colture</w:t>
      </w:r>
      <w:bookmarkEnd w:id="44"/>
    </w:p>
    <w:p w14:paraId="4DDA0018" w14:textId="77777777" w:rsidR="00B043E5" w:rsidRPr="002356FB" w:rsidRDefault="00B043E5" w:rsidP="00C70D4D">
      <w:pPr>
        <w:pStyle w:val="Corpotesto"/>
      </w:pPr>
    </w:p>
    <w:tbl>
      <w:tblPr>
        <w:tblW w:w="55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0"/>
        <w:gridCol w:w="4660"/>
      </w:tblGrid>
      <w:tr w:rsidR="00B043E5" w:rsidRPr="002356FB" w14:paraId="46C1096D" w14:textId="77777777" w:rsidTr="00B043E5">
        <w:trPr>
          <w:trHeight w:val="300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FC06E87" w14:textId="77777777" w:rsidR="00B043E5" w:rsidRPr="002356FB" w:rsidRDefault="00B043E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45D34D8" w14:textId="77777777" w:rsidR="00B043E5" w:rsidRPr="002356FB" w:rsidRDefault="00B043E5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B043E5" w:rsidRPr="002356FB" w14:paraId="600E8E1F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374F5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70072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ADD75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PRATICA ORDINARIA</w:t>
            </w:r>
          </w:p>
        </w:tc>
      </w:tr>
      <w:tr w:rsidR="00B043E5" w:rsidRPr="002356FB" w14:paraId="7F99253D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F1314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70064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BBB9C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CON ANIMALI PROPRI</w:t>
            </w:r>
          </w:p>
        </w:tc>
      </w:tr>
      <w:tr w:rsidR="00B043E5" w:rsidRPr="002356FB" w14:paraId="1B976779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67FA2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70065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B480A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CON ANIMALI DI TERZI</w:t>
            </w:r>
          </w:p>
        </w:tc>
      </w:tr>
      <w:tr w:rsidR="00B043E5" w:rsidRPr="002356FB" w14:paraId="2793949B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D82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70066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501D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MANUALE</w:t>
            </w:r>
          </w:p>
        </w:tc>
      </w:tr>
      <w:tr w:rsidR="00B043E5" w:rsidRPr="002356FB" w14:paraId="518D8777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8C471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70067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4FD7D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MECCANIZZATO</w:t>
            </w:r>
          </w:p>
        </w:tc>
      </w:tr>
      <w:tr w:rsidR="00B043E5" w:rsidRPr="002356FB" w14:paraId="1CFD3BCB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2BF04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70068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6CDAD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PRATICHE COLTURALI VOLTE AL MIGLIORAMENTO</w:t>
            </w:r>
          </w:p>
        </w:tc>
      </w:tr>
      <w:tr w:rsidR="00B043E5" w:rsidRPr="002356FB" w14:paraId="5370AF7E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B9B56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70071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2FBC0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  <w:tr w:rsidR="00B043E5" w:rsidRPr="002356FB" w14:paraId="09C7CEC9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E96EB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70075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0847F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PASCOLAMENTO E SFALCIO</w:t>
            </w:r>
          </w:p>
        </w:tc>
      </w:tr>
      <w:tr w:rsidR="00B043E5" w:rsidRPr="002356FB" w14:paraId="7EAFA604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4B5E8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70076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36AA9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SFALCIO CON CADENZA BIENNALE</w:t>
            </w:r>
          </w:p>
        </w:tc>
      </w:tr>
      <w:tr w:rsidR="00B043E5" w:rsidRPr="002356FB" w14:paraId="394EDEB4" w14:textId="77777777" w:rsidTr="00B043E5">
        <w:trPr>
          <w:trHeight w:val="15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0D260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70077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138E8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PRATICA STABILITA NELL'AMBITO DELLE MISURE DI CONSERVAZIONE O DEI PIANI DI GESTIONE PRESCRITTI DAGLI ENTI GESTORI DEI SITI DI IMPORTANZA COMUNITARIA (SIC) E DELLE ZONE DI PROTEZIONE SPECIALE (ZPS).</w:t>
            </w:r>
          </w:p>
        </w:tc>
      </w:tr>
      <w:tr w:rsidR="00B043E5" w:rsidRPr="002356FB" w14:paraId="63BD3D41" w14:textId="77777777" w:rsidTr="00B043E5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27257" w14:textId="77777777" w:rsidR="00B043E5" w:rsidRPr="002356FB" w:rsidRDefault="00B043E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70071</w:t>
            </w:r>
          </w:p>
        </w:tc>
        <w:tc>
          <w:tcPr>
            <w:tcW w:w="4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92A01" w14:textId="77777777" w:rsidR="00B043E5" w:rsidRPr="002356FB" w:rsidRDefault="00B043E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2356FB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</w:tbl>
    <w:p w14:paraId="3F4284EA" w14:textId="77777777" w:rsidR="00B043E5" w:rsidRDefault="00B043E5" w:rsidP="00C70D4D">
      <w:pPr>
        <w:pStyle w:val="Corpotesto"/>
      </w:pPr>
    </w:p>
    <w:p w14:paraId="73EB3D5F" w14:textId="1F799A04" w:rsidR="001E0C2D" w:rsidRPr="00EF3490" w:rsidRDefault="001E0C2D" w:rsidP="001E0C2D">
      <w:pPr>
        <w:pStyle w:val="Titolo3"/>
      </w:pPr>
      <w:bookmarkStart w:id="45" w:name="_Toc497919817"/>
      <w:r w:rsidRPr="00EF3490">
        <w:t>Pratiche mantenimento prati permanenti</w:t>
      </w:r>
      <w:bookmarkEnd w:id="45"/>
    </w:p>
    <w:p w14:paraId="1AEB6E08" w14:textId="77777777" w:rsidR="001E0C2D" w:rsidRPr="00EF3490" w:rsidRDefault="001E0C2D" w:rsidP="00C70D4D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1E0C2D" w:rsidRPr="00EF3490" w14:paraId="503AAF9D" w14:textId="77777777" w:rsidTr="001E0C2D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39A014D" w14:textId="77777777" w:rsidR="001E0C2D" w:rsidRPr="00EF3490" w:rsidRDefault="001E0C2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6309115" w14:textId="77777777" w:rsidR="001E0C2D" w:rsidRPr="00EF3490" w:rsidRDefault="001E0C2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1E0C2D" w:rsidRPr="00EF3490" w14:paraId="0F7D828A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03D5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FEE80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CON ANIMALI PROPRI</w:t>
            </w:r>
          </w:p>
        </w:tc>
      </w:tr>
      <w:tr w:rsidR="001E0C2D" w:rsidRPr="00EF3490" w14:paraId="1CBB36A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9A09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3240F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CON ANIMALI DI TERZI</w:t>
            </w:r>
          </w:p>
        </w:tc>
      </w:tr>
      <w:tr w:rsidR="001E0C2D" w:rsidRPr="00EF3490" w14:paraId="09781765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C9163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2724F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MANUALE</w:t>
            </w:r>
          </w:p>
        </w:tc>
      </w:tr>
      <w:tr w:rsidR="001E0C2D" w:rsidRPr="00EF3490" w14:paraId="277A67C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6373C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1E5D1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MECCANIZZATO</w:t>
            </w:r>
          </w:p>
        </w:tc>
      </w:tr>
      <w:tr w:rsidR="001E0C2D" w:rsidRPr="00EF3490" w14:paraId="3E68393C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C29D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EE4B2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PRATICHE COLTURALI VOLTE AL MIGLIORAMENTO</w:t>
            </w:r>
          </w:p>
        </w:tc>
      </w:tr>
      <w:tr w:rsidR="001E0C2D" w:rsidRPr="00EF3490" w14:paraId="00E3AE18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891F5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31B5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  <w:tr w:rsidR="001E0C2D" w:rsidRPr="00EF3490" w14:paraId="669475BA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A912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06FF8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PASCOLAMENTO E SFALCIO</w:t>
            </w:r>
          </w:p>
        </w:tc>
      </w:tr>
      <w:tr w:rsidR="001E0C2D" w:rsidRPr="00EF3490" w14:paraId="3E0C3D63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54B7E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E0254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SFALCIO CON CADENZA BIENNALE</w:t>
            </w:r>
          </w:p>
        </w:tc>
      </w:tr>
      <w:tr w:rsidR="001E0C2D" w:rsidRPr="00EF3490" w14:paraId="6E8024C5" w14:textId="77777777" w:rsidTr="001E0C2D">
        <w:trPr>
          <w:trHeight w:val="15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BD5F4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70077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6BED6C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PRATICA STABILITA NELL'AMBITO DELLE MISURE DI CONSERVAZIONE O DEI PIANI DI GESTIONE PRESCRITTI DAGLI ENTI GESTORI DEI SITI DI IMPORTANZA COMUNITARIA (SIC) E DELLE ZONE DI PROTEZIONE SPECIALE (ZPS).</w:t>
            </w:r>
          </w:p>
        </w:tc>
      </w:tr>
      <w:tr w:rsidR="001E0C2D" w14:paraId="09B6C504" w14:textId="77777777" w:rsidTr="001E0C2D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F7FEB" w14:textId="77777777" w:rsidR="001E0C2D" w:rsidRPr="00EF3490" w:rsidRDefault="001E0C2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70069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B3901" w14:textId="77777777" w:rsidR="001E0C2D" w:rsidRPr="00EF3490" w:rsidRDefault="001E0C2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NESSUNA PRATICA</w:t>
            </w:r>
          </w:p>
        </w:tc>
      </w:tr>
    </w:tbl>
    <w:p w14:paraId="54E8E659" w14:textId="77777777" w:rsidR="001E0C2D" w:rsidRDefault="001E0C2D" w:rsidP="00C70D4D">
      <w:pPr>
        <w:pStyle w:val="Corpotesto"/>
      </w:pPr>
    </w:p>
    <w:p w14:paraId="2B076038" w14:textId="4CCD297A" w:rsidR="000B2545" w:rsidRPr="00EF3490" w:rsidRDefault="000B2545" w:rsidP="000B2545">
      <w:pPr>
        <w:pStyle w:val="Titolo3"/>
      </w:pPr>
      <w:bookmarkStart w:id="46" w:name="_Toc497919818"/>
      <w:r w:rsidRPr="00EF3490">
        <w:t>Strutture aziendali a protezione delle colture</w:t>
      </w:r>
      <w:bookmarkEnd w:id="46"/>
    </w:p>
    <w:p w14:paraId="01DFA476" w14:textId="77777777" w:rsidR="000B2545" w:rsidRPr="00EF3490" w:rsidRDefault="000B2545" w:rsidP="000B2545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0B2545" w:rsidRPr="00EF3490" w14:paraId="1C17895C" w14:textId="77777777" w:rsidTr="0043673D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3E5D08" w14:textId="77777777" w:rsidR="000B2545" w:rsidRPr="00EF3490" w:rsidRDefault="000B2545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383A32A" w14:textId="77777777" w:rsidR="000B2545" w:rsidRPr="00EF3490" w:rsidRDefault="000B2545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0B2545" w:rsidRPr="00EF3490" w14:paraId="22539F76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D3D1A" w14:textId="576039C5" w:rsidR="000B2545" w:rsidRPr="00EF3490" w:rsidRDefault="000B2545" w:rsidP="000B2545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DEE82" w14:textId="56113B34" w:rsidR="000B2545" w:rsidRPr="00EF3490" w:rsidRDefault="000B2545" w:rsidP="000B254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IMPIANTI ANTIBRINA</w:t>
            </w:r>
          </w:p>
        </w:tc>
      </w:tr>
      <w:tr w:rsidR="000B2545" w:rsidRPr="00EF3490" w14:paraId="23FA2500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9281D" w14:textId="047509B5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4CDDB" w14:textId="719E1009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OMBRAI</w:t>
            </w:r>
          </w:p>
        </w:tc>
      </w:tr>
      <w:tr w:rsidR="000B2545" w:rsidRPr="00EF3490" w14:paraId="58F42337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6A2DB1" w14:textId="4AC32D9C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67BE15" w14:textId="2812FD01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RETI ANTIACQUA</w:t>
            </w:r>
          </w:p>
        </w:tc>
      </w:tr>
      <w:tr w:rsidR="000B2545" w:rsidRPr="00EF3490" w14:paraId="76777770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7CAED" w14:textId="3196481B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0A6B0" w14:textId="684CA735" w:rsidR="000B2545" w:rsidRPr="00EF3490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RETI ANTIGRANDINE</w:t>
            </w:r>
          </w:p>
        </w:tc>
      </w:tr>
      <w:tr w:rsidR="000B2545" w14:paraId="769F0E48" w14:textId="77777777" w:rsidTr="000B2545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2E0B28" w14:textId="22896440" w:rsidR="000B2545" w:rsidRPr="00EF3490" w:rsidRDefault="000B2545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70056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EE6F4" w14:textId="5AA7D11D" w:rsidR="000B2545" w:rsidRDefault="000B2545" w:rsidP="0043673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SERRE E TUNNEL FISSI</w:t>
            </w:r>
          </w:p>
        </w:tc>
      </w:tr>
    </w:tbl>
    <w:p w14:paraId="732E284E" w14:textId="77777777" w:rsidR="000B2545" w:rsidRDefault="000B2545" w:rsidP="000B2545">
      <w:pPr>
        <w:pStyle w:val="Corpotesto"/>
      </w:pPr>
    </w:p>
    <w:p w14:paraId="2A19259E" w14:textId="77777777" w:rsidR="00C20BA0" w:rsidRDefault="00C20BA0" w:rsidP="000B2545">
      <w:pPr>
        <w:pStyle w:val="Corpotesto"/>
      </w:pPr>
    </w:p>
    <w:p w14:paraId="570D5D0A" w14:textId="71F0621B" w:rsidR="00C20BA0" w:rsidRPr="00EF3490" w:rsidRDefault="00C20BA0" w:rsidP="00C20BA0">
      <w:pPr>
        <w:pStyle w:val="Titolo3"/>
      </w:pPr>
      <w:bookmarkStart w:id="47" w:name="_Toc497919819"/>
      <w:r w:rsidRPr="00EF3490">
        <w:t>Codici Intervento</w:t>
      </w:r>
      <w:bookmarkEnd w:id="47"/>
    </w:p>
    <w:p w14:paraId="36B725B2" w14:textId="77777777" w:rsidR="00C20BA0" w:rsidRPr="00EF3490" w:rsidRDefault="00C20BA0" w:rsidP="00C20BA0">
      <w:pPr>
        <w:pStyle w:val="Corpotesto"/>
      </w:pPr>
    </w:p>
    <w:tbl>
      <w:tblPr>
        <w:tblW w:w="613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"/>
        <w:gridCol w:w="5380"/>
      </w:tblGrid>
      <w:tr w:rsidR="00C20BA0" w:rsidRPr="00EF3490" w14:paraId="415B2725" w14:textId="77777777" w:rsidTr="00E36C58">
        <w:trPr>
          <w:trHeight w:val="300"/>
        </w:trPr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14:paraId="339E8FCF" w14:textId="77777777" w:rsidR="00C20BA0" w:rsidRPr="00EF3490" w:rsidRDefault="00C20BA0" w:rsidP="00C20BA0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5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14:paraId="64FFB8A3" w14:textId="77777777" w:rsidR="00C20BA0" w:rsidRPr="00EF3490" w:rsidRDefault="00C20BA0" w:rsidP="00C20BA0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C20BA0" w:rsidRPr="00EF3490" w14:paraId="71F39CC5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99FCA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407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3F10E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SUP. AMMISSIBILE AL REGIME DI BASE</w:t>
            </w:r>
          </w:p>
        </w:tc>
      </w:tr>
      <w:tr w:rsidR="00C20BA0" w:rsidRPr="00EF3490" w14:paraId="4DFE612A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226FB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408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E36EF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EP ADIACENTI SEMINATIVI,PROTETTI CONDIZIONALITA'</w:t>
            </w:r>
          </w:p>
        </w:tc>
      </w:tr>
      <w:tr w:rsidR="00C20BA0" w:rsidRPr="00EF3490" w14:paraId="740EBD01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2694B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413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E1E57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RIMBOSCHIMENTO (PSR ATTIVI) -</w:t>
            </w:r>
          </w:p>
        </w:tc>
      </w:tr>
      <w:tr w:rsidR="00C20BA0" w:rsidRPr="00EF3490" w14:paraId="6552393E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5C18D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415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F3788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EP ADIACENTI SEMIN.-NON PROTETTI CONDIZIONALITA'</w:t>
            </w:r>
          </w:p>
        </w:tc>
      </w:tr>
      <w:tr w:rsidR="00C20BA0" w:rsidRPr="00EF3490" w14:paraId="39030AF1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ADB63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417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F32F8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ALTRE SUPERFICI EFA</w:t>
            </w:r>
          </w:p>
        </w:tc>
      </w:tr>
      <w:tr w:rsidR="00C20BA0" w:rsidRPr="00EF3490" w14:paraId="7AE68A93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797E4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418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AE596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EFA TEMPORANEI (AMMISSIBILE TITOLI)</w:t>
            </w:r>
          </w:p>
        </w:tc>
      </w:tr>
      <w:tr w:rsidR="00C20BA0" w:rsidRPr="00EF3490" w14:paraId="1CC52C88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F167F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420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EF1F5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ERBA E FORAGGI</w:t>
            </w:r>
          </w:p>
        </w:tc>
      </w:tr>
      <w:tr w:rsidR="00C20BA0" w:rsidRPr="00EF3490" w14:paraId="24CCF890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A1FCB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421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28609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TERRENI MESSI A RIPOSO</w:t>
            </w:r>
          </w:p>
        </w:tc>
      </w:tr>
      <w:tr w:rsidR="00C20BA0" w:rsidRPr="00EF3490" w14:paraId="006D909E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8785D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424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E6FA3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BOSCHI CEDUI - EFA</w:t>
            </w:r>
          </w:p>
        </w:tc>
      </w:tr>
      <w:tr w:rsidR="00C20BA0" w:rsidRPr="00EF3490" w14:paraId="7AA6BFD2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1AD0F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425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8B9A6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SUPERFICIE COLTIVA A SOIA</w:t>
            </w:r>
          </w:p>
        </w:tc>
      </w:tr>
      <w:tr w:rsidR="00C20BA0" w:rsidRPr="00EF3490" w14:paraId="32CF6042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9C3CA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426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9055B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PROTEAGINOSE,  LEGUMINOSE  E ERBAI</w:t>
            </w:r>
          </w:p>
        </w:tc>
      </w:tr>
      <w:tr w:rsidR="00C20BA0" w:rsidRPr="00EF3490" w14:paraId="6DB032C5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C828A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427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8DBAB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FRUMENTO DURO</w:t>
            </w:r>
          </w:p>
        </w:tc>
      </w:tr>
      <w:tr w:rsidR="00C20BA0" w:rsidRPr="00EF3490" w14:paraId="0AFFB350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8EF4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428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0E2F5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LEGUMINOSE E ERBAI</w:t>
            </w:r>
          </w:p>
        </w:tc>
      </w:tr>
      <w:tr w:rsidR="00C20BA0" w:rsidRPr="00EF3490" w14:paraId="2F5BB8BC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EC388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429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FE61E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RISO</w:t>
            </w:r>
          </w:p>
        </w:tc>
      </w:tr>
      <w:tr w:rsidR="00C20BA0" w:rsidRPr="00EF3490" w14:paraId="2FFB08DF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AC1BC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430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74767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BARBABIETOLA DA ZUCCHERO</w:t>
            </w:r>
          </w:p>
        </w:tc>
      </w:tr>
      <w:tr w:rsidR="00C20BA0" w:rsidRPr="00EF3490" w14:paraId="42FE9212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00D4E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431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B4F50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POMODORO</w:t>
            </w:r>
          </w:p>
        </w:tc>
      </w:tr>
      <w:tr w:rsidR="00C20BA0" w:rsidRPr="00EF3490" w14:paraId="65C58B36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6867E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432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27454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SUPERFICI OLIVICOLE</w:t>
            </w:r>
          </w:p>
        </w:tc>
      </w:tr>
      <w:tr w:rsidR="00C20BA0" w:rsidRPr="00EF3490" w14:paraId="279300A4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A8882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435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3C0AB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SUPERFICI OLIVICOLE - PENDENZA  7,5%</w:t>
            </w:r>
          </w:p>
        </w:tc>
      </w:tr>
      <w:tr w:rsidR="00C20BA0" w:rsidRPr="00EF3490" w14:paraId="140BE24B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C66F9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437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73EAB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SUPERFICI OLIVICOLE - QUALITA (DOP)</w:t>
            </w:r>
          </w:p>
        </w:tc>
      </w:tr>
      <w:tr w:rsidR="00C20BA0" w:rsidRPr="00EF3490" w14:paraId="00175B1D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50541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441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75652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PRATI PERMANENTI AL DI FUORI DELLE ZONE SENSIBILI</w:t>
            </w:r>
          </w:p>
        </w:tc>
      </w:tr>
      <w:tr w:rsidR="00C20BA0" w:rsidRPr="00EF3490" w14:paraId="7FABB7BD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F1A6A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463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514CD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SUPERFICIE A PRATI PERMANENTI SENSIBILI</w:t>
            </w:r>
          </w:p>
        </w:tc>
      </w:tr>
      <w:tr w:rsidR="00C20BA0" w:rsidRPr="00EF3490" w14:paraId="364CD840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4C17F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476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01E73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TERRENI MESSI A RIPOSO (TRANNE  EFA TEMPORANEI)</w:t>
            </w:r>
          </w:p>
        </w:tc>
      </w:tr>
      <w:tr w:rsidR="00C20BA0" w:rsidRPr="00EF3490" w14:paraId="40C7B5FB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0EB1D" w14:textId="77777777" w:rsidR="00C20BA0" w:rsidRPr="00EF3490" w:rsidRDefault="00C20BA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484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88589" w14:textId="77777777" w:rsidR="00C20BA0" w:rsidRPr="00EF3490" w:rsidRDefault="00C20BA0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SUP. NON AMMISSIBILI  -  NON MANTENUTE</w:t>
            </w:r>
          </w:p>
        </w:tc>
      </w:tr>
      <w:tr w:rsidR="00E36C58" w14:paraId="320C8557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97B6C1" w14:textId="2E244F39" w:rsidR="00E36C58" w:rsidRPr="00EF3490" w:rsidRDefault="00E36C58" w:rsidP="00E36C58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485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ADCFB" w14:textId="4200129A" w:rsidR="00E36C58" w:rsidRPr="00EF3490" w:rsidRDefault="00E36C58" w:rsidP="00E36C5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ALTRE SUP. NON AMMISSIBILI</w:t>
            </w:r>
          </w:p>
        </w:tc>
      </w:tr>
      <w:tr w:rsidR="00E36C58" w14:paraId="389BB1C6" w14:textId="77777777" w:rsidTr="00E36C58">
        <w:trPr>
          <w:trHeight w:val="300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D3686" w14:textId="6A8AF2FF" w:rsidR="00E36C58" w:rsidRPr="00EF3490" w:rsidRDefault="00E36C58" w:rsidP="00E36C58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88</w:t>
            </w:r>
          </w:p>
        </w:tc>
        <w:tc>
          <w:tcPr>
            <w:tcW w:w="5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19270" w14:textId="28CC61DD" w:rsidR="00E36C58" w:rsidRDefault="00E36C58" w:rsidP="00E36C58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36C58">
              <w:rPr>
                <w:rFonts w:ascii="Calibri" w:hAnsi="Calibri"/>
                <w:color w:val="000000"/>
                <w:sz w:val="22"/>
                <w:szCs w:val="22"/>
              </w:rPr>
              <w:t>SUPERFICI SU CUI SI APPLICA LA DIVERSIFICAZIONE</w:t>
            </w:r>
          </w:p>
        </w:tc>
      </w:tr>
    </w:tbl>
    <w:p w14:paraId="24A5E708" w14:textId="77777777" w:rsidR="00C20BA0" w:rsidRDefault="00C20BA0" w:rsidP="00C20BA0">
      <w:pPr>
        <w:pStyle w:val="Corpotesto"/>
      </w:pPr>
    </w:p>
    <w:p w14:paraId="0799F29D" w14:textId="77777777" w:rsidR="009F0578" w:rsidRDefault="009F0578" w:rsidP="00C20BA0">
      <w:pPr>
        <w:pStyle w:val="Corpotesto"/>
      </w:pPr>
    </w:p>
    <w:p w14:paraId="7CA5460C" w14:textId="77777777" w:rsidR="009F0578" w:rsidRDefault="009F0578" w:rsidP="00C20BA0">
      <w:pPr>
        <w:pStyle w:val="Corpotesto"/>
      </w:pPr>
    </w:p>
    <w:p w14:paraId="687E85FE" w14:textId="50D055C9" w:rsidR="00E82AC3" w:rsidRPr="00EF3490" w:rsidRDefault="00E82AC3" w:rsidP="00E82AC3">
      <w:pPr>
        <w:pStyle w:val="Titolo3"/>
      </w:pPr>
      <w:bookmarkStart w:id="48" w:name="_Codici_Organismi_pagatori"/>
      <w:bookmarkStart w:id="49" w:name="_Toc497919820"/>
      <w:bookmarkEnd w:id="48"/>
      <w:r w:rsidRPr="00EF3490">
        <w:t>Codici Organismi pagatori</w:t>
      </w:r>
      <w:bookmarkEnd w:id="49"/>
    </w:p>
    <w:p w14:paraId="58E75A6E" w14:textId="77777777" w:rsidR="00E82AC3" w:rsidRPr="00EF3490" w:rsidRDefault="00E82AC3" w:rsidP="00E82AC3">
      <w:pPr>
        <w:pStyle w:val="Corpotesto"/>
      </w:pPr>
    </w:p>
    <w:tbl>
      <w:tblPr>
        <w:tblW w:w="57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4780"/>
      </w:tblGrid>
      <w:tr w:rsidR="00E82AC3" w:rsidRPr="00EF3490" w14:paraId="3061FFED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852326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4A245F2" w14:textId="77777777" w:rsidR="00E82AC3" w:rsidRPr="00EF3490" w:rsidRDefault="00E82AC3" w:rsidP="0043673D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E82AC3" w:rsidRPr="00EF3490" w14:paraId="04621EA5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3E49D" w14:textId="57D28B3B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639BF" w14:textId="7DA48419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AGREA</w:t>
            </w:r>
          </w:p>
        </w:tc>
      </w:tr>
      <w:tr w:rsidR="00E82AC3" w:rsidRPr="00EF3490" w14:paraId="4402488F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3E53A4" w14:textId="38FA73F8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160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BA128" w14:textId="19855157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APPAG</w:t>
            </w:r>
          </w:p>
        </w:tc>
      </w:tr>
      <w:tr w:rsidR="00E82AC3" w:rsidRPr="00EF3490" w14:paraId="1A3E8BC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A6654D" w14:textId="0760D91E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742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8FC29" w14:textId="487DFAF3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ARPEA</w:t>
            </w:r>
          </w:p>
        </w:tc>
      </w:tr>
      <w:tr w:rsidR="00E82AC3" w:rsidRPr="00EF3490" w14:paraId="0CE93430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55E28" w14:textId="63027D46" w:rsidR="00E82AC3" w:rsidRPr="00EF3490" w:rsidRDefault="00E82AC3" w:rsidP="0043673D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A10F4" w14:textId="4EE7C5FC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OPLO</w:t>
            </w:r>
          </w:p>
        </w:tc>
      </w:tr>
      <w:tr w:rsidR="00E82AC3" w:rsidRPr="00EF3490" w14:paraId="2EC226F9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83DD37" w14:textId="4651C666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CA87A3" w14:textId="47642742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ARTEA</w:t>
            </w:r>
          </w:p>
        </w:tc>
      </w:tr>
      <w:tr w:rsidR="00E82AC3" w:rsidRPr="00EF3490" w14:paraId="48EFB4E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6F079" w14:textId="14C61201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3FC38" w14:textId="2262630B" w:rsidR="00E82AC3" w:rsidRPr="00EF3490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AVEPA</w:t>
            </w:r>
          </w:p>
        </w:tc>
      </w:tr>
      <w:tr w:rsidR="00E82AC3" w:rsidRPr="00E82AC3" w14:paraId="05546D17" w14:textId="77777777" w:rsidTr="00E82AC3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E4ECEF" w14:textId="4584C8DC" w:rsidR="00E82AC3" w:rsidRPr="00EF3490" w:rsidRDefault="00E82AC3" w:rsidP="00E82AC3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161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25B47" w14:textId="248D5FB3" w:rsidR="00E82AC3" w:rsidRPr="00E82AC3" w:rsidRDefault="00E82AC3" w:rsidP="00E82AC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OPPAB</w:t>
            </w:r>
          </w:p>
        </w:tc>
      </w:tr>
    </w:tbl>
    <w:p w14:paraId="695DDF1F" w14:textId="77777777" w:rsidR="00E82AC3" w:rsidRDefault="00E82AC3" w:rsidP="00E82AC3">
      <w:pPr>
        <w:pStyle w:val="Corpotesto"/>
      </w:pPr>
    </w:p>
    <w:p w14:paraId="47D9431A" w14:textId="66744077" w:rsidR="00970616" w:rsidRPr="00EF3490" w:rsidRDefault="00970616" w:rsidP="00970616">
      <w:pPr>
        <w:pStyle w:val="Titolo3"/>
      </w:pPr>
      <w:bookmarkStart w:id="50" w:name="_Tipo_Conduzione_particella"/>
      <w:bookmarkStart w:id="51" w:name="_Toc497919821"/>
      <w:bookmarkEnd w:id="50"/>
      <w:r w:rsidRPr="00EF3490">
        <w:t>Tipo Conduzione particella</w:t>
      </w:r>
      <w:bookmarkEnd w:id="51"/>
    </w:p>
    <w:p w14:paraId="3A136079" w14:textId="77777777" w:rsidR="00C20BA0" w:rsidRPr="00EF3490" w:rsidRDefault="00C20BA0" w:rsidP="00C20BA0">
      <w:pPr>
        <w:pStyle w:val="Corpotesto"/>
      </w:pPr>
    </w:p>
    <w:tbl>
      <w:tblPr>
        <w:tblW w:w="533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3"/>
        <w:gridCol w:w="4355"/>
      </w:tblGrid>
      <w:tr w:rsidR="00970616" w:rsidRPr="00EF3490" w14:paraId="66E47590" w14:textId="77777777" w:rsidTr="00970616">
        <w:tc>
          <w:tcPr>
            <w:tcW w:w="9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E0B3" w:themeFill="accent6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D711C8" w14:textId="5B480F06" w:rsidR="00970616" w:rsidRPr="00EF3490" w:rsidRDefault="00970616" w:rsidP="00970616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Codice</w:t>
            </w:r>
          </w:p>
        </w:tc>
        <w:tc>
          <w:tcPr>
            <w:tcW w:w="435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C5E0B3" w:themeFill="accent6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D203B0" w14:textId="49B95617" w:rsidR="00970616" w:rsidRPr="00EF3490" w:rsidRDefault="00970616" w:rsidP="00970616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Descrizione</w:t>
            </w:r>
          </w:p>
        </w:tc>
      </w:tr>
      <w:tr w:rsidR="00970616" w:rsidRPr="00EF3490" w14:paraId="4FADEED3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7F149D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746BC2D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Condotta totalmente</w:t>
            </w:r>
          </w:p>
        </w:tc>
      </w:tr>
      <w:tr w:rsidR="00970616" w:rsidRPr="00EF3490" w14:paraId="66BCAD54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B004BE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B2E30A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Condotta parzialmente</w:t>
            </w:r>
          </w:p>
        </w:tc>
      </w:tr>
      <w:tr w:rsidR="00970616" w:rsidRPr="00EF3490" w14:paraId="4FA7E6DE" w14:textId="77777777" w:rsidTr="00970616">
        <w:tc>
          <w:tcPr>
            <w:tcW w:w="983" w:type="dxa"/>
            <w:tcBorders>
              <w:top w:val="nil"/>
              <w:left w:val="single" w:sz="8" w:space="0" w:color="000000"/>
              <w:bottom w:val="single" w:sz="8" w:space="0" w:color="auto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F526048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6449228" w14:textId="77777777" w:rsidR="00970616" w:rsidRPr="00EF3490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Condivisa</w:t>
            </w:r>
          </w:p>
        </w:tc>
      </w:tr>
      <w:tr w:rsidR="00970616" w:rsidRPr="00970616" w14:paraId="5B7EABB2" w14:textId="77777777" w:rsidTr="00970616">
        <w:tc>
          <w:tcPr>
            <w:tcW w:w="9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50A06C" w14:textId="77777777" w:rsidR="00970616" w:rsidRPr="00EF3490" w:rsidRDefault="00970616" w:rsidP="00970616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43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B273DE7" w14:textId="77777777" w:rsidR="00970616" w:rsidRPr="00970616" w:rsidRDefault="00970616" w:rsidP="0097061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EF3490">
              <w:rPr>
                <w:rFonts w:ascii="Calibri" w:hAnsi="Calibri"/>
                <w:color w:val="000000"/>
                <w:sz w:val="22"/>
                <w:szCs w:val="22"/>
              </w:rPr>
              <w:t>Uso civico</w:t>
            </w:r>
          </w:p>
        </w:tc>
      </w:tr>
    </w:tbl>
    <w:p w14:paraId="2FD57572" w14:textId="77777777" w:rsidR="000B2545" w:rsidRPr="00C70D4D" w:rsidRDefault="000B2545" w:rsidP="00C70D4D">
      <w:pPr>
        <w:pStyle w:val="Corpotesto"/>
      </w:pPr>
    </w:p>
    <w:p w14:paraId="633E6672" w14:textId="736104F0" w:rsidR="00F97BB9" w:rsidRDefault="00F97BB9" w:rsidP="00F97BB9">
      <w:pPr>
        <w:pStyle w:val="Titolo3"/>
      </w:pPr>
      <w:bookmarkStart w:id="52" w:name="_Codici_uso_suolo"/>
      <w:bookmarkStart w:id="53" w:name="_Toc497919822"/>
      <w:bookmarkEnd w:id="52"/>
      <w:r>
        <w:t>Codici uso suolo e prodotto</w:t>
      </w:r>
      <w:bookmarkEnd w:id="53"/>
    </w:p>
    <w:p w14:paraId="6C074E04" w14:textId="234FC839" w:rsidR="00F97BB9" w:rsidRPr="00F97BB9" w:rsidRDefault="00BB7F26" w:rsidP="00F97BB9">
      <w:pPr>
        <w:pStyle w:val="Corpotesto"/>
        <w:rPr>
          <w:u w:val="single"/>
        </w:rPr>
      </w:pPr>
      <w:r w:rsidRPr="00F97BB9">
        <w:object w:dxaOrig="1551" w:dyaOrig="1004" w14:anchorId="6F48DFC5">
          <v:shape id="_x0000_i1026" type="#_x0000_t75" style="width:77pt;height:50.1pt" o:ole="">
            <v:imagedata r:id="rId17" o:title=""/>
          </v:shape>
          <o:OLEObject Type="Embed" ProgID="Excel.Sheet.8" ShapeID="_x0000_i1026" DrawAspect="Icon" ObjectID="_1577010139" r:id="rId18"/>
        </w:object>
      </w:r>
    </w:p>
    <w:p w14:paraId="29708D58" w14:textId="77777777" w:rsidR="00F84D07" w:rsidRDefault="00F84D07">
      <w:r>
        <w:br w:type="page"/>
      </w:r>
    </w:p>
    <w:p w14:paraId="5DEB38D7" w14:textId="77777777" w:rsidR="000F09D3" w:rsidRDefault="000F09D3"/>
    <w:p w14:paraId="23F08213" w14:textId="77777777" w:rsidR="00147721" w:rsidRDefault="00147721"/>
    <w:p w14:paraId="5CBAD0F1" w14:textId="77777777" w:rsidR="00E52056" w:rsidRDefault="00F84D07" w:rsidP="00F84D07">
      <w:pPr>
        <w:pStyle w:val="Titolo1"/>
        <w:ind w:left="431" w:hanging="431"/>
      </w:pPr>
      <w:bookmarkStart w:id="54" w:name="_Toc497919823"/>
      <w:r>
        <w:t>Servizi lettura e scrittura</w:t>
      </w:r>
      <w:bookmarkEnd w:id="54"/>
    </w:p>
    <w:p w14:paraId="106382E1" w14:textId="2DEFF24A" w:rsidR="00575C44" w:rsidRDefault="00591257" w:rsidP="00591257">
      <w:pPr>
        <w:pStyle w:val="Corpotesto"/>
      </w:pPr>
      <w:r>
        <w:t>Per popolare le strutture dati contenente le entità grafiche da sincronizzare vengono forniti dei servizi di lettura e scrittura.</w:t>
      </w:r>
      <w:r w:rsidR="00575C44">
        <w:t xml:space="preserve"> Al fine di una corretta sincronizzazione </w:t>
      </w:r>
      <w:r w:rsidR="00575C44" w:rsidRPr="00575C44">
        <w:rPr>
          <w:u w:val="single"/>
        </w:rPr>
        <w:t xml:space="preserve">è </w:t>
      </w:r>
      <w:r w:rsidR="00575C44">
        <w:rPr>
          <w:u w:val="single"/>
        </w:rPr>
        <w:t>indispensabile</w:t>
      </w:r>
      <w:r w:rsidR="00575C44" w:rsidRPr="00575C44">
        <w:rPr>
          <w:u w:val="single"/>
        </w:rPr>
        <w:t xml:space="preserve"> decodificare opportunamente i dati ritornati dalle funzioni di lettura usando le decodifiche</w:t>
      </w:r>
      <w:r w:rsidR="00575C44">
        <w:rPr>
          <w:u w:val="single"/>
        </w:rPr>
        <w:t xml:space="preserve"> </w:t>
      </w:r>
      <w:r w:rsidR="00575C44" w:rsidRPr="00575C44">
        <w:rPr>
          <w:u w:val="single"/>
        </w:rPr>
        <w:t>indicate nel paragrafo</w:t>
      </w:r>
      <w:r w:rsidR="00575C44">
        <w:rPr>
          <w:u w:val="single"/>
        </w:rPr>
        <w:t xml:space="preserve"> 5.9 </w:t>
      </w:r>
      <w:r w:rsidR="00575C44" w:rsidRPr="00575C44">
        <w:rPr>
          <w:u w:val="single"/>
        </w:rPr>
        <w:t>Decodifiche: Tabelle di Catalogo</w:t>
      </w:r>
      <w:r w:rsidR="00575C44">
        <w:rPr>
          <w:u w:val="single"/>
        </w:rPr>
        <w:t>.</w:t>
      </w:r>
    </w:p>
    <w:p w14:paraId="2D173E9E" w14:textId="17F685EB" w:rsidR="00CD0BAB" w:rsidRDefault="00E57A40" w:rsidP="00591257">
      <w:pPr>
        <w:pStyle w:val="Corpotesto"/>
      </w:pPr>
      <w:r>
        <w:rPr>
          <w:highlight w:val="yellow"/>
        </w:rPr>
        <w:t>Nei</w:t>
      </w:r>
      <w:r w:rsidR="00CD0BAB" w:rsidRPr="00EA63BB">
        <w:rPr>
          <w:highlight w:val="yellow"/>
        </w:rPr>
        <w:t xml:space="preserve"> package rilasciati è presente una variabile che ogni OPR deve valorizzare con il proprio codice identificativo (cod_orpa).</w:t>
      </w:r>
    </w:p>
    <w:p w14:paraId="6FCA1015" w14:textId="77777777" w:rsidR="00F84D07" w:rsidRDefault="00591257" w:rsidP="00591257">
      <w:pPr>
        <w:pStyle w:val="Titolo2"/>
      </w:pPr>
      <w:bookmarkStart w:id="55" w:name="_Toc497919824"/>
      <w:r w:rsidRPr="00591257">
        <w:t>Servizi di lettura delle entità grafiche (input per il servizio di scrittura)</w:t>
      </w:r>
      <w:bookmarkEnd w:id="55"/>
    </w:p>
    <w:p w14:paraId="35D7E9EB" w14:textId="77777777" w:rsidR="00591257" w:rsidRDefault="005F36BA" w:rsidP="00591257">
      <w:pPr>
        <w:pStyle w:val="Corpotesto"/>
      </w:pPr>
      <w:r>
        <w:t>I servizi implementati per la lettura dei dati dalla DB dell’OP “con riuso” sono di seguito elencati e descritti ed hanno lo scopo di recuperare i dati di tutte le entità descritte al Capitolo 5 al fine di popolare, mediante i servizi di scrittura, la struttura dati AABS.</w:t>
      </w:r>
    </w:p>
    <w:p w14:paraId="3735B29D" w14:textId="77777777" w:rsidR="00CC4BC7" w:rsidRPr="00024E6A" w:rsidRDefault="00CC4BC7" w:rsidP="00591257">
      <w:pPr>
        <w:pStyle w:val="Corpotesto"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63"/>
        <w:gridCol w:w="4151"/>
        <w:gridCol w:w="3207"/>
      </w:tblGrid>
      <w:tr w:rsidR="005F36BA" w14:paraId="03156913" w14:textId="77777777" w:rsidTr="00CC4BC7">
        <w:tc>
          <w:tcPr>
            <w:tcW w:w="2263" w:type="dxa"/>
          </w:tcPr>
          <w:p w14:paraId="22120D80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NOME FUNZIONE</w:t>
            </w:r>
          </w:p>
        </w:tc>
        <w:tc>
          <w:tcPr>
            <w:tcW w:w="4151" w:type="dxa"/>
          </w:tcPr>
          <w:p w14:paraId="299CA086" w14:textId="77777777" w:rsidR="005F36BA" w:rsidRPr="00CC4BC7" w:rsidRDefault="005F36BA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C4BC7">
              <w:rPr>
                <w:rFonts w:asciiTheme="minorHAnsi" w:hAnsiTheme="minorHAnsi"/>
                <w:sz w:val="20"/>
                <w:szCs w:val="20"/>
              </w:rPr>
              <w:t>DESCRIZIONE</w:t>
            </w:r>
          </w:p>
        </w:tc>
        <w:tc>
          <w:tcPr>
            <w:tcW w:w="3207" w:type="dxa"/>
          </w:tcPr>
          <w:p w14:paraId="78C6F0EB" w14:textId="77777777" w:rsidR="005F36BA" w:rsidRPr="00CC4BC7" w:rsidRDefault="00CC4BC7" w:rsidP="005F36BA">
            <w:pPr>
              <w:pStyle w:val="Corpotesto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TIPO RESTITUITO</w:t>
            </w:r>
          </w:p>
        </w:tc>
      </w:tr>
      <w:tr w:rsidR="005F36BA" w:rsidRPr="00E4103B" w14:paraId="50A99E97" w14:textId="77777777" w:rsidTr="00CC4BC7">
        <w:tc>
          <w:tcPr>
            <w:tcW w:w="2263" w:type="dxa"/>
          </w:tcPr>
          <w:p w14:paraId="676CC18F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getIsolIns</w:t>
            </w:r>
          </w:p>
        </w:tc>
        <w:tc>
          <w:tcPr>
            <w:tcW w:w="4151" w:type="dxa"/>
          </w:tcPr>
          <w:p w14:paraId="524A8BFA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isole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10E8DE6C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AABSISOL_COL</w:t>
            </w:r>
          </w:p>
        </w:tc>
      </w:tr>
      <w:tr w:rsidR="005F36BA" w:rsidRPr="00E4103B" w14:paraId="41F3CD08" w14:textId="77777777" w:rsidTr="00CC4BC7">
        <w:tc>
          <w:tcPr>
            <w:tcW w:w="2263" w:type="dxa"/>
          </w:tcPr>
          <w:p w14:paraId="1635DA07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getPartIns</w:t>
            </w:r>
          </w:p>
        </w:tc>
        <w:tc>
          <w:tcPr>
            <w:tcW w:w="4151" w:type="dxa"/>
          </w:tcPr>
          <w:p w14:paraId="2AFA09D9" w14:textId="77777777" w:rsidR="005F36BA" w:rsidRPr="00E4103B" w:rsidRDefault="00CC4BC7" w:rsidP="00CC4BC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le particelle aziendali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 xml:space="preserve">di un 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>determinato piano di coltivazione riportato nella scheda di validazione “sincronizzata”.</w:t>
            </w:r>
          </w:p>
        </w:tc>
        <w:tc>
          <w:tcPr>
            <w:tcW w:w="3207" w:type="dxa"/>
          </w:tcPr>
          <w:p w14:paraId="5558925D" w14:textId="77777777" w:rsidR="005F36BA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AABSPART_COL</w:t>
            </w:r>
          </w:p>
        </w:tc>
      </w:tr>
      <w:tr w:rsidR="00CC4BC7" w:rsidRPr="00E4103B" w14:paraId="0F3F6BDB" w14:textId="77777777" w:rsidTr="00CC4BC7">
        <w:tc>
          <w:tcPr>
            <w:tcW w:w="2263" w:type="dxa"/>
          </w:tcPr>
          <w:p w14:paraId="410D7E2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getAppeIns</w:t>
            </w:r>
          </w:p>
        </w:tc>
        <w:tc>
          <w:tcPr>
            <w:tcW w:w="4151" w:type="dxa"/>
          </w:tcPr>
          <w:p w14:paraId="3DAE6F1F" w14:textId="77777777" w:rsidR="00CC4BC7" w:rsidRPr="00E4103B" w:rsidRDefault="00CC4BC7" w:rsidP="00E4103B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</w:t>
            </w:r>
            <w:r w:rsidR="00E4103B" w:rsidRPr="00E4103B">
              <w:rPr>
                <w:rFonts w:asciiTheme="minorHAnsi" w:hAnsiTheme="minorHAnsi"/>
                <w:sz w:val="20"/>
                <w:szCs w:val="20"/>
              </w:rPr>
              <w:t xml:space="preserve">gli appezzamenti colturali </w:t>
            </w:r>
            <w:r w:rsidR="00B40B57">
              <w:rPr>
                <w:rFonts w:asciiTheme="minorHAnsi" w:hAnsiTheme="minorHAnsi"/>
                <w:sz w:val="20"/>
                <w:szCs w:val="20"/>
              </w:rPr>
              <w:t>di un</w:t>
            </w:r>
            <w:r w:rsidRPr="00E4103B">
              <w:rPr>
                <w:rFonts w:asciiTheme="minorHAnsi" w:hAnsiTheme="minorHAnsi"/>
                <w:sz w:val="20"/>
                <w:szCs w:val="20"/>
              </w:rPr>
              <w:t xml:space="preserve"> determinato piano di coltivazione riportato nella scheda di validazione “sincronizzata”.</w:t>
            </w:r>
          </w:p>
        </w:tc>
        <w:tc>
          <w:tcPr>
            <w:tcW w:w="3207" w:type="dxa"/>
          </w:tcPr>
          <w:p w14:paraId="67E9CBE1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AABSAPPE_COL</w:t>
            </w:r>
          </w:p>
        </w:tc>
      </w:tr>
      <w:tr w:rsidR="00CC4BC7" w:rsidRPr="00E4103B" w14:paraId="35A2DDD7" w14:textId="77777777" w:rsidTr="00CC4BC7">
        <w:tc>
          <w:tcPr>
            <w:tcW w:w="2263" w:type="dxa"/>
          </w:tcPr>
          <w:p w14:paraId="0F19605E" w14:textId="77777777" w:rsidR="00CC4BC7" w:rsidRPr="00E4103B" w:rsidRDefault="00CC4BC7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getAppeDettIns</w:t>
            </w:r>
          </w:p>
        </w:tc>
        <w:tc>
          <w:tcPr>
            <w:tcW w:w="4151" w:type="dxa"/>
          </w:tcPr>
          <w:p w14:paraId="5B92A547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</w:rPr>
              <w:t xml:space="preserve">La funzione legge il dettagli degli appezzamenti colturali restituiti dalla funzione </w:t>
            </w:r>
            <w:r w:rsidRPr="00E4103B">
              <w:rPr>
                <w:rFonts w:asciiTheme="minorHAnsi" w:hAnsiTheme="minorHAnsi"/>
                <w:b/>
                <w:i/>
                <w:sz w:val="20"/>
                <w:szCs w:val="20"/>
              </w:rPr>
              <w:t>getAppeIns</w:t>
            </w:r>
          </w:p>
        </w:tc>
        <w:tc>
          <w:tcPr>
            <w:tcW w:w="3207" w:type="dxa"/>
          </w:tcPr>
          <w:p w14:paraId="23DB784D" w14:textId="77777777" w:rsidR="00CC4BC7" w:rsidRPr="00E4103B" w:rsidRDefault="00E4103B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 w:rsidRPr="00E4103B">
              <w:rPr>
                <w:rFonts w:asciiTheme="minorHAnsi" w:hAnsiTheme="minorHAnsi"/>
                <w:sz w:val="20"/>
                <w:szCs w:val="20"/>
                <w:lang w:val="en-US"/>
              </w:rPr>
              <w:t>AABSAPPE_DETT_COL</w:t>
            </w:r>
          </w:p>
        </w:tc>
      </w:tr>
      <w:tr w:rsidR="00724DD5" w:rsidRPr="00E4103B" w14:paraId="7D2A7A6F" w14:textId="77777777" w:rsidTr="00CC4BC7">
        <w:tc>
          <w:tcPr>
            <w:tcW w:w="2263" w:type="dxa"/>
          </w:tcPr>
          <w:p w14:paraId="04096CE0" w14:textId="31D46D12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getParcIns</w:t>
            </w:r>
          </w:p>
        </w:tc>
        <w:tc>
          <w:tcPr>
            <w:tcW w:w="4151" w:type="dxa"/>
          </w:tcPr>
          <w:p w14:paraId="78A27708" w14:textId="5EB49928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le parcelle relative ad uno specifico atto amministrativo (domanda).</w:t>
            </w:r>
          </w:p>
        </w:tc>
        <w:tc>
          <w:tcPr>
            <w:tcW w:w="3207" w:type="dxa"/>
          </w:tcPr>
          <w:p w14:paraId="0BBD6DD0" w14:textId="6CF091E8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AABSPARC_COL</w:t>
            </w:r>
          </w:p>
        </w:tc>
      </w:tr>
      <w:tr w:rsidR="00724DD5" w:rsidRPr="00E4103B" w14:paraId="334E88DA" w14:textId="77777777" w:rsidTr="00CC4BC7">
        <w:tc>
          <w:tcPr>
            <w:tcW w:w="2263" w:type="dxa"/>
          </w:tcPr>
          <w:p w14:paraId="0D341475" w14:textId="70A5D6D7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getParcDettIns</w:t>
            </w:r>
          </w:p>
        </w:tc>
        <w:tc>
          <w:tcPr>
            <w:tcW w:w="4151" w:type="dxa"/>
          </w:tcPr>
          <w:p w14:paraId="22017724" w14:textId="2E9A8EB6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La funzione legge l’elenco degli appezzamenti contenuti nelle parcelle di uno specifico atto amministrativo (domanda)</w:t>
            </w:r>
          </w:p>
        </w:tc>
        <w:tc>
          <w:tcPr>
            <w:tcW w:w="3207" w:type="dxa"/>
          </w:tcPr>
          <w:p w14:paraId="2D44611E" w14:textId="3B400C22" w:rsidR="00724DD5" w:rsidRPr="00E4103B" w:rsidRDefault="00724DD5" w:rsidP="00591257">
            <w:pPr>
              <w:pStyle w:val="Corpotesto"/>
              <w:rPr>
                <w:rFonts w:asciiTheme="minorHAnsi" w:hAnsiTheme="minorHAnsi"/>
                <w:sz w:val="20"/>
                <w:szCs w:val="20"/>
                <w:lang w:val="en-US"/>
              </w:rPr>
            </w:pPr>
            <w:r w:rsidRPr="00724DD5">
              <w:rPr>
                <w:rFonts w:asciiTheme="minorHAnsi" w:hAnsiTheme="minorHAnsi"/>
                <w:sz w:val="20"/>
                <w:szCs w:val="20"/>
                <w:lang w:val="en-US"/>
              </w:rPr>
              <w:t>AABSPARC_COL</w:t>
            </w:r>
          </w:p>
        </w:tc>
      </w:tr>
    </w:tbl>
    <w:p w14:paraId="44255FF7" w14:textId="77777777" w:rsidR="005F36BA" w:rsidRDefault="005F36BA" w:rsidP="00591257">
      <w:pPr>
        <w:pStyle w:val="Corpotesto"/>
      </w:pPr>
    </w:p>
    <w:p w14:paraId="68DF5EEB" w14:textId="77777777" w:rsidR="00E4103B" w:rsidRDefault="00E4103B" w:rsidP="00E4103B">
      <w:pPr>
        <w:pStyle w:val="Titolo3"/>
        <w:rPr>
          <w:lang w:val="en-US"/>
        </w:rPr>
      </w:pPr>
      <w:bookmarkStart w:id="56" w:name="_Toc497919825"/>
      <w:r w:rsidRPr="00E4103B">
        <w:rPr>
          <w:lang w:val="en-US"/>
        </w:rPr>
        <w:t>getIsolIns</w:t>
      </w:r>
      <w:bookmarkEnd w:id="56"/>
    </w:p>
    <w:p w14:paraId="5C49558E" w14:textId="77777777" w:rsidR="00E4103B" w:rsidRPr="00E93C0F" w:rsidRDefault="00E4103B" w:rsidP="00E4103B">
      <w:pPr>
        <w:pStyle w:val="Corpotesto"/>
      </w:pPr>
      <w:r w:rsidRPr="00E93C0F">
        <w:t xml:space="preserve">La funzione ha lo scopo di recuperare l’elenco delle Isole aziendali </w:t>
      </w:r>
      <w:r w:rsidR="003939B4">
        <w:t>contenute in</w:t>
      </w:r>
      <w:r w:rsidRPr="00E93C0F">
        <w:t xml:space="preserve"> un</w:t>
      </w:r>
      <w:r w:rsidR="003939B4">
        <w:t>a</w:t>
      </w:r>
      <w:r w:rsidRPr="00E93C0F">
        <w:t xml:space="preserve"> determinat</w:t>
      </w:r>
      <w:r w:rsidR="003939B4">
        <w:t>a scheda di validazione da sincronizzare</w:t>
      </w:r>
      <w:r w:rsidRPr="00E93C0F">
        <w:t>.</w:t>
      </w:r>
    </w:p>
    <w:p w14:paraId="04640FEA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DC349FF" w14:textId="77777777" w:rsidR="00E4103B" w:rsidRPr="00A40FE9" w:rsidRDefault="00E4103B" w:rsidP="00E93C0F">
      <w:pPr>
        <w:pStyle w:val="Corpotesto"/>
      </w:pPr>
      <w:r w:rsidRPr="00A40FE9">
        <w:t>function getIsolIns(</w:t>
      </w:r>
      <w:r w:rsidR="003939B4" w:rsidRPr="00A40FE9">
        <w:t>cod_scheda</w:t>
      </w:r>
      <w:r w:rsidRPr="00A40FE9">
        <w:t xml:space="preserve"> in </w:t>
      </w:r>
      <w:r w:rsidR="003939B4" w:rsidRPr="00A40FE9">
        <w:t>varchar</w:t>
      </w:r>
      <w:r w:rsidRPr="00A40FE9">
        <w:t>) return AABSISOL_COL;</w:t>
      </w:r>
    </w:p>
    <w:p w14:paraId="17FA61C7" w14:textId="77777777" w:rsidR="00E4103B" w:rsidRPr="00A40FE9" w:rsidRDefault="00E4103B" w:rsidP="00E4103B"/>
    <w:p w14:paraId="7B85D439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AABSISOL_COL</w:t>
      </w:r>
    </w:p>
    <w:p w14:paraId="582B931B" w14:textId="77777777" w:rsidR="00DA7615" w:rsidRPr="00E93C0F" w:rsidRDefault="00DA7615" w:rsidP="00E93C0F">
      <w:pPr>
        <w:pStyle w:val="Corpotesto"/>
      </w:pPr>
      <w:r w:rsidRPr="00E93C0F">
        <w:t>TYPE AABSISOL_COL AS TABLE OF AABSISOL_REC</w:t>
      </w:r>
    </w:p>
    <w:p w14:paraId="1AB74B27" w14:textId="77777777" w:rsidR="00DA7615" w:rsidRPr="00E93C0F" w:rsidRDefault="00DA7615" w:rsidP="00DA7615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AABSISOL_REC</w:t>
      </w:r>
    </w:p>
    <w:p w14:paraId="04CAD091" w14:textId="77777777" w:rsidR="00DA7615" w:rsidRPr="00DA7615" w:rsidRDefault="00DA7615" w:rsidP="00DA7615">
      <w:pPr>
        <w:pStyle w:val="Corpotesto"/>
        <w:spacing w:before="0" w:after="0"/>
        <w:ind w:left="709"/>
        <w:rPr>
          <w:rFonts w:asciiTheme="minorHAnsi" w:hAnsiTheme="minorHAnsi"/>
          <w:sz w:val="20"/>
          <w:szCs w:val="20"/>
        </w:rPr>
      </w:pP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DA7615" w14:paraId="22FFD8D8" w14:textId="77777777" w:rsidTr="00DA7615">
        <w:tc>
          <w:tcPr>
            <w:tcW w:w="2405" w:type="dxa"/>
            <w:shd w:val="clear" w:color="auto" w:fill="A8D08D" w:themeFill="accent6" w:themeFillTint="99"/>
          </w:tcPr>
          <w:p w14:paraId="73B00365" w14:textId="77777777" w:rsidR="00DA7615" w:rsidRDefault="00DA7615" w:rsidP="00DA7615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427F26CA" w14:textId="77777777" w:rsidR="00DA7615" w:rsidRDefault="00DA7615" w:rsidP="00DA7615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DA7615" w14:paraId="27672E90" w14:textId="77777777" w:rsidTr="00DA7615">
        <w:tc>
          <w:tcPr>
            <w:tcW w:w="2405" w:type="dxa"/>
          </w:tcPr>
          <w:p w14:paraId="4C2E988E" w14:textId="0D40D9C7" w:rsidR="00DA7615" w:rsidRDefault="00EE42A0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CODI_ISOL</w:t>
            </w:r>
          </w:p>
        </w:tc>
        <w:tc>
          <w:tcPr>
            <w:tcW w:w="2693" w:type="dxa"/>
          </w:tcPr>
          <w:p w14:paraId="329F615E" w14:textId="5E8D69C5" w:rsidR="00DA7615" w:rsidRDefault="000C1088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DA7615" w14:paraId="6C2058CC" w14:textId="77777777" w:rsidTr="00DA7615">
        <w:tc>
          <w:tcPr>
            <w:tcW w:w="2405" w:type="dxa"/>
          </w:tcPr>
          <w:p w14:paraId="3C7214DE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DATA_INIZ_ISOL</w:t>
            </w:r>
          </w:p>
        </w:tc>
        <w:tc>
          <w:tcPr>
            <w:tcW w:w="2693" w:type="dxa"/>
          </w:tcPr>
          <w:p w14:paraId="7F975838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5BE209F5" w14:textId="77777777" w:rsidTr="00DA7615">
        <w:tc>
          <w:tcPr>
            <w:tcW w:w="2405" w:type="dxa"/>
          </w:tcPr>
          <w:p w14:paraId="2FFB7F13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DATA_FINE_ISOL</w:t>
            </w:r>
          </w:p>
        </w:tc>
        <w:tc>
          <w:tcPr>
            <w:tcW w:w="2693" w:type="dxa"/>
          </w:tcPr>
          <w:p w14:paraId="5E46C435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6FE36478" w14:textId="77777777" w:rsidTr="00DA7615">
        <w:tc>
          <w:tcPr>
            <w:tcW w:w="2405" w:type="dxa"/>
          </w:tcPr>
          <w:p w14:paraId="09A4DAA4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DATA_RIFE_CONS</w:t>
            </w:r>
          </w:p>
        </w:tc>
        <w:tc>
          <w:tcPr>
            <w:tcW w:w="2693" w:type="dxa"/>
          </w:tcPr>
          <w:p w14:paraId="146488DE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DA7615" w14:paraId="226147FD" w14:textId="77777777" w:rsidTr="00DA7615">
        <w:tc>
          <w:tcPr>
            <w:tcW w:w="2405" w:type="dxa"/>
          </w:tcPr>
          <w:p w14:paraId="019235CD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SUPE_ISOL</w:t>
            </w:r>
          </w:p>
        </w:tc>
        <w:tc>
          <w:tcPr>
            <w:tcW w:w="2693" w:type="dxa"/>
          </w:tcPr>
          <w:p w14:paraId="6126A3A8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DA7615" w14:paraId="128A3D9B" w14:textId="77777777" w:rsidTr="00DA7615">
        <w:tc>
          <w:tcPr>
            <w:tcW w:w="2405" w:type="dxa"/>
          </w:tcPr>
          <w:p w14:paraId="09137FB1" w14:textId="77777777" w:rsidR="00DA7615" w:rsidRDefault="00DA7615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DA7615">
              <w:rPr>
                <w:rFonts w:asciiTheme="minorHAnsi" w:hAnsiTheme="minorHAnsi"/>
                <w:sz w:val="20"/>
                <w:szCs w:val="20"/>
              </w:rPr>
              <w:t>SHAPE_ISOL</w:t>
            </w:r>
          </w:p>
        </w:tc>
        <w:tc>
          <w:tcPr>
            <w:tcW w:w="2693" w:type="dxa"/>
          </w:tcPr>
          <w:p w14:paraId="4C16676A" w14:textId="77777777" w:rsidR="00DA7615" w:rsidRDefault="0095662B" w:rsidP="00DA7615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</w:tbl>
    <w:p w14:paraId="5C6A0C98" w14:textId="77777777" w:rsidR="00DA7615" w:rsidRPr="00DA7615" w:rsidRDefault="00DA7615" w:rsidP="00DA7615">
      <w:pPr>
        <w:pStyle w:val="Corpotesto"/>
        <w:spacing w:before="0" w:after="0"/>
        <w:ind w:left="709"/>
        <w:rPr>
          <w:rFonts w:asciiTheme="minorHAnsi" w:hAnsiTheme="minorHAnsi"/>
          <w:sz w:val="20"/>
          <w:szCs w:val="20"/>
        </w:rPr>
      </w:pPr>
    </w:p>
    <w:p w14:paraId="6B720047" w14:textId="77777777" w:rsidR="00E4103B" w:rsidRPr="00DA7615" w:rsidRDefault="00E4103B" w:rsidP="00E4103B"/>
    <w:p w14:paraId="0F819490" w14:textId="77777777" w:rsidR="00E4103B" w:rsidRPr="00DA7615" w:rsidRDefault="00E4103B" w:rsidP="00E4103B"/>
    <w:p w14:paraId="792D1A05" w14:textId="77777777" w:rsidR="00E4103B" w:rsidRDefault="005A533E" w:rsidP="00E4103B">
      <w:pPr>
        <w:pStyle w:val="Titolo3"/>
        <w:rPr>
          <w:lang w:val="en-US"/>
        </w:rPr>
      </w:pPr>
      <w:bookmarkStart w:id="57" w:name="_Toc497919826"/>
      <w:r>
        <w:rPr>
          <w:lang w:val="en-US"/>
        </w:rPr>
        <w:t>getPart</w:t>
      </w:r>
      <w:r w:rsidR="00E4103B" w:rsidRPr="00E4103B">
        <w:rPr>
          <w:lang w:val="en-US"/>
        </w:rPr>
        <w:t>Ins</w:t>
      </w:r>
      <w:bookmarkEnd w:id="57"/>
    </w:p>
    <w:p w14:paraId="524C3D7B" w14:textId="77777777" w:rsidR="003939B4" w:rsidRPr="00E93C0F" w:rsidRDefault="003939B4" w:rsidP="00E4103B">
      <w:pPr>
        <w:pStyle w:val="Corpotesto"/>
      </w:pPr>
      <w:r w:rsidRPr="00E93C0F">
        <w:t xml:space="preserve">La funzione ha lo scopo di recuperare l’elenco delle particelle aziendali </w:t>
      </w:r>
      <w:r>
        <w:t>contenute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51DF87B3" w14:textId="77777777" w:rsidR="00E4103B" w:rsidRPr="00E93C0F" w:rsidRDefault="00E4103B" w:rsidP="00E4103B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765CD13" w14:textId="77777777" w:rsidR="005A533E" w:rsidRPr="00A40FE9" w:rsidRDefault="005A533E" w:rsidP="002C6AE6">
      <w:pPr>
        <w:pStyle w:val="Corpotesto"/>
        <w:ind w:firstLine="709"/>
      </w:pPr>
      <w:r w:rsidRPr="00A40FE9">
        <w:t>function getPartIns(</w:t>
      </w:r>
      <w:r w:rsidR="003939B4" w:rsidRPr="00A40FE9">
        <w:t>cod_scheda</w:t>
      </w:r>
      <w:r w:rsidRPr="00A40FE9">
        <w:t xml:space="preserve"> in </w:t>
      </w:r>
      <w:r w:rsidR="003939B4" w:rsidRPr="00A40FE9">
        <w:t>varchar</w:t>
      </w:r>
      <w:r w:rsidRPr="00A40FE9">
        <w:t>) return AABSPART_COL;</w:t>
      </w:r>
    </w:p>
    <w:p w14:paraId="67790CB8" w14:textId="77777777" w:rsidR="00E4103B" w:rsidRPr="00A40FE9" w:rsidRDefault="00E4103B" w:rsidP="00E4103B"/>
    <w:p w14:paraId="29E9DF3D" w14:textId="77777777" w:rsidR="00E4103B" w:rsidRPr="00A40FE9" w:rsidRDefault="00E4103B" w:rsidP="00E4103B">
      <w:pPr>
        <w:pStyle w:val="Corpotesto"/>
        <w:rPr>
          <w:b/>
          <w:u w:val="single"/>
        </w:rPr>
      </w:pPr>
      <w:r w:rsidRPr="00A40FE9">
        <w:rPr>
          <w:b/>
          <w:u w:val="single"/>
        </w:rPr>
        <w:t xml:space="preserve">Dettaglio tipo </w:t>
      </w:r>
      <w:r w:rsidR="005A533E" w:rsidRPr="00A40FE9">
        <w:rPr>
          <w:b/>
          <w:u w:val="single"/>
        </w:rPr>
        <w:t>AABSPART_COL</w:t>
      </w:r>
    </w:p>
    <w:p w14:paraId="0C25EC53" w14:textId="77777777" w:rsidR="009E11AE" w:rsidRPr="00E93C0F" w:rsidRDefault="00EB39E5" w:rsidP="00EB39E5">
      <w:pPr>
        <w:pStyle w:val="Corpotesto"/>
        <w:ind w:firstLine="709"/>
        <w:rPr>
          <w:lang w:val="en-US"/>
        </w:rPr>
      </w:pPr>
      <w:r w:rsidRPr="00E93C0F">
        <w:rPr>
          <w:lang w:val="en-US"/>
        </w:rPr>
        <w:t>AABSPART_COL AS TABLE OF AABSPART_REC</w:t>
      </w:r>
    </w:p>
    <w:p w14:paraId="25E7D25E" w14:textId="77777777" w:rsidR="009E11AE" w:rsidRPr="00E93C0F" w:rsidRDefault="009E11AE" w:rsidP="009E11AE">
      <w:pPr>
        <w:pStyle w:val="Corpotesto"/>
        <w:rPr>
          <w:b/>
          <w:u w:val="single"/>
        </w:rPr>
      </w:pPr>
      <w:r w:rsidRPr="00E93C0F">
        <w:rPr>
          <w:b/>
          <w:u w:val="single"/>
          <w:lang w:val="en-US"/>
        </w:rPr>
        <w:t xml:space="preserve">Dettaglio tipo </w:t>
      </w:r>
      <w:r w:rsidRPr="00E93C0F">
        <w:rPr>
          <w:b/>
          <w:u w:val="single"/>
        </w:rPr>
        <w:t>AABSPART_REC</w:t>
      </w:r>
    </w:p>
    <w:p w14:paraId="497E2C0D" w14:textId="77777777" w:rsidR="00EB39E5" w:rsidRPr="00EB39E5" w:rsidRDefault="00EB39E5" w:rsidP="00E4103B">
      <w:pPr>
        <w:pStyle w:val="Corpotesto"/>
        <w:rPr>
          <w:rFonts w:asciiTheme="minorHAnsi" w:hAnsiTheme="minorHAnsi"/>
          <w:sz w:val="20"/>
          <w:szCs w:val="20"/>
          <w:lang w:val="en-US"/>
        </w:rPr>
      </w:pPr>
      <w:r>
        <w:rPr>
          <w:rFonts w:asciiTheme="minorHAnsi" w:hAnsiTheme="minorHAnsi"/>
          <w:sz w:val="20"/>
          <w:szCs w:val="20"/>
          <w:lang w:val="en-US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EB39E5" w14:paraId="2506BFD4" w14:textId="77777777" w:rsidTr="00024E6A">
        <w:tc>
          <w:tcPr>
            <w:tcW w:w="2405" w:type="dxa"/>
            <w:shd w:val="clear" w:color="auto" w:fill="A8D08D" w:themeFill="accent6" w:themeFillTint="99"/>
          </w:tcPr>
          <w:p w14:paraId="086CC8A4" w14:textId="77777777" w:rsidR="00EB39E5" w:rsidRDefault="00EB39E5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5059EDDB" w14:textId="77777777" w:rsidR="00EB39E5" w:rsidRDefault="00EB39E5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EB39E5" w14:paraId="37A1A539" w14:textId="77777777" w:rsidTr="00024E6A">
        <w:tc>
          <w:tcPr>
            <w:tcW w:w="2405" w:type="dxa"/>
          </w:tcPr>
          <w:p w14:paraId="0EF9F69E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  <w:lang w:val="en-US"/>
              </w:rPr>
              <w:t>CODI_NAZI</w:t>
            </w:r>
          </w:p>
        </w:tc>
        <w:tc>
          <w:tcPr>
            <w:tcW w:w="2693" w:type="dxa"/>
          </w:tcPr>
          <w:p w14:paraId="2676D3A2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EB39E5" w14:paraId="461B4CC9" w14:textId="77777777" w:rsidTr="00024E6A">
        <w:tc>
          <w:tcPr>
            <w:tcW w:w="2405" w:type="dxa"/>
          </w:tcPr>
          <w:p w14:paraId="4F4C5E76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NUME_FOGL</w:t>
            </w:r>
          </w:p>
        </w:tc>
        <w:tc>
          <w:tcPr>
            <w:tcW w:w="2693" w:type="dxa"/>
          </w:tcPr>
          <w:p w14:paraId="3FD0BE24" w14:textId="77777777" w:rsidR="00EB39E5" w:rsidRDefault="00EB39E5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6F2F2F60" w14:textId="77777777" w:rsidTr="00024E6A">
        <w:tc>
          <w:tcPr>
            <w:tcW w:w="2405" w:type="dxa"/>
          </w:tcPr>
          <w:p w14:paraId="25079C5A" w14:textId="4EDEE6C6" w:rsidR="0050496A" w:rsidRPr="00EB39E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NUME</w:t>
            </w:r>
            <w:r w:rsidRPr="00EB39E5">
              <w:rPr>
                <w:rFonts w:asciiTheme="minorHAnsi" w:hAnsiTheme="minorHAnsi"/>
                <w:sz w:val="20"/>
                <w:szCs w:val="20"/>
              </w:rPr>
              <w:t>_PART</w:t>
            </w:r>
          </w:p>
        </w:tc>
        <w:tc>
          <w:tcPr>
            <w:tcW w:w="2693" w:type="dxa"/>
          </w:tcPr>
          <w:p w14:paraId="3005F25A" w14:textId="71BD4235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50496A" w14:paraId="2E8B117B" w14:textId="77777777" w:rsidTr="00024E6A">
        <w:tc>
          <w:tcPr>
            <w:tcW w:w="2405" w:type="dxa"/>
          </w:tcPr>
          <w:p w14:paraId="205D8F77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ID_PART</w:t>
            </w:r>
          </w:p>
        </w:tc>
        <w:tc>
          <w:tcPr>
            <w:tcW w:w="2693" w:type="dxa"/>
          </w:tcPr>
          <w:p w14:paraId="405596E8" w14:textId="60115F6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3A15836A" w14:textId="77777777" w:rsidTr="00024E6A">
        <w:tc>
          <w:tcPr>
            <w:tcW w:w="2405" w:type="dxa"/>
          </w:tcPr>
          <w:p w14:paraId="282A754D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CODI_SUBA</w:t>
            </w:r>
          </w:p>
        </w:tc>
        <w:tc>
          <w:tcPr>
            <w:tcW w:w="2693" w:type="dxa"/>
          </w:tcPr>
          <w:p w14:paraId="7FE2C7BC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50496A" w14:paraId="25673520" w14:textId="77777777" w:rsidTr="00024E6A">
        <w:tc>
          <w:tcPr>
            <w:tcW w:w="2405" w:type="dxa"/>
          </w:tcPr>
          <w:p w14:paraId="665F46C2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TIPO_PART</w:t>
            </w:r>
          </w:p>
        </w:tc>
        <w:tc>
          <w:tcPr>
            <w:tcW w:w="2693" w:type="dxa"/>
          </w:tcPr>
          <w:p w14:paraId="702A64BA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50496A" w14:paraId="4F79FC02" w14:textId="77777777" w:rsidTr="00024E6A">
        <w:tc>
          <w:tcPr>
            <w:tcW w:w="2405" w:type="dxa"/>
          </w:tcPr>
          <w:p w14:paraId="036DC25A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DATA_INIZ_PART</w:t>
            </w:r>
          </w:p>
        </w:tc>
        <w:tc>
          <w:tcPr>
            <w:tcW w:w="2693" w:type="dxa"/>
          </w:tcPr>
          <w:p w14:paraId="24C5B33D" w14:textId="77777777" w:rsidR="0050496A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50496A" w14:paraId="4AB1BC45" w14:textId="77777777" w:rsidTr="00024E6A">
        <w:tc>
          <w:tcPr>
            <w:tcW w:w="2405" w:type="dxa"/>
          </w:tcPr>
          <w:p w14:paraId="15C5B232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DATA_FINE_PART</w:t>
            </w:r>
          </w:p>
        </w:tc>
        <w:tc>
          <w:tcPr>
            <w:tcW w:w="2693" w:type="dxa"/>
          </w:tcPr>
          <w:p w14:paraId="5C51D6FE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50496A" w14:paraId="7A1372B5" w14:textId="77777777" w:rsidTr="00024E6A">
        <w:tc>
          <w:tcPr>
            <w:tcW w:w="2405" w:type="dxa"/>
          </w:tcPr>
          <w:p w14:paraId="1F906F6C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SUPE_CATA</w:t>
            </w:r>
          </w:p>
        </w:tc>
        <w:tc>
          <w:tcPr>
            <w:tcW w:w="2693" w:type="dxa"/>
          </w:tcPr>
          <w:p w14:paraId="030F393C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1B1844CC" w14:textId="77777777" w:rsidTr="00024E6A">
        <w:tc>
          <w:tcPr>
            <w:tcW w:w="2405" w:type="dxa"/>
          </w:tcPr>
          <w:p w14:paraId="572487A2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SUPE_COND</w:t>
            </w:r>
          </w:p>
        </w:tc>
        <w:tc>
          <w:tcPr>
            <w:tcW w:w="2693" w:type="dxa"/>
          </w:tcPr>
          <w:p w14:paraId="2F7448C4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50496A" w14:paraId="0E269C60" w14:textId="77777777" w:rsidTr="00024E6A">
        <w:tc>
          <w:tcPr>
            <w:tcW w:w="2405" w:type="dxa"/>
          </w:tcPr>
          <w:p w14:paraId="0D14056D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B39E5">
              <w:rPr>
                <w:rFonts w:asciiTheme="minorHAnsi" w:hAnsiTheme="minorHAnsi"/>
                <w:sz w:val="20"/>
                <w:szCs w:val="20"/>
              </w:rPr>
              <w:t>SHAPE_PART</w:t>
            </w:r>
          </w:p>
        </w:tc>
        <w:tc>
          <w:tcPr>
            <w:tcW w:w="2693" w:type="dxa"/>
          </w:tcPr>
          <w:p w14:paraId="5420ECBB" w14:textId="77777777" w:rsidR="0050496A" w:rsidRPr="00DA7615" w:rsidRDefault="0050496A" w:rsidP="005049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</w:tbl>
    <w:p w14:paraId="7A49CB90" w14:textId="77777777" w:rsidR="009E11AE" w:rsidRPr="00EB39E5" w:rsidRDefault="009E11AE" w:rsidP="00E4103B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7C135875" w14:textId="77777777" w:rsidR="00E4103B" w:rsidRDefault="00E4103B" w:rsidP="00E4103B">
      <w:pPr>
        <w:rPr>
          <w:lang w:val="en-US"/>
        </w:rPr>
      </w:pPr>
    </w:p>
    <w:p w14:paraId="0D35782B" w14:textId="77777777" w:rsidR="00B40B57" w:rsidRDefault="00B40B57" w:rsidP="00B40B57">
      <w:pPr>
        <w:pStyle w:val="Titolo3"/>
        <w:rPr>
          <w:lang w:val="en-US"/>
        </w:rPr>
      </w:pPr>
      <w:bookmarkStart w:id="58" w:name="_Toc497919827"/>
      <w:r>
        <w:rPr>
          <w:lang w:val="en-US"/>
        </w:rPr>
        <w:t>getAppe</w:t>
      </w:r>
      <w:r w:rsidRPr="00E4103B">
        <w:rPr>
          <w:lang w:val="en-US"/>
        </w:rPr>
        <w:t>Ins</w:t>
      </w:r>
      <w:bookmarkEnd w:id="58"/>
    </w:p>
    <w:p w14:paraId="574FC03E" w14:textId="77777777" w:rsidR="003939B4" w:rsidRPr="00E93C0F" w:rsidRDefault="003939B4" w:rsidP="003939B4">
      <w:pPr>
        <w:pStyle w:val="Corpotesto"/>
      </w:pPr>
      <w:r w:rsidRPr="00E93C0F">
        <w:t xml:space="preserve">La funzione ha lo scopo di recuperare l’elenco degli appezzamenti colturali </w:t>
      </w:r>
      <w:r>
        <w:t>contenuti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298EF453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6C3FD9E9" w14:textId="77777777" w:rsidR="00B40B57" w:rsidRPr="00A40FE9" w:rsidRDefault="00B40B57" w:rsidP="002C6AE6">
      <w:pPr>
        <w:pStyle w:val="Corpotesto"/>
        <w:ind w:firstLine="709"/>
      </w:pPr>
      <w:r w:rsidRPr="00A40FE9">
        <w:lastRenderedPageBreak/>
        <w:t>function getAppeIns(</w:t>
      </w:r>
      <w:r w:rsidR="003939B4" w:rsidRPr="00A40FE9">
        <w:t>cod_scheda</w:t>
      </w:r>
      <w:r w:rsidRPr="00A40FE9">
        <w:t xml:space="preserve"> in </w:t>
      </w:r>
      <w:r w:rsidR="003939B4" w:rsidRPr="00A40FE9">
        <w:t>varchar</w:t>
      </w:r>
      <w:r w:rsidRPr="00A40FE9">
        <w:t>) return AABSAPPE_COL;</w:t>
      </w:r>
    </w:p>
    <w:p w14:paraId="68979D9A" w14:textId="77777777" w:rsidR="00B40B57" w:rsidRPr="00A40FE9" w:rsidRDefault="00B40B57" w:rsidP="00B40B57"/>
    <w:p w14:paraId="1B8614C2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AABSAPPE_COL</w:t>
      </w:r>
    </w:p>
    <w:p w14:paraId="01D71AF7" w14:textId="77777777" w:rsidR="00CA78A2" w:rsidRPr="00E93C0F" w:rsidRDefault="00CA78A2" w:rsidP="00B40B57">
      <w:pPr>
        <w:pStyle w:val="Corpotesto"/>
      </w:pPr>
      <w:r w:rsidRPr="00E93C0F">
        <w:tab/>
        <w:t>AABSAPPE_COL AS TABLE OF AABSAPPE_REC</w:t>
      </w:r>
    </w:p>
    <w:p w14:paraId="343229F5" w14:textId="77777777" w:rsidR="00CA78A2" w:rsidRPr="00E93C0F" w:rsidRDefault="00CA78A2" w:rsidP="00CA78A2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 xml:space="preserve">Dettaglio tipo </w:t>
      </w:r>
      <w:r w:rsidRPr="00E93C0F">
        <w:rPr>
          <w:b/>
          <w:u w:val="single"/>
          <w:lang w:val="en-US"/>
        </w:rPr>
        <w:t>AABSAPPE_REC</w:t>
      </w:r>
    </w:p>
    <w:p w14:paraId="038066A4" w14:textId="77777777" w:rsidR="00CA78A2" w:rsidRPr="00CA78A2" w:rsidRDefault="00CA78A2" w:rsidP="00CA78A2">
      <w:pPr>
        <w:pStyle w:val="Corpotesto"/>
        <w:rPr>
          <w:rFonts w:asciiTheme="minorHAnsi" w:hAnsiTheme="minorHAnsi"/>
          <w:sz w:val="20"/>
          <w:szCs w:val="20"/>
        </w:rPr>
      </w:pPr>
      <w:r w:rsidRPr="00CA78A2">
        <w:rPr>
          <w:rFonts w:asciiTheme="minorHAnsi" w:hAnsiTheme="minorHAnsi"/>
          <w:sz w:val="20"/>
          <w:szCs w:val="20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CA78A2" w14:paraId="25B5AC2B" w14:textId="77777777" w:rsidTr="00024E6A">
        <w:tc>
          <w:tcPr>
            <w:tcW w:w="2405" w:type="dxa"/>
            <w:shd w:val="clear" w:color="auto" w:fill="A8D08D" w:themeFill="accent6" w:themeFillTint="99"/>
          </w:tcPr>
          <w:p w14:paraId="6FEE4265" w14:textId="77777777" w:rsidR="00CA78A2" w:rsidRDefault="00CA78A2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22760BF6" w14:textId="77777777" w:rsidR="00CA78A2" w:rsidRDefault="00CA78A2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CA78A2" w14:paraId="78D03776" w14:textId="77777777" w:rsidTr="00024E6A">
        <w:tc>
          <w:tcPr>
            <w:tcW w:w="2405" w:type="dxa"/>
          </w:tcPr>
          <w:p w14:paraId="459AB241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  <w:lang w:val="en-US"/>
              </w:rPr>
              <w:t>COD_APPE</w:t>
            </w:r>
          </w:p>
        </w:tc>
        <w:tc>
          <w:tcPr>
            <w:tcW w:w="2693" w:type="dxa"/>
          </w:tcPr>
          <w:p w14:paraId="5AB55023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VARCHAR2(100)</w:t>
            </w:r>
          </w:p>
        </w:tc>
      </w:tr>
      <w:tr w:rsidR="00CA78A2" w14:paraId="774C2E97" w14:textId="77777777" w:rsidTr="00024E6A">
        <w:tc>
          <w:tcPr>
            <w:tcW w:w="2405" w:type="dxa"/>
          </w:tcPr>
          <w:p w14:paraId="66ECA785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CODI_RILE</w:t>
            </w:r>
          </w:p>
        </w:tc>
        <w:tc>
          <w:tcPr>
            <w:tcW w:w="2693" w:type="dxa"/>
          </w:tcPr>
          <w:p w14:paraId="1FE38AAF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CA78A2" w14:paraId="06A57418" w14:textId="77777777" w:rsidTr="00024E6A">
        <w:tc>
          <w:tcPr>
            <w:tcW w:w="2405" w:type="dxa"/>
          </w:tcPr>
          <w:p w14:paraId="40A460F3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CODI_PROD_RILE</w:t>
            </w:r>
          </w:p>
        </w:tc>
        <w:tc>
          <w:tcPr>
            <w:tcW w:w="2693" w:type="dxa"/>
          </w:tcPr>
          <w:p w14:paraId="7D281B1F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CA78A2" w14:paraId="1889BCB2" w14:textId="77777777" w:rsidTr="00024E6A">
        <w:tc>
          <w:tcPr>
            <w:tcW w:w="2405" w:type="dxa"/>
          </w:tcPr>
          <w:p w14:paraId="14636BB4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SUPE_APPE</w:t>
            </w:r>
          </w:p>
        </w:tc>
        <w:tc>
          <w:tcPr>
            <w:tcW w:w="2693" w:type="dxa"/>
          </w:tcPr>
          <w:p w14:paraId="45278798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3FD3DCFC" w14:textId="77777777" w:rsidTr="00024E6A">
        <w:tc>
          <w:tcPr>
            <w:tcW w:w="2405" w:type="dxa"/>
          </w:tcPr>
          <w:p w14:paraId="7718B068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DATA_INIZ_APPE</w:t>
            </w:r>
          </w:p>
        </w:tc>
        <w:tc>
          <w:tcPr>
            <w:tcW w:w="2693" w:type="dxa"/>
          </w:tcPr>
          <w:p w14:paraId="09348B62" w14:textId="77777777" w:rsidR="00CA78A2" w:rsidRDefault="006B6B03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  <w:r w:rsidR="00CA78A2" w:rsidRPr="00DA7615">
              <w:rPr>
                <w:rFonts w:asciiTheme="minorHAnsi" w:hAnsiTheme="minorHAnsi"/>
                <w:sz w:val="20"/>
                <w:szCs w:val="20"/>
              </w:rPr>
              <w:t xml:space="preserve">              </w:t>
            </w:r>
          </w:p>
        </w:tc>
      </w:tr>
      <w:tr w:rsidR="00CA78A2" w14:paraId="0426F835" w14:textId="77777777" w:rsidTr="00024E6A">
        <w:tc>
          <w:tcPr>
            <w:tcW w:w="2405" w:type="dxa"/>
          </w:tcPr>
          <w:p w14:paraId="3DD173BB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DATA_FINE_APPE</w:t>
            </w:r>
          </w:p>
        </w:tc>
        <w:tc>
          <w:tcPr>
            <w:tcW w:w="2693" w:type="dxa"/>
          </w:tcPr>
          <w:p w14:paraId="2751B204" w14:textId="77777777" w:rsidR="00CA78A2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CA78A2" w14:paraId="421551B2" w14:textId="77777777" w:rsidTr="00024E6A">
        <w:tc>
          <w:tcPr>
            <w:tcW w:w="2405" w:type="dxa"/>
          </w:tcPr>
          <w:p w14:paraId="660CB7E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SHAPE_APPE</w:t>
            </w:r>
          </w:p>
        </w:tc>
        <w:tc>
          <w:tcPr>
            <w:tcW w:w="2693" w:type="dxa"/>
          </w:tcPr>
          <w:p w14:paraId="10F92BE3" w14:textId="77777777" w:rsidR="00CA78A2" w:rsidRPr="00DA7615" w:rsidRDefault="0095662B" w:rsidP="007B78BB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  <w:tr w:rsidR="00CA78A2" w14:paraId="5A49481D" w14:textId="77777777" w:rsidTr="00024E6A">
        <w:tc>
          <w:tcPr>
            <w:tcW w:w="2405" w:type="dxa"/>
          </w:tcPr>
          <w:p w14:paraId="46EBF646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FLAG_BIOL</w:t>
            </w:r>
          </w:p>
        </w:tc>
        <w:tc>
          <w:tcPr>
            <w:tcW w:w="2693" w:type="dxa"/>
          </w:tcPr>
          <w:p w14:paraId="6553C8C0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0614CAF9" w14:textId="77777777" w:rsidTr="00024E6A">
        <w:tc>
          <w:tcPr>
            <w:tcW w:w="2405" w:type="dxa"/>
          </w:tcPr>
          <w:p w14:paraId="48605C9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FLAG_VINC_AMMI</w:t>
            </w:r>
          </w:p>
        </w:tc>
        <w:tc>
          <w:tcPr>
            <w:tcW w:w="2693" w:type="dxa"/>
          </w:tcPr>
          <w:p w14:paraId="33CE22AB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6A29F712" w14:textId="77777777" w:rsidTr="00024E6A">
        <w:tc>
          <w:tcPr>
            <w:tcW w:w="2405" w:type="dxa"/>
          </w:tcPr>
          <w:p w14:paraId="66BB658E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FLAG_PRAT_SENS</w:t>
            </w:r>
          </w:p>
        </w:tc>
        <w:tc>
          <w:tcPr>
            <w:tcW w:w="2693" w:type="dxa"/>
          </w:tcPr>
          <w:p w14:paraId="3E33F425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252788BC" w14:textId="77777777" w:rsidTr="00024E6A">
        <w:tc>
          <w:tcPr>
            <w:tcW w:w="2405" w:type="dxa"/>
          </w:tcPr>
          <w:p w14:paraId="66F86041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FLAG_PSR</w:t>
            </w:r>
          </w:p>
        </w:tc>
        <w:tc>
          <w:tcPr>
            <w:tcW w:w="2693" w:type="dxa"/>
          </w:tcPr>
          <w:p w14:paraId="61917AF9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0F2E0AD2" w14:textId="77777777" w:rsidTr="00024E6A">
        <w:tc>
          <w:tcPr>
            <w:tcW w:w="2405" w:type="dxa"/>
          </w:tcPr>
          <w:p w14:paraId="78B56BCF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CA78A2">
              <w:rPr>
                <w:rFonts w:asciiTheme="minorHAnsi" w:hAnsiTheme="minorHAnsi"/>
                <w:sz w:val="20"/>
                <w:szCs w:val="20"/>
              </w:rPr>
              <w:t>PENDENZA</w:t>
            </w:r>
          </w:p>
        </w:tc>
        <w:tc>
          <w:tcPr>
            <w:tcW w:w="2693" w:type="dxa"/>
          </w:tcPr>
          <w:p w14:paraId="62F5EA65" w14:textId="77777777" w:rsidR="00CA78A2" w:rsidRPr="00DA7615" w:rsidRDefault="00CA78A2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A78A2" w14:paraId="57E8D595" w14:textId="77777777" w:rsidTr="00024E6A">
        <w:tc>
          <w:tcPr>
            <w:tcW w:w="2405" w:type="dxa"/>
          </w:tcPr>
          <w:p w14:paraId="7461E3DE" w14:textId="5EBE26F0" w:rsidR="00CA78A2" w:rsidRPr="00DA7615" w:rsidRDefault="00BE4C2A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</w:t>
            </w:r>
            <w:r w:rsidR="00CA78A2" w:rsidRPr="00CA78A2">
              <w:rPr>
                <w:rFonts w:asciiTheme="minorHAnsi" w:hAnsiTheme="minorHAnsi"/>
                <w:sz w:val="20"/>
                <w:szCs w:val="20"/>
              </w:rPr>
              <w:t>_ISOL</w:t>
            </w:r>
          </w:p>
        </w:tc>
        <w:tc>
          <w:tcPr>
            <w:tcW w:w="2693" w:type="dxa"/>
          </w:tcPr>
          <w:p w14:paraId="6A6FA3B9" w14:textId="2B87BF6B" w:rsidR="00CA78A2" w:rsidRPr="00DA7615" w:rsidRDefault="00BE4C2A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</w:tbl>
    <w:p w14:paraId="72EDA551" w14:textId="77777777" w:rsidR="00CA78A2" w:rsidRPr="00EB39E5" w:rsidRDefault="00CA78A2" w:rsidP="00CA78A2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21EC11C8" w14:textId="77777777" w:rsidR="00B40B57" w:rsidRDefault="00B40B57" w:rsidP="00E4103B"/>
    <w:p w14:paraId="7872FB25" w14:textId="77777777" w:rsidR="00B40B57" w:rsidRDefault="00B40B57" w:rsidP="00B40B57">
      <w:pPr>
        <w:pStyle w:val="Titolo3"/>
        <w:rPr>
          <w:lang w:val="en-US"/>
        </w:rPr>
      </w:pPr>
      <w:bookmarkStart w:id="59" w:name="_getAppeDettIns"/>
      <w:bookmarkStart w:id="60" w:name="_Toc497919828"/>
      <w:bookmarkEnd w:id="59"/>
      <w:r>
        <w:rPr>
          <w:lang w:val="en-US"/>
        </w:rPr>
        <w:t>getAppeDett</w:t>
      </w:r>
      <w:r w:rsidRPr="00E4103B">
        <w:rPr>
          <w:lang w:val="en-US"/>
        </w:rPr>
        <w:t>Ins</w:t>
      </w:r>
      <w:bookmarkEnd w:id="60"/>
    </w:p>
    <w:p w14:paraId="6E19C44F" w14:textId="77777777" w:rsidR="003939B4" w:rsidRPr="00E93C0F" w:rsidRDefault="003939B4" w:rsidP="003939B4">
      <w:pPr>
        <w:pStyle w:val="Corpotesto"/>
      </w:pPr>
      <w:r w:rsidRPr="00E93C0F">
        <w:t xml:space="preserve">La funzione ha lo scopo di recuperare l’elenco </w:t>
      </w:r>
      <w:r>
        <w:t>dei dettagli</w:t>
      </w:r>
      <w:r w:rsidRPr="00E93C0F">
        <w:t xml:space="preserve"> degli appezzamenti colturali </w:t>
      </w:r>
      <w:r>
        <w:t>contenuti in</w:t>
      </w:r>
      <w:r w:rsidRPr="00E93C0F">
        <w:t xml:space="preserve"> un</w:t>
      </w:r>
      <w:r>
        <w:t>a</w:t>
      </w:r>
      <w:r w:rsidRPr="00E93C0F">
        <w:t xml:space="preserve"> determinat</w:t>
      </w:r>
      <w:r>
        <w:t>a scheda di validazione da sincronizzare.</w:t>
      </w:r>
    </w:p>
    <w:p w14:paraId="6D8CECEE" w14:textId="77777777" w:rsidR="003939B4" w:rsidRPr="00E93C0F" w:rsidRDefault="003939B4" w:rsidP="00B40B57">
      <w:pPr>
        <w:pStyle w:val="Corpotesto"/>
      </w:pPr>
    </w:p>
    <w:p w14:paraId="526A4565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51F512ED" w14:textId="77777777" w:rsidR="00B40B57" w:rsidRPr="00A40FE9" w:rsidRDefault="00B40B57" w:rsidP="002C6AE6">
      <w:pPr>
        <w:pStyle w:val="Corpotesto"/>
        <w:ind w:firstLine="709"/>
      </w:pPr>
      <w:r w:rsidRPr="00A40FE9">
        <w:t>function getAppeDettIns(</w:t>
      </w:r>
      <w:r w:rsidR="003939B4" w:rsidRPr="00A40FE9">
        <w:t>cod_scheda</w:t>
      </w:r>
      <w:r w:rsidRPr="00A40FE9">
        <w:t xml:space="preserve"> in </w:t>
      </w:r>
      <w:r w:rsidR="003939B4" w:rsidRPr="00A40FE9">
        <w:t>varchar</w:t>
      </w:r>
      <w:r w:rsidRPr="00A40FE9">
        <w:t>) return AABSAPPE_DETT_COL;</w:t>
      </w:r>
    </w:p>
    <w:p w14:paraId="41E3E2C4" w14:textId="77777777" w:rsidR="00B40B57" w:rsidRPr="00A40FE9" w:rsidRDefault="00B40B57" w:rsidP="00B40B57"/>
    <w:p w14:paraId="5E7F5CC8" w14:textId="77777777" w:rsidR="00B40B57" w:rsidRPr="00E93C0F" w:rsidRDefault="00B40B57" w:rsidP="00B40B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AABSAPPE_DETT_COL</w:t>
      </w:r>
    </w:p>
    <w:p w14:paraId="57174DDB" w14:textId="77777777" w:rsidR="00A5175D" w:rsidRPr="00E93C0F" w:rsidRDefault="00A5175D" w:rsidP="00A5175D">
      <w:pPr>
        <w:pStyle w:val="Corpotesto"/>
        <w:ind w:firstLine="709"/>
      </w:pPr>
      <w:r w:rsidRPr="00E93C0F">
        <w:t>AABSAPPE_DETT_COL AS TABLE OF AABSAPPE_DETT_REC</w:t>
      </w:r>
    </w:p>
    <w:p w14:paraId="3412A54C" w14:textId="77777777" w:rsidR="003D35B2" w:rsidRPr="00E93C0F" w:rsidRDefault="003D35B2" w:rsidP="003D35B2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AABSAPPE_DETT_REC</w:t>
      </w:r>
    </w:p>
    <w:tbl>
      <w:tblPr>
        <w:tblW w:w="4279" w:type="dxa"/>
        <w:tblInd w:w="7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6"/>
        <w:gridCol w:w="1593"/>
      </w:tblGrid>
      <w:tr w:rsidR="002A189A" w:rsidRPr="00A5175D" w14:paraId="5A9FE406" w14:textId="77777777" w:rsidTr="00DA73C7">
        <w:trPr>
          <w:trHeight w:val="300"/>
        </w:trPr>
        <w:tc>
          <w:tcPr>
            <w:tcW w:w="2686" w:type="dxa"/>
            <w:shd w:val="clear" w:color="auto" w:fill="A8D08D" w:themeFill="accent6" w:themeFillTint="99"/>
            <w:noWrap/>
            <w:hideMark/>
          </w:tcPr>
          <w:p w14:paraId="4A5C2D2D" w14:textId="790C55DD" w:rsidR="002A189A" w:rsidRPr="00A5175D" w:rsidRDefault="002A189A" w:rsidP="002A189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593" w:type="dxa"/>
            <w:shd w:val="clear" w:color="auto" w:fill="A8D08D" w:themeFill="accent6" w:themeFillTint="99"/>
            <w:noWrap/>
            <w:hideMark/>
          </w:tcPr>
          <w:p w14:paraId="4D3DE5A6" w14:textId="62685FE1" w:rsidR="002A189A" w:rsidRPr="00A5175D" w:rsidRDefault="002A189A" w:rsidP="002A189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A5175D" w:rsidRPr="00A5175D" w14:paraId="6E04C042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DEF3ED9" w14:textId="2490AB61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</w:t>
            </w:r>
            <w:r w:rsidR="00A5175D" w:rsidRPr="00A5175D">
              <w:rPr>
                <w:rFonts w:asciiTheme="minorHAnsi" w:hAnsiTheme="minorHAnsi"/>
                <w:sz w:val="20"/>
                <w:szCs w:val="20"/>
              </w:rPr>
              <w:t>_APPE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E4AFE26" w14:textId="6E3F9EE7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49EA4C8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750969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9AF01F0" w14:textId="71984C9D" w:rsidR="00A5175D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1A5AF00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C867FB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DATA_INIZ_DETT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EDEF49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A5175D" w:rsidRPr="00A5175D" w14:paraId="65843B9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DB7BB0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DATA_FINE_DETT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C8DC32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</w:tr>
      <w:tr w:rsidR="00A5175D" w:rsidRPr="00A5175D" w14:paraId="6F10AAF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CEF892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SUPE_DETT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C6D102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75312FC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D7B8B9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CODI_DEST_UTIL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7A5F83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09E42F2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B02A32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CODI_OCCU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F3B1D6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61EE6251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F25F4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CODI_DEST_USO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A3E451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3EB4F038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3EB62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CODI_USOO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DDE281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642F9C69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E70637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CODI_QUAL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78A4C53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7ABBEEAC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1904DA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lastRenderedPageBreak/>
              <w:t>CODI_OCCU_VARI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8009E0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03F6E0B6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6C0452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CODI_PRAT_PERM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929CEF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BE4C2A" w:rsidRPr="00A5175D" w14:paraId="410ADD77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</w:tcPr>
          <w:p w14:paraId="266912D4" w14:textId="58DEFD3D" w:rsidR="00BE4C2A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CODI_PRAT_ALTR</w:t>
            </w:r>
          </w:p>
        </w:tc>
        <w:tc>
          <w:tcPr>
            <w:tcW w:w="1593" w:type="dxa"/>
            <w:shd w:val="clear" w:color="auto" w:fill="auto"/>
            <w:noWrap/>
            <w:vAlign w:val="bottom"/>
          </w:tcPr>
          <w:p w14:paraId="28041E4B" w14:textId="62732776" w:rsidR="00BE4C2A" w:rsidRPr="00A5175D" w:rsidRDefault="00BE4C2A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7EA8EC5E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11751F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FLAG_COLT_PRIN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6AFBB1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1A5C9E03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180C6E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FLAG_PROD_INTE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45ACC4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7687C60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E268C1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FLAG_DOP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7DA291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F6F01CE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E78613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TIPO_DI_SEMINA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B365BD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161F20F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0A5117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TIPO_IRRIGAZIONE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79C66C4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3AEC0FC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341045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ANNO_MESE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051530E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A5175D" w:rsidRPr="00A5175D" w14:paraId="2E2399D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0D275C3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POTENZIALITA_IRRIGUA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3A0A09B8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2E21CB8A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26D2416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SOSTANZE_PERICOLOSE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6B22B90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A5EB4F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618A4060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EFFLUENTI_ZOOTECNICI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0FD49B8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99585C2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E52949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PRESENZA_TERRAZZAMENTI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11C6683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658580D0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083938F9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STRUTTURE_AZIENDALI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64B659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A440C6B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DAB8A6C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TIPO_DI_IMPIANTO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48EA296D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00E39C3F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F9D4C3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TIPO_DI_ALLEVAMENTO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0810682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0306287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36EDC96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DESTINAZIONI_PRODUTTIVE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B53FD7C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4435C7D4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1B409EC6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FASE_DI_ALLEVAMENTO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1917E195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0A65A35A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5E3FDA6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ROTAZIONE_COLTURALE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2AB22D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9D47219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78385B1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FORMA_DI_ALLEVAMENTO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250C097B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A5175D" w:rsidRPr="00A5175D" w14:paraId="5C3C0501" w14:textId="77777777" w:rsidTr="00A5175D">
        <w:trPr>
          <w:trHeight w:val="300"/>
        </w:trPr>
        <w:tc>
          <w:tcPr>
            <w:tcW w:w="2686" w:type="dxa"/>
            <w:shd w:val="clear" w:color="auto" w:fill="auto"/>
            <w:noWrap/>
            <w:vAlign w:val="bottom"/>
            <w:hideMark/>
          </w:tcPr>
          <w:p w14:paraId="462A0EAF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ULTIMO_ANNO_DI_TAGLIO</w:t>
            </w:r>
          </w:p>
        </w:tc>
        <w:tc>
          <w:tcPr>
            <w:tcW w:w="1593" w:type="dxa"/>
            <w:shd w:val="clear" w:color="auto" w:fill="auto"/>
            <w:noWrap/>
            <w:vAlign w:val="bottom"/>
            <w:hideMark/>
          </w:tcPr>
          <w:p w14:paraId="5682351A" w14:textId="77777777" w:rsidR="00A5175D" w:rsidRPr="00A5175D" w:rsidRDefault="00A5175D" w:rsidP="00A5175D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A5175D"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</w:tbl>
    <w:p w14:paraId="0598DA0C" w14:textId="77777777" w:rsidR="00B40B57" w:rsidRPr="00DA7615" w:rsidRDefault="00B40B57" w:rsidP="00E4103B"/>
    <w:p w14:paraId="53F1BA4D" w14:textId="77777777" w:rsidR="00C211EE" w:rsidRDefault="00C211EE" w:rsidP="00C211EE">
      <w:pPr>
        <w:pStyle w:val="Titolo3"/>
        <w:rPr>
          <w:lang w:val="en-US"/>
        </w:rPr>
      </w:pPr>
      <w:bookmarkStart w:id="61" w:name="_Toc497919829"/>
      <w:r>
        <w:rPr>
          <w:lang w:val="en-US"/>
        </w:rPr>
        <w:t>getParc</w:t>
      </w:r>
      <w:r w:rsidRPr="00E4103B">
        <w:rPr>
          <w:lang w:val="en-US"/>
        </w:rPr>
        <w:t>Ins</w:t>
      </w:r>
      <w:bookmarkEnd w:id="61"/>
    </w:p>
    <w:p w14:paraId="7B8501CC" w14:textId="77777777" w:rsidR="00C211EE" w:rsidRPr="00E93C0F" w:rsidRDefault="00C211EE" w:rsidP="00C211EE">
      <w:pPr>
        <w:pStyle w:val="Corpotesto"/>
      </w:pPr>
      <w:r w:rsidRPr="00E93C0F">
        <w:t>La funzione ha lo scopo di recuperare l’elenco de</w:t>
      </w:r>
      <w:r w:rsidR="00184F86" w:rsidRPr="00E93C0F">
        <w:t>lle</w:t>
      </w:r>
      <w:r w:rsidRPr="00E93C0F">
        <w:t xml:space="preserve"> </w:t>
      </w:r>
      <w:r w:rsidR="00184F86" w:rsidRPr="00E93C0F">
        <w:t xml:space="preserve">parcelle </w:t>
      </w:r>
      <w:r w:rsidR="003939B4">
        <w:t>di una domanda grafica (atto_ammi) da sincronizzare</w:t>
      </w:r>
      <w:r w:rsidRPr="00E93C0F">
        <w:t>.</w:t>
      </w:r>
    </w:p>
    <w:p w14:paraId="38A2E98B" w14:textId="7777777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5CE64BD7" w14:textId="77777777" w:rsidR="00C211EE" w:rsidRPr="00E93C0F" w:rsidRDefault="00A64AF9" w:rsidP="00C211EE">
      <w:pPr>
        <w:pStyle w:val="Corpotesto"/>
        <w:ind w:firstLine="709"/>
      </w:pPr>
      <w:r w:rsidRPr="00E93C0F">
        <w:t>function getParcIns(atto_ammi in number) return AABSPARC_COL</w:t>
      </w:r>
      <w:r w:rsidR="00C211EE" w:rsidRPr="00E93C0F">
        <w:t>;</w:t>
      </w:r>
    </w:p>
    <w:p w14:paraId="09F868DA" w14:textId="77777777" w:rsidR="00C211EE" w:rsidRPr="00E93C0F" w:rsidRDefault="00C211EE" w:rsidP="00C211EE"/>
    <w:p w14:paraId="19DB1C55" w14:textId="7777777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</w:t>
      </w:r>
      <w:r w:rsidR="005176E6" w:rsidRPr="00E93C0F">
        <w:rPr>
          <w:b/>
          <w:u w:val="single"/>
        </w:rPr>
        <w:t>PARC</w:t>
      </w:r>
      <w:r w:rsidRPr="00E93C0F">
        <w:rPr>
          <w:b/>
          <w:u w:val="single"/>
        </w:rPr>
        <w:t>_COL</w:t>
      </w:r>
    </w:p>
    <w:p w14:paraId="05DAB802" w14:textId="77777777" w:rsidR="00C211EE" w:rsidRPr="00A40FE9" w:rsidRDefault="00C211EE" w:rsidP="00C211EE">
      <w:pPr>
        <w:pStyle w:val="Corpotesto"/>
      </w:pPr>
      <w:r w:rsidRPr="00E93C0F">
        <w:tab/>
      </w:r>
      <w:r w:rsidR="006829D5" w:rsidRPr="00A40FE9">
        <w:t>AABSPARC</w:t>
      </w:r>
      <w:r w:rsidRPr="00A40FE9">
        <w:t xml:space="preserve">_COL AS TABLE OF </w:t>
      </w:r>
      <w:r w:rsidR="006829D5" w:rsidRPr="00A40FE9">
        <w:t>AABSPARC</w:t>
      </w:r>
      <w:r w:rsidRPr="00A40FE9">
        <w:t>_REC</w:t>
      </w:r>
    </w:p>
    <w:p w14:paraId="32D1D103" w14:textId="77777777" w:rsidR="00C211EE" w:rsidRPr="00E93C0F" w:rsidRDefault="00C211EE" w:rsidP="00C211EE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 xml:space="preserve">Dettaglio tipo </w:t>
      </w:r>
      <w:r w:rsidRPr="00E93C0F">
        <w:rPr>
          <w:b/>
          <w:u w:val="single"/>
          <w:lang w:val="en-US"/>
        </w:rPr>
        <w:t>AABS</w:t>
      </w:r>
      <w:r w:rsidR="00BE1B62" w:rsidRPr="00E93C0F">
        <w:rPr>
          <w:b/>
          <w:u w:val="single"/>
          <w:lang w:val="en-US"/>
        </w:rPr>
        <w:t>PARC</w:t>
      </w:r>
      <w:r w:rsidRPr="00E93C0F">
        <w:rPr>
          <w:b/>
          <w:u w:val="single"/>
          <w:lang w:val="en-US"/>
        </w:rPr>
        <w:t>_REC</w:t>
      </w:r>
    </w:p>
    <w:p w14:paraId="364C20FB" w14:textId="77777777" w:rsidR="00C211EE" w:rsidRPr="00CA78A2" w:rsidRDefault="00C211EE" w:rsidP="00C211EE">
      <w:pPr>
        <w:pStyle w:val="Corpotesto"/>
        <w:rPr>
          <w:rFonts w:asciiTheme="minorHAnsi" w:hAnsiTheme="minorHAnsi"/>
          <w:sz w:val="20"/>
          <w:szCs w:val="20"/>
        </w:rPr>
      </w:pPr>
      <w:r w:rsidRPr="00CA78A2">
        <w:rPr>
          <w:rFonts w:asciiTheme="minorHAnsi" w:hAnsiTheme="minorHAnsi"/>
          <w:sz w:val="20"/>
          <w:szCs w:val="20"/>
        </w:rPr>
        <w:tab/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2693"/>
      </w:tblGrid>
      <w:tr w:rsidR="00C211EE" w14:paraId="0FD1F9BB" w14:textId="77777777" w:rsidTr="003A4AD1">
        <w:tc>
          <w:tcPr>
            <w:tcW w:w="2405" w:type="dxa"/>
            <w:shd w:val="clear" w:color="auto" w:fill="A8D08D" w:themeFill="accent6" w:themeFillTint="99"/>
          </w:tcPr>
          <w:p w14:paraId="2199FC33" w14:textId="77777777" w:rsidR="00C211EE" w:rsidRDefault="00C211EE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2693" w:type="dxa"/>
            <w:shd w:val="clear" w:color="auto" w:fill="A8D08D" w:themeFill="accent6" w:themeFillTint="99"/>
          </w:tcPr>
          <w:p w14:paraId="2B6D0127" w14:textId="77777777" w:rsidR="00C211EE" w:rsidRDefault="00C211EE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</w:tr>
      <w:tr w:rsidR="00C211EE" w14:paraId="0EFE1D0F" w14:textId="77777777" w:rsidTr="003A4AD1">
        <w:tc>
          <w:tcPr>
            <w:tcW w:w="2405" w:type="dxa"/>
          </w:tcPr>
          <w:p w14:paraId="05663621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  <w:lang w:val="en-US"/>
              </w:rPr>
              <w:t>ID_ATTO_AMMI</w:t>
            </w:r>
          </w:p>
        </w:tc>
        <w:tc>
          <w:tcPr>
            <w:tcW w:w="2693" w:type="dxa"/>
          </w:tcPr>
          <w:p w14:paraId="3D37567F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NUMBER</w:t>
            </w:r>
          </w:p>
        </w:tc>
      </w:tr>
      <w:tr w:rsidR="00C211EE" w14:paraId="3C8CF393" w14:textId="77777777" w:rsidTr="003A4AD1">
        <w:tc>
          <w:tcPr>
            <w:tcW w:w="2405" w:type="dxa"/>
          </w:tcPr>
          <w:p w14:paraId="45AD7089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E67E10">
              <w:rPr>
                <w:rFonts w:asciiTheme="minorHAnsi" w:hAnsiTheme="minorHAnsi"/>
                <w:sz w:val="20"/>
                <w:szCs w:val="20"/>
              </w:rPr>
              <w:t>ID_SCHEDA</w:t>
            </w:r>
          </w:p>
        </w:tc>
        <w:tc>
          <w:tcPr>
            <w:tcW w:w="2693" w:type="dxa"/>
          </w:tcPr>
          <w:p w14:paraId="29C3186E" w14:textId="77777777" w:rsidR="00C211EE" w:rsidRDefault="00C211E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  <w:tr w:rsidR="00C211EE" w14:paraId="315801A3" w14:textId="77777777" w:rsidTr="003A4AD1">
        <w:tc>
          <w:tcPr>
            <w:tcW w:w="2405" w:type="dxa"/>
          </w:tcPr>
          <w:p w14:paraId="0669306A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ID_PARC</w:t>
            </w:r>
          </w:p>
        </w:tc>
        <w:tc>
          <w:tcPr>
            <w:tcW w:w="2693" w:type="dxa"/>
          </w:tcPr>
          <w:p w14:paraId="0C72F61A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211EE" w14:paraId="71F23B34" w14:textId="77777777" w:rsidTr="003A4AD1">
        <w:tc>
          <w:tcPr>
            <w:tcW w:w="2405" w:type="dxa"/>
          </w:tcPr>
          <w:p w14:paraId="18439AEA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ID_INTE</w:t>
            </w:r>
          </w:p>
        </w:tc>
        <w:tc>
          <w:tcPr>
            <w:tcW w:w="2693" w:type="dxa"/>
          </w:tcPr>
          <w:p w14:paraId="749ACE88" w14:textId="77777777" w:rsidR="00C211EE" w:rsidRDefault="00C211E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</w:tr>
      <w:tr w:rsidR="00C211EE" w14:paraId="7D868536" w14:textId="77777777" w:rsidTr="003A4AD1">
        <w:tc>
          <w:tcPr>
            <w:tcW w:w="2405" w:type="dxa"/>
          </w:tcPr>
          <w:p w14:paraId="74D62735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SUPERFICIE</w:t>
            </w:r>
          </w:p>
        </w:tc>
        <w:tc>
          <w:tcPr>
            <w:tcW w:w="2693" w:type="dxa"/>
          </w:tcPr>
          <w:p w14:paraId="56AB1D0E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  <w:r w:rsidR="00C211EE" w:rsidRPr="00DA7615">
              <w:rPr>
                <w:rFonts w:asciiTheme="minorHAnsi" w:hAnsiTheme="minorHAnsi"/>
                <w:sz w:val="20"/>
                <w:szCs w:val="20"/>
              </w:rPr>
              <w:t xml:space="preserve">       </w:t>
            </w:r>
          </w:p>
        </w:tc>
      </w:tr>
      <w:tr w:rsidR="00C211EE" w14:paraId="33F2681D" w14:textId="77777777" w:rsidTr="003A4AD1">
        <w:tc>
          <w:tcPr>
            <w:tcW w:w="2405" w:type="dxa"/>
          </w:tcPr>
          <w:p w14:paraId="2CB174BC" w14:textId="77777777" w:rsidR="00C211EE" w:rsidRDefault="00207B0E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207B0E">
              <w:rPr>
                <w:rFonts w:asciiTheme="minorHAnsi" w:hAnsiTheme="minorHAnsi"/>
                <w:sz w:val="20"/>
                <w:szCs w:val="20"/>
              </w:rPr>
              <w:t>SHAPE</w:t>
            </w:r>
          </w:p>
        </w:tc>
        <w:tc>
          <w:tcPr>
            <w:tcW w:w="2693" w:type="dxa"/>
          </w:tcPr>
          <w:p w14:paraId="2ED81D8D" w14:textId="77777777" w:rsidR="00C211EE" w:rsidRDefault="0095662B" w:rsidP="007B78BB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SDO_GEOMETRY</w:t>
            </w:r>
          </w:p>
        </w:tc>
      </w:tr>
      <w:tr w:rsidR="00C211EE" w14:paraId="1C157449" w14:textId="77777777" w:rsidTr="003A4AD1">
        <w:tc>
          <w:tcPr>
            <w:tcW w:w="2405" w:type="dxa"/>
          </w:tcPr>
          <w:p w14:paraId="7590FBB8" w14:textId="5D8012AE" w:rsidR="00C211EE" w:rsidRPr="00DA7615" w:rsidRDefault="0047769D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COD_COLT</w:t>
            </w:r>
          </w:p>
        </w:tc>
        <w:tc>
          <w:tcPr>
            <w:tcW w:w="2693" w:type="dxa"/>
          </w:tcPr>
          <w:p w14:paraId="5615C438" w14:textId="0FE73524" w:rsidR="00C211EE" w:rsidRPr="00DA7615" w:rsidRDefault="0047769D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VARCHAR2(100)</w:t>
            </w:r>
          </w:p>
        </w:tc>
      </w:tr>
    </w:tbl>
    <w:p w14:paraId="7E1AC31F" w14:textId="77777777" w:rsidR="00C211EE" w:rsidRPr="00EB39E5" w:rsidRDefault="00C211EE" w:rsidP="00C211EE">
      <w:pPr>
        <w:pStyle w:val="Corpotesto"/>
        <w:rPr>
          <w:rFonts w:asciiTheme="minorHAnsi" w:hAnsiTheme="minorHAnsi"/>
          <w:sz w:val="20"/>
          <w:szCs w:val="20"/>
          <w:lang w:val="en-US"/>
        </w:rPr>
      </w:pPr>
    </w:p>
    <w:p w14:paraId="63BC7BB7" w14:textId="77777777" w:rsidR="00112B44" w:rsidRDefault="00112B44" w:rsidP="00112B44">
      <w:pPr>
        <w:pStyle w:val="Titolo3"/>
        <w:rPr>
          <w:lang w:val="en-US"/>
        </w:rPr>
      </w:pPr>
      <w:bookmarkStart w:id="62" w:name="_Toc497919830"/>
      <w:r>
        <w:rPr>
          <w:lang w:val="en-US"/>
        </w:rPr>
        <w:lastRenderedPageBreak/>
        <w:t>getParcDett</w:t>
      </w:r>
      <w:r w:rsidRPr="00E4103B">
        <w:rPr>
          <w:lang w:val="en-US"/>
        </w:rPr>
        <w:t>Ins</w:t>
      </w:r>
      <w:bookmarkEnd w:id="62"/>
    </w:p>
    <w:p w14:paraId="50E2F445" w14:textId="77777777" w:rsidR="00112B44" w:rsidRPr="00E93C0F" w:rsidRDefault="00112B44" w:rsidP="00112B44">
      <w:pPr>
        <w:pStyle w:val="Corpotesto"/>
      </w:pPr>
      <w:r w:rsidRPr="00E93C0F">
        <w:t xml:space="preserve">La funzione ha lo scopo di recuperare l’elenco degli appezzamenti relativi alle parcelle </w:t>
      </w:r>
      <w:r w:rsidR="003939B4">
        <w:t>di una domanda grafica (atto_ammi) da sincronizzare</w:t>
      </w:r>
      <w:r w:rsidRPr="00E93C0F">
        <w:t>.</w:t>
      </w:r>
    </w:p>
    <w:p w14:paraId="2DC1DE46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Firma della funzione</w:t>
      </w:r>
    </w:p>
    <w:p w14:paraId="0178E9CB" w14:textId="77777777" w:rsidR="00112B44" w:rsidRPr="00E93C0F" w:rsidRDefault="00112B44" w:rsidP="00112B44">
      <w:pPr>
        <w:pStyle w:val="Corpotesto"/>
        <w:ind w:firstLine="709"/>
      </w:pPr>
      <w:r w:rsidRPr="00E93C0F">
        <w:t>function getParcDettIns(atto_ammi in number) return AABSPARC_COL;</w:t>
      </w:r>
    </w:p>
    <w:p w14:paraId="16ADB35E" w14:textId="77777777" w:rsidR="00112B44" w:rsidRPr="00E93C0F" w:rsidRDefault="00112B44" w:rsidP="00112B44"/>
    <w:p w14:paraId="20C6CD7B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AABSPARC_COL</w:t>
      </w:r>
    </w:p>
    <w:p w14:paraId="05C5ACBC" w14:textId="77777777" w:rsidR="00112B44" w:rsidRPr="00E93C0F" w:rsidRDefault="00112B44" w:rsidP="00112B44">
      <w:pPr>
        <w:pStyle w:val="Corpotesto"/>
      </w:pPr>
      <w:r w:rsidRPr="00E93C0F">
        <w:tab/>
        <w:t>Vedi 6.1.5</w:t>
      </w:r>
    </w:p>
    <w:p w14:paraId="0B80573E" w14:textId="77777777" w:rsidR="00112B44" w:rsidRPr="00E93C0F" w:rsidRDefault="00112B44" w:rsidP="00112B44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Dettaglio tipo AABSPARC_REC</w:t>
      </w:r>
    </w:p>
    <w:p w14:paraId="559FA46D" w14:textId="77777777" w:rsidR="00112B44" w:rsidRPr="00E93C0F" w:rsidRDefault="00112B44" w:rsidP="00112B44">
      <w:pPr>
        <w:pStyle w:val="Corpotesto"/>
      </w:pPr>
      <w:r w:rsidRPr="00E93C0F">
        <w:tab/>
        <w:t>Vedi 6.1.5</w:t>
      </w:r>
    </w:p>
    <w:p w14:paraId="6873C2F3" w14:textId="77777777" w:rsidR="00112B44" w:rsidRPr="00112B44" w:rsidRDefault="00112B44" w:rsidP="00112B44">
      <w:pPr>
        <w:pStyle w:val="Corpotesto"/>
        <w:rPr>
          <w:rFonts w:asciiTheme="minorHAnsi" w:hAnsiTheme="minorHAnsi"/>
          <w:sz w:val="20"/>
          <w:szCs w:val="20"/>
        </w:rPr>
      </w:pPr>
      <w:r w:rsidRPr="00112B44">
        <w:rPr>
          <w:rFonts w:asciiTheme="minorHAnsi" w:hAnsiTheme="minorHAnsi"/>
          <w:sz w:val="20"/>
          <w:szCs w:val="20"/>
        </w:rPr>
        <w:tab/>
      </w:r>
    </w:p>
    <w:p w14:paraId="3C0AC23D" w14:textId="77777777" w:rsidR="00591257" w:rsidRPr="00DA7615" w:rsidRDefault="00591257" w:rsidP="00591257">
      <w:pPr>
        <w:pStyle w:val="Corpotesto"/>
      </w:pPr>
    </w:p>
    <w:p w14:paraId="03CA6F76" w14:textId="77777777" w:rsidR="00591257" w:rsidRPr="00591257" w:rsidRDefault="00591257" w:rsidP="00591257">
      <w:pPr>
        <w:pStyle w:val="Titolo2"/>
      </w:pPr>
      <w:bookmarkStart w:id="63" w:name="_Toc497919831"/>
      <w:r w:rsidRPr="00591257">
        <w:t>Servizio di scrittura dei dati sulle tabelle AABS (fornito insieme alla struttura dati, non è necessaria l’implementazione)</w:t>
      </w:r>
      <w:bookmarkEnd w:id="63"/>
    </w:p>
    <w:p w14:paraId="0822B86B" w14:textId="77777777" w:rsidR="003939B4" w:rsidRDefault="00484E82" w:rsidP="005F36BA">
      <w:pPr>
        <w:pStyle w:val="Corpotesto"/>
      </w:pPr>
      <w:r w:rsidRPr="00E93C0F">
        <w:t>L</w:t>
      </w:r>
      <w:r w:rsidR="005F36BA" w:rsidRPr="00E93C0F">
        <w:t>a scrittura dei dati recu</w:t>
      </w:r>
      <w:r w:rsidR="00C66C94" w:rsidRPr="00E93C0F">
        <w:t>perati dal DB dell’OP</w:t>
      </w:r>
      <w:r w:rsidR="005F36BA" w:rsidRPr="00E93C0F">
        <w:t xml:space="preserve"> </w:t>
      </w:r>
      <w:r w:rsidRPr="00E93C0F">
        <w:t xml:space="preserve">è implementata mediante </w:t>
      </w:r>
      <w:r w:rsidR="0033766A" w:rsidRPr="00E93C0F">
        <w:t xml:space="preserve">due </w:t>
      </w:r>
      <w:r w:rsidRPr="00E93C0F">
        <w:t>procedur</w:t>
      </w:r>
      <w:r w:rsidR="0033766A" w:rsidRPr="00E93C0F">
        <w:t xml:space="preserve">e, una per la scrittura delle informazioni dei </w:t>
      </w:r>
      <w:r w:rsidR="003939B4">
        <w:t>“</w:t>
      </w:r>
      <w:r w:rsidR="0033766A" w:rsidRPr="00E93C0F">
        <w:t xml:space="preserve">Fascicoli </w:t>
      </w:r>
      <w:r w:rsidR="003939B4">
        <w:t xml:space="preserve">Grafici” </w:t>
      </w:r>
      <w:r w:rsidR="0033766A" w:rsidRPr="00E93C0F">
        <w:t xml:space="preserve">ed una per le informazioni delle </w:t>
      </w:r>
      <w:r w:rsidR="003939B4">
        <w:t>“</w:t>
      </w:r>
      <w:r w:rsidR="0033766A" w:rsidRPr="00E93C0F">
        <w:t>Domande</w:t>
      </w:r>
      <w:r w:rsidR="003939B4">
        <w:t xml:space="preserve"> Grafiche”</w:t>
      </w:r>
      <w:r w:rsidR="0033766A" w:rsidRPr="00E93C0F">
        <w:t>,</w:t>
      </w:r>
      <w:r w:rsidRPr="00E93C0F">
        <w:t xml:space="preserve"> </w:t>
      </w:r>
      <w:r w:rsidR="0033766A" w:rsidRPr="00E93C0F">
        <w:t xml:space="preserve">che </w:t>
      </w:r>
      <w:r w:rsidR="005F36BA" w:rsidRPr="00E93C0F">
        <w:t xml:space="preserve">di seguito </w:t>
      </w:r>
      <w:r w:rsidR="0033766A" w:rsidRPr="00E93C0F">
        <w:t xml:space="preserve">sono </w:t>
      </w:r>
      <w:r w:rsidR="005F36BA" w:rsidRPr="00E93C0F">
        <w:t>descritt</w:t>
      </w:r>
      <w:r w:rsidR="0033766A" w:rsidRPr="00E93C0F">
        <w:t xml:space="preserve">e. </w:t>
      </w:r>
    </w:p>
    <w:p w14:paraId="37099D57" w14:textId="77777777" w:rsidR="005F36BA" w:rsidRPr="00E93C0F" w:rsidRDefault="0033766A" w:rsidP="005F36BA">
      <w:pPr>
        <w:pStyle w:val="Corpotesto"/>
      </w:pPr>
      <w:r w:rsidRPr="00E93C0F">
        <w:t xml:space="preserve">Lo scopo delle due procedure è quello </w:t>
      </w:r>
      <w:r w:rsidR="005F36BA" w:rsidRPr="00E93C0F">
        <w:t xml:space="preserve">di popolare la struttura dati AABS </w:t>
      </w:r>
      <w:r w:rsidR="00484E82" w:rsidRPr="00E93C0F">
        <w:t xml:space="preserve">di cui </w:t>
      </w:r>
      <w:r w:rsidR="005F36BA" w:rsidRPr="00E93C0F">
        <w:t>al Capitolo 5</w:t>
      </w:r>
      <w:r w:rsidR="003939B4">
        <w:t xml:space="preserve"> che verranno sincronizzate</w:t>
      </w:r>
      <w:r w:rsidR="005F36BA" w:rsidRPr="00E93C0F">
        <w:t>.</w:t>
      </w:r>
      <w:r w:rsidR="0096755B" w:rsidRPr="00E93C0F">
        <w:t xml:space="preserve"> </w:t>
      </w:r>
    </w:p>
    <w:p w14:paraId="06E5DC7D" w14:textId="77777777" w:rsidR="0033766A" w:rsidRDefault="0033766A" w:rsidP="00591257">
      <w:pPr>
        <w:pStyle w:val="Corpotesto"/>
        <w:rPr>
          <w:rFonts w:asciiTheme="minorHAnsi" w:hAnsiTheme="minorHAnsi"/>
          <w:b/>
          <w:sz w:val="20"/>
          <w:szCs w:val="20"/>
          <w:u w:val="single"/>
        </w:rPr>
      </w:pPr>
    </w:p>
    <w:p w14:paraId="3B485EA2" w14:textId="77777777" w:rsidR="0033766A" w:rsidRDefault="0033766A" w:rsidP="0033766A">
      <w:pPr>
        <w:pStyle w:val="Titolo3"/>
        <w:rPr>
          <w:lang w:val="en-US"/>
        </w:rPr>
      </w:pPr>
      <w:bookmarkStart w:id="64" w:name="_Toc497919832"/>
      <w:r>
        <w:rPr>
          <w:lang w:val="en-US"/>
        </w:rPr>
        <w:t>InsScheda</w:t>
      </w:r>
      <w:bookmarkEnd w:id="64"/>
    </w:p>
    <w:p w14:paraId="626341AB" w14:textId="77777777" w:rsidR="008B4F61" w:rsidRDefault="0033766A" w:rsidP="00591257">
      <w:pPr>
        <w:pStyle w:val="Corpotesto"/>
      </w:pPr>
      <w:r w:rsidRPr="00E93C0F">
        <w:t xml:space="preserve">La procedura ha lo scopo di scrivere </w:t>
      </w:r>
      <w:r w:rsidR="00024887" w:rsidRPr="00E93C0F">
        <w:t xml:space="preserve">sul db AABS </w:t>
      </w:r>
      <w:r w:rsidRPr="00E93C0F">
        <w:t xml:space="preserve">tutte le informazioni </w:t>
      </w:r>
      <w:r w:rsidR="00024887" w:rsidRPr="00E93C0F">
        <w:t>(recuperate dal DB dell’OP mediante le funzioni descritte nei paragrafi 6.1.1, 6.1.2, 6.1.3, 6.1.4) relative al fascicolo</w:t>
      </w:r>
      <w:r w:rsidR="003939B4">
        <w:t xml:space="preserve"> grafico</w:t>
      </w:r>
      <w:r w:rsidR="00024887" w:rsidRPr="00E93C0F">
        <w:t xml:space="preserve"> di un’azienda a partire dalla scheda di validazione. </w:t>
      </w:r>
    </w:p>
    <w:p w14:paraId="14DB2EA4" w14:textId="77777777" w:rsidR="008B4F61" w:rsidRDefault="007F33DF" w:rsidP="00591257">
      <w:pPr>
        <w:pStyle w:val="Corpotesto"/>
      </w:pPr>
      <w:r>
        <w:t>Tale servizio deve essere invocato</w:t>
      </w:r>
      <w:r w:rsidR="002A51B2">
        <w:t xml:space="preserve">, </w:t>
      </w:r>
      <w:r w:rsidR="002A51B2" w:rsidRPr="002A51B2">
        <w:rPr>
          <w:b/>
          <w:u w:val="single"/>
        </w:rPr>
        <w:t>a cura degli OP non in riuso</w:t>
      </w:r>
      <w:r w:rsidR="002A51B2">
        <w:t>,</w:t>
      </w:r>
      <w:r>
        <w:t xml:space="preserve"> a valle del rilascio della scheda di validazione, in quanto è la funzione che innesca la relativa sincronizzazione della scheda di validazione. </w:t>
      </w:r>
    </w:p>
    <w:p w14:paraId="3799042C" w14:textId="0C6D8261" w:rsidR="00024887" w:rsidRPr="00E93C0F" w:rsidRDefault="007F33DF" w:rsidP="00591257">
      <w:pPr>
        <w:pStyle w:val="Corpotesto"/>
      </w:pPr>
      <w:r>
        <w:t xml:space="preserve">Negli OP in riuso tale servizio </w:t>
      </w:r>
      <w:r w:rsidR="004B4D65">
        <w:t xml:space="preserve">deve essere eseguito a valle del richiamo della </w:t>
      </w:r>
      <w:r>
        <w:t xml:space="preserve">funzione </w:t>
      </w:r>
      <w:r w:rsidRPr="00DB2A8B">
        <w:rPr>
          <w:b/>
          <w:i/>
        </w:rPr>
        <w:t>registraSchedaValidazioneCuaa</w:t>
      </w:r>
      <w:r>
        <w:rPr>
          <w:b/>
          <w:i/>
        </w:rPr>
        <w:t>.</w:t>
      </w:r>
    </w:p>
    <w:p w14:paraId="0441E77A" w14:textId="77777777" w:rsidR="00484E82" w:rsidRPr="00E93C0F" w:rsidRDefault="00484E82" w:rsidP="00591257">
      <w:pPr>
        <w:pStyle w:val="Corpotesto"/>
      </w:pPr>
      <w:r w:rsidRPr="00E93C0F">
        <w:rPr>
          <w:b/>
          <w:u w:val="single"/>
        </w:rPr>
        <w:t>Firma della procedura</w:t>
      </w:r>
    </w:p>
    <w:p w14:paraId="6F59DE7A" w14:textId="77777777" w:rsidR="003D35B2" w:rsidRPr="00E93C0F" w:rsidRDefault="003D35B2" w:rsidP="005F663B">
      <w:pPr>
        <w:pStyle w:val="Corpotesto"/>
        <w:ind w:firstLine="709"/>
      </w:pPr>
      <w:r w:rsidRPr="00E93C0F">
        <w:t xml:space="preserve">procedure InsScheda(codiCuaa in </w:t>
      </w:r>
      <w:r w:rsidR="0096755B" w:rsidRPr="00E93C0F">
        <w:t>varchar2,codiScheda in varchar2</w:t>
      </w:r>
      <w:r w:rsidR="00D42FD8">
        <w:t>, dataRife in date</w:t>
      </w:r>
      <w:r w:rsidRPr="00E93C0F">
        <w:t>);</w:t>
      </w:r>
    </w:p>
    <w:p w14:paraId="65B8E022" w14:textId="77777777" w:rsidR="0096755B" w:rsidRPr="00E93C0F" w:rsidRDefault="0096755B" w:rsidP="00484E82">
      <w:pPr>
        <w:pStyle w:val="Corpotesto"/>
      </w:pPr>
    </w:p>
    <w:p w14:paraId="007B7543" w14:textId="77777777" w:rsidR="003D35B2" w:rsidRPr="00E93C0F" w:rsidRDefault="0096755B" w:rsidP="0059125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Campi in input</w:t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1417"/>
        <w:gridCol w:w="3969"/>
      </w:tblGrid>
      <w:tr w:rsidR="0096755B" w14:paraId="3977148A" w14:textId="77777777" w:rsidTr="0096755B">
        <w:tc>
          <w:tcPr>
            <w:tcW w:w="2405" w:type="dxa"/>
            <w:shd w:val="clear" w:color="auto" w:fill="A8D08D" w:themeFill="accent6" w:themeFillTint="99"/>
          </w:tcPr>
          <w:p w14:paraId="1B4E36F3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417" w:type="dxa"/>
            <w:shd w:val="clear" w:color="auto" w:fill="A8D08D" w:themeFill="accent6" w:themeFillTint="99"/>
          </w:tcPr>
          <w:p w14:paraId="229ED72E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3969" w:type="dxa"/>
            <w:shd w:val="clear" w:color="auto" w:fill="A8D08D" w:themeFill="accent6" w:themeFillTint="99"/>
          </w:tcPr>
          <w:p w14:paraId="42B1C8F4" w14:textId="77777777" w:rsidR="0096755B" w:rsidRDefault="0096755B" w:rsidP="00024E6A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DESCRIZIONE</w:t>
            </w:r>
          </w:p>
        </w:tc>
      </w:tr>
      <w:tr w:rsidR="0096755B" w14:paraId="7FC72CDC" w14:textId="77777777" w:rsidTr="0096755B">
        <w:tc>
          <w:tcPr>
            <w:tcW w:w="2405" w:type="dxa"/>
          </w:tcPr>
          <w:p w14:paraId="285BD6D7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CODICUAA</w:t>
            </w:r>
          </w:p>
        </w:tc>
        <w:tc>
          <w:tcPr>
            <w:tcW w:w="1417" w:type="dxa"/>
          </w:tcPr>
          <w:p w14:paraId="664DAE60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VARCHAR2</w:t>
            </w:r>
          </w:p>
        </w:tc>
        <w:tc>
          <w:tcPr>
            <w:tcW w:w="3969" w:type="dxa"/>
          </w:tcPr>
          <w:p w14:paraId="4D278286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CUAA DELL’AZIENDA</w:t>
            </w:r>
          </w:p>
        </w:tc>
      </w:tr>
      <w:tr w:rsidR="0096755B" w14:paraId="5ECAB1AF" w14:textId="77777777" w:rsidTr="0096755B">
        <w:tc>
          <w:tcPr>
            <w:tcW w:w="2405" w:type="dxa"/>
          </w:tcPr>
          <w:p w14:paraId="1711007D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CODISCHEDA</w:t>
            </w:r>
          </w:p>
        </w:tc>
        <w:tc>
          <w:tcPr>
            <w:tcW w:w="1417" w:type="dxa"/>
          </w:tcPr>
          <w:p w14:paraId="024C8BF6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 w:rsidRPr="00484E82">
              <w:rPr>
                <w:rFonts w:asciiTheme="minorHAnsi" w:hAnsiTheme="minorHAnsi"/>
                <w:sz w:val="20"/>
                <w:szCs w:val="20"/>
              </w:rPr>
              <w:t>VARCHAR2</w:t>
            </w:r>
          </w:p>
        </w:tc>
        <w:tc>
          <w:tcPr>
            <w:tcW w:w="3969" w:type="dxa"/>
          </w:tcPr>
          <w:p w14:paraId="4DA219F5" w14:textId="77777777" w:rsidR="0096755B" w:rsidRDefault="005F663B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CODICE IDENTIFICATIVO DELLA SCHEDA DI VALIDAZIONE</w:t>
            </w:r>
          </w:p>
        </w:tc>
      </w:tr>
      <w:tr w:rsidR="00D42FD8" w14:paraId="7F48B697" w14:textId="77777777" w:rsidTr="0096755B">
        <w:tc>
          <w:tcPr>
            <w:tcW w:w="2405" w:type="dxa"/>
          </w:tcPr>
          <w:p w14:paraId="210F63B6" w14:textId="77777777" w:rsidR="00D42FD8" w:rsidRPr="00484E82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DATARIFE</w:t>
            </w:r>
          </w:p>
        </w:tc>
        <w:tc>
          <w:tcPr>
            <w:tcW w:w="1417" w:type="dxa"/>
          </w:tcPr>
          <w:p w14:paraId="66710E7D" w14:textId="77777777" w:rsidR="00D42FD8" w:rsidRPr="00484E82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DATE</w:t>
            </w:r>
          </w:p>
        </w:tc>
        <w:tc>
          <w:tcPr>
            <w:tcW w:w="3969" w:type="dxa"/>
          </w:tcPr>
          <w:p w14:paraId="1A45B54B" w14:textId="77777777" w:rsidR="00D42FD8" w:rsidRDefault="00D42FD8" w:rsidP="00024E6A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DATA DI RIFERIMENTO DELLA SCHEDA DI VALIDAZIONE</w:t>
            </w:r>
          </w:p>
        </w:tc>
      </w:tr>
    </w:tbl>
    <w:p w14:paraId="2391AF7A" w14:textId="77777777" w:rsidR="0096755B" w:rsidRDefault="0096755B" w:rsidP="00591257">
      <w:pPr>
        <w:pStyle w:val="Corpotesto"/>
      </w:pPr>
    </w:p>
    <w:p w14:paraId="27058F19" w14:textId="77777777" w:rsidR="0033766A" w:rsidRDefault="0033766A" w:rsidP="00591257">
      <w:pPr>
        <w:pStyle w:val="Corpotesto"/>
      </w:pPr>
    </w:p>
    <w:p w14:paraId="1B4F7944" w14:textId="77777777" w:rsidR="0033766A" w:rsidRDefault="0033766A" w:rsidP="0033766A">
      <w:pPr>
        <w:pStyle w:val="Titolo3"/>
        <w:rPr>
          <w:lang w:val="en-US"/>
        </w:rPr>
      </w:pPr>
      <w:bookmarkStart w:id="65" w:name="_Toc497919833"/>
      <w:r>
        <w:rPr>
          <w:lang w:val="en-US"/>
        </w:rPr>
        <w:t>InsParc</w:t>
      </w:r>
      <w:bookmarkEnd w:id="65"/>
    </w:p>
    <w:p w14:paraId="52EBEE9C" w14:textId="77777777" w:rsidR="00164219" w:rsidRPr="00E93C0F" w:rsidRDefault="00024887" w:rsidP="00024887">
      <w:pPr>
        <w:pStyle w:val="Corpotesto"/>
      </w:pPr>
      <w:r w:rsidRPr="00E93C0F">
        <w:t xml:space="preserve">La procedura ha lo scopo di scrivere sul db AABS tutte le informazioni (recuperate dal DB dell’OP mediante le funzioni descritte nei paragrafi 6.1.5, 6.1.6) relative </w:t>
      </w:r>
      <w:r w:rsidR="00974A57" w:rsidRPr="00E93C0F">
        <w:t>alle parcelle di una domanda</w:t>
      </w:r>
      <w:r w:rsidR="003939B4">
        <w:t xml:space="preserve"> grafica</w:t>
      </w:r>
      <w:r w:rsidRPr="00E93C0F">
        <w:t xml:space="preserve">. </w:t>
      </w:r>
    </w:p>
    <w:p w14:paraId="402DA665" w14:textId="77777777" w:rsidR="00164219" w:rsidRPr="00E93C0F" w:rsidRDefault="00164219" w:rsidP="00024887">
      <w:pPr>
        <w:pStyle w:val="Corpotesto"/>
      </w:pPr>
      <w:r w:rsidRPr="00E93C0F">
        <w:t>La Domanda Grafica sarà “sincronizzabile” esclusivamente a valle dell’invio del Fascicolo Grafico, non vengono effettuati controlli di coerenza tra i dati alfanumerici sincronizzati e quelli grafici.</w:t>
      </w:r>
    </w:p>
    <w:p w14:paraId="325554B9" w14:textId="77777777" w:rsidR="00024887" w:rsidRPr="00E93C0F" w:rsidRDefault="003A4AD1" w:rsidP="00024887">
      <w:pPr>
        <w:pStyle w:val="Corpotesto"/>
      </w:pPr>
      <w:r w:rsidRPr="00E93C0F">
        <w:t>Tale servizio deve essere richiamato</w:t>
      </w:r>
      <w:r w:rsidR="008B4F61">
        <w:t xml:space="preserve">, </w:t>
      </w:r>
      <w:r w:rsidR="008B4F61" w:rsidRPr="008B4F61">
        <w:rPr>
          <w:b/>
          <w:u w:val="single"/>
        </w:rPr>
        <w:t>a cura dell’OPR</w:t>
      </w:r>
      <w:r w:rsidR="008B4F61">
        <w:t>,</w:t>
      </w:r>
      <w:r w:rsidRPr="00E93C0F">
        <w:t xml:space="preserve"> a valle </w:t>
      </w:r>
      <w:r w:rsidR="008B4F61">
        <w:t xml:space="preserve">del </w:t>
      </w:r>
      <w:r w:rsidRPr="00E93C0F">
        <w:t>processo di rilascio della domanda, in quanto</w:t>
      </w:r>
      <w:r w:rsidR="003939B4">
        <w:t xml:space="preserve"> è la funzione che</w:t>
      </w:r>
      <w:r w:rsidRPr="00E93C0F">
        <w:t xml:space="preserve"> innesca la</w:t>
      </w:r>
      <w:r w:rsidR="003939B4">
        <w:t xml:space="preserve"> relativa</w:t>
      </w:r>
      <w:r w:rsidRPr="00E93C0F">
        <w:t xml:space="preserve"> sincronizzazione della domanda grafica.</w:t>
      </w:r>
      <w:r w:rsidR="008B4F61">
        <w:t xml:space="preserve"> </w:t>
      </w:r>
    </w:p>
    <w:p w14:paraId="0EA0037E" w14:textId="77777777" w:rsidR="00024887" w:rsidRPr="00E93C0F" w:rsidRDefault="00024887" w:rsidP="00024887">
      <w:pPr>
        <w:pStyle w:val="Corpotesto"/>
      </w:pPr>
      <w:r w:rsidRPr="00E93C0F">
        <w:rPr>
          <w:b/>
          <w:u w:val="single"/>
        </w:rPr>
        <w:t>Firma della procedura</w:t>
      </w:r>
    </w:p>
    <w:p w14:paraId="2BB2BAC9" w14:textId="77777777" w:rsidR="00024887" w:rsidRPr="00E93C0F" w:rsidRDefault="00024887" w:rsidP="00024887">
      <w:pPr>
        <w:pStyle w:val="Corpotesto"/>
        <w:ind w:firstLine="709"/>
      </w:pPr>
      <w:r w:rsidRPr="00E93C0F">
        <w:t>procedure InsParc(atto_ammi in number);</w:t>
      </w:r>
    </w:p>
    <w:p w14:paraId="02B48BD6" w14:textId="77777777" w:rsidR="00024887" w:rsidRDefault="00024887" w:rsidP="00024887">
      <w:pPr>
        <w:pStyle w:val="Corpotesto"/>
      </w:pPr>
    </w:p>
    <w:p w14:paraId="636549E9" w14:textId="77777777" w:rsidR="00F60361" w:rsidRPr="00E93C0F" w:rsidRDefault="00F60361" w:rsidP="00024887">
      <w:pPr>
        <w:pStyle w:val="Corpotesto"/>
      </w:pPr>
    </w:p>
    <w:p w14:paraId="3FD16031" w14:textId="77777777" w:rsidR="00024887" w:rsidRPr="00E93C0F" w:rsidRDefault="00024887" w:rsidP="00024887">
      <w:pPr>
        <w:pStyle w:val="Corpotesto"/>
        <w:rPr>
          <w:b/>
          <w:u w:val="single"/>
        </w:rPr>
      </w:pPr>
      <w:r w:rsidRPr="00E93C0F">
        <w:rPr>
          <w:b/>
          <w:u w:val="single"/>
        </w:rPr>
        <w:t>Campi in input</w:t>
      </w:r>
    </w:p>
    <w:tbl>
      <w:tblPr>
        <w:tblStyle w:val="Grigliatabella"/>
        <w:tblW w:w="0" w:type="auto"/>
        <w:tblInd w:w="709" w:type="dxa"/>
        <w:tblLook w:val="04A0" w:firstRow="1" w:lastRow="0" w:firstColumn="1" w:lastColumn="0" w:noHBand="0" w:noVBand="1"/>
      </w:tblPr>
      <w:tblGrid>
        <w:gridCol w:w="2405"/>
        <w:gridCol w:w="1417"/>
        <w:gridCol w:w="3969"/>
      </w:tblGrid>
      <w:tr w:rsidR="00024887" w14:paraId="492547FD" w14:textId="77777777" w:rsidTr="003A4AD1">
        <w:tc>
          <w:tcPr>
            <w:tcW w:w="2405" w:type="dxa"/>
            <w:shd w:val="clear" w:color="auto" w:fill="A8D08D" w:themeFill="accent6" w:themeFillTint="99"/>
          </w:tcPr>
          <w:p w14:paraId="5E63FB89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NOME CAMPO</w:t>
            </w:r>
          </w:p>
        </w:tc>
        <w:tc>
          <w:tcPr>
            <w:tcW w:w="1417" w:type="dxa"/>
            <w:shd w:val="clear" w:color="auto" w:fill="A8D08D" w:themeFill="accent6" w:themeFillTint="99"/>
          </w:tcPr>
          <w:p w14:paraId="3CB59867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TIPO</w:t>
            </w:r>
          </w:p>
        </w:tc>
        <w:tc>
          <w:tcPr>
            <w:tcW w:w="3969" w:type="dxa"/>
            <w:shd w:val="clear" w:color="auto" w:fill="A8D08D" w:themeFill="accent6" w:themeFillTint="99"/>
          </w:tcPr>
          <w:p w14:paraId="1DA474E5" w14:textId="77777777" w:rsidR="00024887" w:rsidRDefault="00024887" w:rsidP="003A4AD1">
            <w:pPr>
              <w:pStyle w:val="Corpotesto"/>
              <w:spacing w:before="0" w:after="0"/>
              <w:jc w:val="center"/>
              <w:rPr>
                <w:rFonts w:asciiTheme="minorHAnsi" w:hAnsiTheme="minorHAnsi"/>
                <w:sz w:val="20"/>
                <w:szCs w:val="20"/>
                <w:lang w:val="en-US"/>
              </w:rPr>
            </w:pPr>
            <w:r>
              <w:rPr>
                <w:rFonts w:asciiTheme="minorHAnsi" w:hAnsiTheme="minorHAnsi"/>
                <w:sz w:val="20"/>
                <w:szCs w:val="20"/>
                <w:lang w:val="en-US"/>
              </w:rPr>
              <w:t>DESCRIZIONE</w:t>
            </w:r>
          </w:p>
        </w:tc>
      </w:tr>
      <w:tr w:rsidR="00024887" w14:paraId="1086F7B2" w14:textId="77777777" w:rsidTr="003A4AD1">
        <w:tc>
          <w:tcPr>
            <w:tcW w:w="2405" w:type="dxa"/>
          </w:tcPr>
          <w:p w14:paraId="364783BC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ATTO_AMMI</w:t>
            </w:r>
          </w:p>
        </w:tc>
        <w:tc>
          <w:tcPr>
            <w:tcW w:w="1417" w:type="dxa"/>
          </w:tcPr>
          <w:p w14:paraId="7095A06E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NUMBER</w:t>
            </w:r>
          </w:p>
        </w:tc>
        <w:tc>
          <w:tcPr>
            <w:tcW w:w="3969" w:type="dxa"/>
          </w:tcPr>
          <w:p w14:paraId="373893B2" w14:textId="77777777" w:rsidR="00024887" w:rsidRDefault="0069206C" w:rsidP="003A4AD1">
            <w:pPr>
              <w:pStyle w:val="Corpotesto"/>
              <w:spacing w:before="0" w:after="0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Codice dell’atto amministrativo relativo alla domanda</w:t>
            </w:r>
          </w:p>
        </w:tc>
      </w:tr>
    </w:tbl>
    <w:p w14:paraId="24D92DF3" w14:textId="77777777" w:rsidR="00147721" w:rsidRDefault="00147721" w:rsidP="00024887">
      <w:pPr>
        <w:pStyle w:val="Corpotesto"/>
      </w:pPr>
    </w:p>
    <w:p w14:paraId="203A42B3" w14:textId="4E320A80" w:rsidR="00140671" w:rsidRDefault="00140671" w:rsidP="00450BB3"/>
    <w:p w14:paraId="4DBDF606" w14:textId="77777777" w:rsidR="00140671" w:rsidRPr="00140671" w:rsidRDefault="00140671" w:rsidP="00140671"/>
    <w:p w14:paraId="4B2E248D" w14:textId="77777777" w:rsidR="00140671" w:rsidRPr="00140671" w:rsidRDefault="00140671" w:rsidP="00140671"/>
    <w:p w14:paraId="74891537" w14:textId="77777777" w:rsidR="00140671" w:rsidRPr="00140671" w:rsidRDefault="00140671" w:rsidP="00140671"/>
    <w:p w14:paraId="7795063B" w14:textId="77777777" w:rsidR="00140671" w:rsidRPr="00140671" w:rsidRDefault="00140671" w:rsidP="00140671"/>
    <w:p w14:paraId="1137C984" w14:textId="77777777" w:rsidR="00140671" w:rsidRPr="00140671" w:rsidRDefault="00140671" w:rsidP="00140671"/>
    <w:p w14:paraId="7651CB9E" w14:textId="77777777" w:rsidR="00140671" w:rsidRPr="00140671" w:rsidRDefault="00140671" w:rsidP="00140671"/>
    <w:p w14:paraId="25B81314" w14:textId="77777777" w:rsidR="00140671" w:rsidRPr="00140671" w:rsidRDefault="00140671" w:rsidP="00140671"/>
    <w:p w14:paraId="77A85F3B" w14:textId="77777777" w:rsidR="00140671" w:rsidRPr="00140671" w:rsidRDefault="00140671" w:rsidP="00140671"/>
    <w:p w14:paraId="52794F34" w14:textId="77777777" w:rsidR="00140671" w:rsidRPr="00140671" w:rsidRDefault="00140671" w:rsidP="00140671"/>
    <w:p w14:paraId="46F96B6B" w14:textId="77777777" w:rsidR="00140671" w:rsidRPr="00140671" w:rsidRDefault="00140671" w:rsidP="00140671"/>
    <w:p w14:paraId="738CF7B0" w14:textId="77777777" w:rsidR="00140671" w:rsidRPr="00140671" w:rsidRDefault="00140671" w:rsidP="00140671"/>
    <w:p w14:paraId="70C9B008" w14:textId="0207142D" w:rsidR="00140671" w:rsidRDefault="00140671" w:rsidP="00140671"/>
    <w:p w14:paraId="649DB1ED" w14:textId="10BFB80E" w:rsidR="00024887" w:rsidRPr="00140671" w:rsidRDefault="00140671" w:rsidP="00140671">
      <w:pPr>
        <w:tabs>
          <w:tab w:val="left" w:pos="1118"/>
        </w:tabs>
      </w:pPr>
      <w:r>
        <w:tab/>
      </w:r>
    </w:p>
    <w:sectPr w:rsidR="00024887" w:rsidRPr="00140671" w:rsidSect="003C7354">
      <w:headerReference w:type="default" r:id="rId19"/>
      <w:footerReference w:type="default" r:id="rId20"/>
      <w:footerReference w:type="first" r:id="rId21"/>
      <w:pgSz w:w="11899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14D04E" w14:textId="77777777" w:rsidR="00C1723E" w:rsidRDefault="00C1723E">
      <w:r>
        <w:separator/>
      </w:r>
    </w:p>
  </w:endnote>
  <w:endnote w:type="continuationSeparator" w:id="0">
    <w:p w14:paraId="25F0649C" w14:textId="77777777" w:rsidR="00C1723E" w:rsidRDefault="00C172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lite">
    <w:altName w:val="Cambri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03062" w14:textId="77777777" w:rsidR="00B10C5A" w:rsidRPr="00BC75C3" w:rsidRDefault="00B10C5A" w:rsidP="003C7354">
    <w:pPr>
      <w:pStyle w:val="Pidipagina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3458"/>
      <w:gridCol w:w="2952"/>
      <w:gridCol w:w="3211"/>
    </w:tblGrid>
    <w:tr w:rsidR="00B10C5A" w:rsidRPr="001A2B24" w14:paraId="7D3C0AE5" w14:textId="77777777">
      <w:tc>
        <w:tcPr>
          <w:tcW w:w="3510" w:type="dxa"/>
        </w:tcPr>
        <w:p w14:paraId="53ED6B65" w14:textId="3BE1C62E" w:rsidR="00B10C5A" w:rsidRPr="008F21A1" w:rsidRDefault="00B10C5A" w:rsidP="00AA1276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  <w:r>
            <w:rPr>
              <w:sz w:val="18"/>
              <w:szCs w:val="18"/>
              <w:lang w:val="it-IT" w:eastAsia="it-IT"/>
            </w:rPr>
            <w:t>Versione 1.</w:t>
          </w:r>
          <w:r w:rsidR="005051F8">
            <w:rPr>
              <w:sz w:val="18"/>
              <w:szCs w:val="18"/>
              <w:lang w:val="it-IT" w:eastAsia="it-IT"/>
            </w:rPr>
            <w:t>10</w:t>
          </w:r>
          <w:r>
            <w:rPr>
              <w:sz w:val="18"/>
              <w:szCs w:val="18"/>
              <w:lang w:val="it-IT" w:eastAsia="it-IT"/>
            </w:rPr>
            <w:t xml:space="preserve"> del </w:t>
          </w:r>
          <w:r w:rsidR="00AD7677">
            <w:rPr>
              <w:sz w:val="18"/>
              <w:szCs w:val="18"/>
              <w:lang w:val="it-IT" w:eastAsia="it-IT"/>
            </w:rPr>
            <w:t>0</w:t>
          </w:r>
          <w:r w:rsidR="005051F8">
            <w:rPr>
              <w:sz w:val="18"/>
              <w:szCs w:val="18"/>
              <w:lang w:val="it-IT" w:eastAsia="it-IT"/>
            </w:rPr>
            <w:t>9</w:t>
          </w:r>
          <w:r>
            <w:rPr>
              <w:sz w:val="18"/>
              <w:szCs w:val="18"/>
              <w:lang w:val="it-IT" w:eastAsia="it-IT"/>
            </w:rPr>
            <w:t>-</w:t>
          </w:r>
          <w:r w:rsidR="005051F8">
            <w:rPr>
              <w:sz w:val="18"/>
              <w:szCs w:val="18"/>
              <w:lang w:val="it-IT" w:eastAsia="it-IT"/>
            </w:rPr>
            <w:t>01</w:t>
          </w:r>
          <w:r>
            <w:rPr>
              <w:sz w:val="18"/>
              <w:szCs w:val="18"/>
              <w:lang w:val="it-IT" w:eastAsia="it-IT"/>
            </w:rPr>
            <w:t>-201</w:t>
          </w:r>
          <w:r w:rsidR="005051F8">
            <w:rPr>
              <w:sz w:val="18"/>
              <w:szCs w:val="18"/>
              <w:lang w:val="it-IT" w:eastAsia="it-IT"/>
            </w:rPr>
            <w:t>8</w:t>
          </w:r>
        </w:p>
      </w:tc>
      <w:tc>
        <w:tcPr>
          <w:tcW w:w="3008" w:type="dxa"/>
        </w:tcPr>
        <w:p w14:paraId="563DD1CA" w14:textId="77777777" w:rsidR="00B10C5A" w:rsidRPr="008F21A1" w:rsidRDefault="00B10C5A" w:rsidP="003C7354">
          <w:pPr>
            <w:pStyle w:val="Pidipagina"/>
            <w:pBdr>
              <w:top w:val="none" w:sz="0" w:space="0" w:color="auto"/>
            </w:pBdr>
            <w:rPr>
              <w:sz w:val="18"/>
              <w:szCs w:val="18"/>
              <w:lang w:val="it-IT" w:eastAsia="it-IT"/>
            </w:rPr>
          </w:pPr>
        </w:p>
      </w:tc>
      <w:tc>
        <w:tcPr>
          <w:tcW w:w="3260" w:type="dxa"/>
        </w:tcPr>
        <w:p w14:paraId="1CA612E5" w14:textId="77777777" w:rsidR="00B10C5A" w:rsidRPr="008F21A1" w:rsidRDefault="00B10C5A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sz w:val="18"/>
              <w:szCs w:val="18"/>
              <w:lang w:val="it-IT" w:eastAsia="it-IT"/>
            </w:rPr>
            <w:t>Pagina</w:t>
          </w:r>
        </w:p>
        <w:p w14:paraId="2A2F8CDF" w14:textId="04CCF8F7" w:rsidR="00B10C5A" w:rsidRPr="008F21A1" w:rsidRDefault="00B10C5A" w:rsidP="003C7354">
          <w:pPr>
            <w:pStyle w:val="Pidipagina"/>
            <w:pBdr>
              <w:top w:val="none" w:sz="0" w:space="0" w:color="auto"/>
            </w:pBdr>
            <w:jc w:val="right"/>
            <w:rPr>
              <w:sz w:val="18"/>
              <w:szCs w:val="18"/>
              <w:lang w:val="it-IT" w:eastAsia="it-IT"/>
            </w:rPr>
          </w:pP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PAGE 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 w:rsidR="005051F8">
            <w:rPr>
              <w:b/>
              <w:i/>
              <w:noProof/>
              <w:sz w:val="18"/>
              <w:szCs w:val="18"/>
              <w:lang w:val="it-IT" w:eastAsia="it-IT"/>
            </w:rPr>
            <w:t>2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  <w:r w:rsidRPr="008F21A1">
            <w:rPr>
              <w:sz w:val="18"/>
              <w:szCs w:val="18"/>
              <w:lang w:val="it-IT" w:eastAsia="it-IT"/>
            </w:rPr>
            <w:t xml:space="preserve"> di 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begin"/>
          </w:r>
          <w:r w:rsidRPr="008F21A1">
            <w:rPr>
              <w:b/>
              <w:i/>
              <w:sz w:val="18"/>
              <w:szCs w:val="18"/>
              <w:lang w:val="it-IT" w:eastAsia="it-IT"/>
            </w:rPr>
            <w:instrText xml:space="preserve"> NUMPAGES  \* Arabic  \* MERGEFORMAT </w:instrTex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separate"/>
          </w:r>
          <w:r w:rsidR="005051F8">
            <w:rPr>
              <w:b/>
              <w:i/>
              <w:noProof/>
              <w:sz w:val="18"/>
              <w:szCs w:val="18"/>
              <w:lang w:val="it-IT" w:eastAsia="it-IT"/>
            </w:rPr>
            <w:t>31</w:t>
          </w:r>
          <w:r w:rsidRPr="008F21A1">
            <w:rPr>
              <w:b/>
              <w:i/>
              <w:sz w:val="18"/>
              <w:szCs w:val="18"/>
              <w:lang w:val="it-IT" w:eastAsia="it-IT"/>
            </w:rPr>
            <w:fldChar w:fldCharType="end"/>
          </w:r>
        </w:p>
      </w:tc>
    </w:tr>
  </w:tbl>
  <w:p w14:paraId="037AE2C3" w14:textId="77777777" w:rsidR="00B10C5A" w:rsidRPr="00BC75C3" w:rsidRDefault="00B10C5A" w:rsidP="003C7354">
    <w:pPr>
      <w:pStyle w:val="Pidipagina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5D4451" w14:textId="77777777" w:rsidR="00B10C5A" w:rsidRDefault="00B10C5A">
    <w:pPr>
      <w:pStyle w:val="Pidipagina"/>
      <w:tabs>
        <w:tab w:val="clear" w:pos="8789"/>
        <w:tab w:val="right" w:pos="9540"/>
      </w:tabs>
    </w:pPr>
    <w:r>
      <w:rPr>
        <w:color w:val="003300"/>
      </w:rPr>
      <w:tab/>
    </w:r>
    <w:r>
      <w:rPr>
        <w:b/>
        <w:color w:val="003300"/>
      </w:rPr>
      <w:t xml:space="preserve">Pagina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PAGE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29</w:t>
    </w:r>
    <w:r>
      <w:rPr>
        <w:b/>
        <w:color w:val="003300"/>
      </w:rPr>
      <w:fldChar w:fldCharType="end"/>
    </w:r>
    <w:r>
      <w:rPr>
        <w:b/>
        <w:color w:val="003300"/>
      </w:rPr>
      <w:t xml:space="preserve"> di </w:t>
    </w:r>
    <w:r>
      <w:rPr>
        <w:b/>
        <w:color w:val="003300"/>
      </w:rPr>
      <w:fldChar w:fldCharType="begin"/>
    </w:r>
    <w:r>
      <w:rPr>
        <w:b/>
        <w:color w:val="003300"/>
      </w:rPr>
      <w:instrText xml:space="preserve"> NUMPAGES </w:instrText>
    </w:r>
    <w:r>
      <w:rPr>
        <w:b/>
        <w:color w:val="003300"/>
      </w:rPr>
      <w:fldChar w:fldCharType="separate"/>
    </w:r>
    <w:r>
      <w:rPr>
        <w:b/>
        <w:noProof/>
        <w:color w:val="003300"/>
      </w:rPr>
      <w:t>13</w:t>
    </w:r>
    <w:r>
      <w:rPr>
        <w:b/>
        <w:color w:val="003300"/>
      </w:rPr>
      <w:fldChar w:fldCharType="end"/>
    </w:r>
  </w:p>
  <w:p w14:paraId="6012C173" w14:textId="77777777" w:rsidR="00B10C5A" w:rsidRDefault="00B10C5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FD06AA" w14:textId="77777777" w:rsidR="00C1723E" w:rsidRDefault="00C1723E">
      <w:r>
        <w:separator/>
      </w:r>
    </w:p>
  </w:footnote>
  <w:footnote w:type="continuationSeparator" w:id="0">
    <w:p w14:paraId="1CA5EAE3" w14:textId="77777777" w:rsidR="00C1723E" w:rsidRDefault="00C172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639" w:type="dxa"/>
      <w:tblInd w:w="70" w:type="dxa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639"/>
    </w:tblGrid>
    <w:tr w:rsidR="00B10C5A" w14:paraId="60EF45A0" w14:textId="77777777">
      <w:trPr>
        <w:cantSplit/>
      </w:trPr>
      <w:tc>
        <w:tcPr>
          <w:tcW w:w="9639" w:type="dxa"/>
          <w:vAlign w:val="center"/>
        </w:tcPr>
        <w:p w14:paraId="1E7DF366" w14:textId="77777777" w:rsidR="00B10C5A" w:rsidRDefault="00B10C5A">
          <w:pPr>
            <w:pStyle w:val="Intestazione"/>
            <w:jc w:val="center"/>
          </w:pPr>
          <w:r>
            <w:rPr>
              <w:noProof/>
            </w:rPr>
            <w:drawing>
              <wp:inline distT="0" distB="0" distL="0" distR="0" wp14:anchorId="64777DB9" wp14:editId="571F1AEA">
                <wp:extent cx="6029325" cy="552450"/>
                <wp:effectExtent l="0" t="0" r="9525" b="0"/>
                <wp:docPr id="47" name="Immagine 47" descr="intestazion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intestazion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293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64F0675" w14:textId="77777777" w:rsidR="00B10C5A" w:rsidRDefault="00B10C5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820"/>
      <w:gridCol w:w="4801"/>
    </w:tblGrid>
    <w:tr w:rsidR="00B10C5A" w14:paraId="75FC24D9" w14:textId="77777777">
      <w:tc>
        <w:tcPr>
          <w:tcW w:w="4889" w:type="dxa"/>
          <w:vAlign w:val="center"/>
        </w:tcPr>
        <w:p w14:paraId="0D0C92F0" w14:textId="77777777" w:rsidR="00B10C5A" w:rsidRDefault="00B10C5A" w:rsidP="003C7354">
          <w:pPr>
            <w:pStyle w:val="Intestazione"/>
          </w:pPr>
          <w:r>
            <w:t>AGEA – PIANO COLTURALE GRAFICO E DOMANDA GRAFICA 2017</w:t>
          </w:r>
        </w:p>
        <w:p w14:paraId="366DB710" w14:textId="77777777" w:rsidR="00B10C5A" w:rsidRDefault="00B10C5A" w:rsidP="009C1D67">
          <w:pPr>
            <w:pStyle w:val="Intestazione"/>
          </w:pPr>
          <w:r>
            <w:t>Schema</w:t>
          </w:r>
          <w:r w:rsidRPr="00026F8F">
            <w:t xml:space="preserve"> </w:t>
          </w:r>
          <w:r>
            <w:t xml:space="preserve">dati interscambio </w:t>
          </w:r>
        </w:p>
      </w:tc>
      <w:tc>
        <w:tcPr>
          <w:tcW w:w="4889" w:type="dxa"/>
          <w:vAlign w:val="center"/>
        </w:tcPr>
        <w:p w14:paraId="2A14AB4B" w14:textId="77777777" w:rsidR="00B10C5A" w:rsidRDefault="00B10C5A" w:rsidP="003C7354">
          <w:pPr>
            <w:pStyle w:val="Intestazione"/>
            <w:tabs>
              <w:tab w:val="clear" w:pos="9638"/>
            </w:tabs>
            <w:jc w:val="right"/>
          </w:pPr>
        </w:p>
      </w:tc>
    </w:tr>
  </w:tbl>
  <w:p w14:paraId="651E9968" w14:textId="77777777" w:rsidR="00B10C5A" w:rsidRPr="00BC75C3" w:rsidRDefault="00B10C5A" w:rsidP="003C7354">
    <w:pPr>
      <w:pStyle w:val="Intestazione"/>
      <w:tabs>
        <w:tab w:val="clear" w:pos="9638"/>
      </w:tabs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D4E88A0A"/>
    <w:lvl w:ilvl="0">
      <w:start w:val="1"/>
      <w:numFmt w:val="decimal"/>
      <w:pStyle w:val="Numeroelenco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48E18AA"/>
    <w:lvl w:ilvl="0">
      <w:start w:val="1"/>
      <w:numFmt w:val="decimal"/>
      <w:pStyle w:val="Numeroelenco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190DBE8"/>
    <w:lvl w:ilvl="0">
      <w:start w:val="1"/>
      <w:numFmt w:val="decimal"/>
      <w:pStyle w:val="Numeroelenco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80"/>
    <w:multiLevelType w:val="singleLevel"/>
    <w:tmpl w:val="EF78698E"/>
    <w:lvl w:ilvl="0">
      <w:start w:val="1"/>
      <w:numFmt w:val="bullet"/>
      <w:pStyle w:val="Puntoelenco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4" w15:restartNumberingAfterBreak="0">
    <w:nsid w:val="FFFFFF81"/>
    <w:multiLevelType w:val="singleLevel"/>
    <w:tmpl w:val="47B8AC98"/>
    <w:lvl w:ilvl="0">
      <w:start w:val="1"/>
      <w:numFmt w:val="bullet"/>
      <w:pStyle w:val="Puntoelenco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2C0644E8"/>
    <w:lvl w:ilvl="0">
      <w:start w:val="1"/>
      <w:numFmt w:val="bullet"/>
      <w:pStyle w:val="Puntoelenco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6" w15:restartNumberingAfterBreak="0">
    <w:nsid w:val="03451D76"/>
    <w:multiLevelType w:val="hybridMultilevel"/>
    <w:tmpl w:val="CB88C26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5302C19"/>
    <w:multiLevelType w:val="hybridMultilevel"/>
    <w:tmpl w:val="F73418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7BF49D9"/>
    <w:multiLevelType w:val="hybridMultilevel"/>
    <w:tmpl w:val="919EDB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9E5444F"/>
    <w:multiLevelType w:val="hybridMultilevel"/>
    <w:tmpl w:val="21D65048"/>
    <w:lvl w:ilvl="0" w:tplc="C0C02A44">
      <w:start w:val="1"/>
      <w:numFmt w:val="bullet"/>
      <w:pStyle w:val="ElencoPuntato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  <w:color w:val="0000FF"/>
        <w:sz w:val="24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4F6B2C"/>
    <w:multiLevelType w:val="singleLevel"/>
    <w:tmpl w:val="F62A6038"/>
    <w:lvl w:ilvl="0">
      <w:start w:val="1"/>
      <w:numFmt w:val="lowerLetter"/>
      <w:pStyle w:val="Elenco"/>
      <w:lvlText w:val="%1)"/>
      <w:lvlJc w:val="left"/>
      <w:pPr>
        <w:tabs>
          <w:tab w:val="num" w:pos="1134"/>
        </w:tabs>
        <w:ind w:left="1134" w:hanging="425"/>
      </w:pPr>
    </w:lvl>
  </w:abstractNum>
  <w:abstractNum w:abstractNumId="11" w15:restartNumberingAfterBreak="0">
    <w:nsid w:val="0CA53F7F"/>
    <w:multiLevelType w:val="hybridMultilevel"/>
    <w:tmpl w:val="77649A4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CB3E43"/>
    <w:multiLevelType w:val="hybridMultilevel"/>
    <w:tmpl w:val="410A8ACA"/>
    <w:lvl w:ilvl="0" w:tplc="EDE6163E">
      <w:start w:val="1"/>
      <w:numFmt w:val="bullet"/>
      <w:pStyle w:val="ElencoPuntato2"/>
      <w:lvlText w:val="o"/>
      <w:lvlJc w:val="left"/>
      <w:pPr>
        <w:tabs>
          <w:tab w:val="num" w:pos="1440"/>
        </w:tabs>
        <w:ind w:left="1440" w:hanging="360"/>
      </w:pPr>
      <w:rPr>
        <w:rFonts w:hAnsi="Courier New" w:hint="default"/>
        <w:color w:val="0000FF"/>
      </w:rPr>
    </w:lvl>
    <w:lvl w:ilvl="1" w:tplc="0410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E57124"/>
    <w:multiLevelType w:val="multilevel"/>
    <w:tmpl w:val="0410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4" w15:restartNumberingAfterBreak="0">
    <w:nsid w:val="26665C90"/>
    <w:multiLevelType w:val="hybridMultilevel"/>
    <w:tmpl w:val="95B85D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9E0E9D"/>
    <w:multiLevelType w:val="hybridMultilevel"/>
    <w:tmpl w:val="AEAA622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0E25E0"/>
    <w:multiLevelType w:val="hybridMultilevel"/>
    <w:tmpl w:val="68945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5C3809"/>
    <w:multiLevelType w:val="hybridMultilevel"/>
    <w:tmpl w:val="E3AA9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21140B"/>
    <w:multiLevelType w:val="singleLevel"/>
    <w:tmpl w:val="92F41CE6"/>
    <w:lvl w:ilvl="0">
      <w:start w:val="1"/>
      <w:numFmt w:val="decimal"/>
      <w:pStyle w:val="Considrant"/>
      <w:lvlText w:val="(%1)"/>
      <w:lvlJc w:val="left"/>
      <w:pPr>
        <w:tabs>
          <w:tab w:val="num" w:pos="709"/>
        </w:tabs>
        <w:ind w:left="709" w:hanging="709"/>
      </w:pPr>
    </w:lvl>
  </w:abstractNum>
  <w:abstractNum w:abstractNumId="19" w15:restartNumberingAfterBreak="0">
    <w:nsid w:val="500F1EAE"/>
    <w:multiLevelType w:val="singleLevel"/>
    <w:tmpl w:val="03064DCE"/>
    <w:lvl w:ilvl="0">
      <w:start w:val="1"/>
      <w:numFmt w:val="decimal"/>
      <w:pStyle w:val="Numeroelenco2"/>
      <w:lvlText w:val="%1."/>
      <w:lvlJc w:val="left"/>
      <w:pPr>
        <w:tabs>
          <w:tab w:val="num" w:pos="1559"/>
        </w:tabs>
        <w:ind w:left="1559" w:hanging="425"/>
      </w:pPr>
    </w:lvl>
  </w:abstractNum>
  <w:abstractNum w:abstractNumId="20" w15:restartNumberingAfterBreak="0">
    <w:nsid w:val="594566F9"/>
    <w:multiLevelType w:val="hybridMultilevel"/>
    <w:tmpl w:val="4110981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793BD9"/>
    <w:multiLevelType w:val="hybridMultilevel"/>
    <w:tmpl w:val="81A8782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2740F4"/>
    <w:multiLevelType w:val="multilevel"/>
    <w:tmpl w:val="0410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5A831426"/>
    <w:multiLevelType w:val="hybridMultilevel"/>
    <w:tmpl w:val="5DB69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D532F0"/>
    <w:multiLevelType w:val="hybridMultilevel"/>
    <w:tmpl w:val="E02456C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5250C89"/>
    <w:multiLevelType w:val="singleLevel"/>
    <w:tmpl w:val="7AB4F17A"/>
    <w:lvl w:ilvl="0">
      <w:start w:val="1"/>
      <w:numFmt w:val="decimal"/>
      <w:pStyle w:val="Numeroelenco"/>
      <w:lvlText w:val="%1."/>
      <w:lvlJc w:val="left"/>
      <w:pPr>
        <w:tabs>
          <w:tab w:val="num" w:pos="1134"/>
        </w:tabs>
        <w:ind w:left="1134" w:hanging="425"/>
      </w:pPr>
    </w:lvl>
  </w:abstractNum>
  <w:abstractNum w:abstractNumId="26" w15:restartNumberingAfterBreak="0">
    <w:nsid w:val="6F776D61"/>
    <w:multiLevelType w:val="hybridMultilevel"/>
    <w:tmpl w:val="7BACE56A"/>
    <w:lvl w:ilvl="0" w:tplc="AA16AED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D73579"/>
    <w:multiLevelType w:val="singleLevel"/>
    <w:tmpl w:val="D3CE02C8"/>
    <w:lvl w:ilvl="0">
      <w:start w:val="1"/>
      <w:numFmt w:val="bullet"/>
      <w:pStyle w:val="Puntoelenco2"/>
      <w:lvlText w:val=""/>
      <w:lvlJc w:val="left"/>
      <w:pPr>
        <w:tabs>
          <w:tab w:val="num" w:pos="927"/>
        </w:tabs>
        <w:ind w:left="907" w:hanging="340"/>
      </w:pPr>
      <w:rPr>
        <w:rFonts w:ascii="Wingdings" w:hAnsi="Wingdings" w:hint="default"/>
        <w:sz w:val="16"/>
      </w:rPr>
    </w:lvl>
  </w:abstractNum>
  <w:abstractNum w:abstractNumId="28" w15:restartNumberingAfterBreak="0">
    <w:nsid w:val="73747471"/>
    <w:multiLevelType w:val="multilevel"/>
    <w:tmpl w:val="9BC67270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9" w15:restartNumberingAfterBreak="0">
    <w:nsid w:val="76C1176C"/>
    <w:multiLevelType w:val="singleLevel"/>
    <w:tmpl w:val="BBDC9732"/>
    <w:lvl w:ilvl="0">
      <w:start w:val="1"/>
      <w:numFmt w:val="bullet"/>
      <w:pStyle w:val="Puntoelenco"/>
      <w:lvlText w:val="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num w:numId="1">
    <w:abstractNumId w:val="28"/>
  </w:num>
  <w:num w:numId="2">
    <w:abstractNumId w:val="29"/>
  </w:num>
  <w:num w:numId="3">
    <w:abstractNumId w:val="27"/>
  </w:num>
  <w:num w:numId="4">
    <w:abstractNumId w:val="5"/>
  </w:num>
  <w:num w:numId="5">
    <w:abstractNumId w:val="25"/>
  </w:num>
  <w:num w:numId="6">
    <w:abstractNumId w:val="19"/>
  </w:num>
  <w:num w:numId="7">
    <w:abstractNumId w:val="10"/>
  </w:num>
  <w:num w:numId="8">
    <w:abstractNumId w:val="3"/>
  </w:num>
  <w:num w:numId="9">
    <w:abstractNumId w:val="4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9"/>
  </w:num>
  <w:num w:numId="15">
    <w:abstractNumId w:val="13"/>
  </w:num>
  <w:num w:numId="16">
    <w:abstractNumId w:val="18"/>
  </w:num>
  <w:num w:numId="17">
    <w:abstractNumId w:val="7"/>
  </w:num>
  <w:num w:numId="18">
    <w:abstractNumId w:val="17"/>
  </w:num>
  <w:num w:numId="19">
    <w:abstractNumId w:val="14"/>
  </w:num>
  <w:num w:numId="20">
    <w:abstractNumId w:val="23"/>
  </w:num>
  <w:num w:numId="21">
    <w:abstractNumId w:val="21"/>
  </w:num>
  <w:num w:numId="22">
    <w:abstractNumId w:val="26"/>
  </w:num>
  <w:num w:numId="23">
    <w:abstractNumId w:val="28"/>
  </w:num>
  <w:num w:numId="24">
    <w:abstractNumId w:val="22"/>
  </w:num>
  <w:num w:numId="25">
    <w:abstractNumId w:val="28"/>
  </w:num>
  <w:num w:numId="26">
    <w:abstractNumId w:val="15"/>
  </w:num>
  <w:num w:numId="27">
    <w:abstractNumId w:val="28"/>
  </w:num>
  <w:num w:numId="28">
    <w:abstractNumId w:val="28"/>
  </w:num>
  <w:num w:numId="29">
    <w:abstractNumId w:val="16"/>
  </w:num>
  <w:num w:numId="30">
    <w:abstractNumId w:val="11"/>
  </w:num>
  <w:num w:numId="31">
    <w:abstractNumId w:val="6"/>
  </w:num>
  <w:num w:numId="32">
    <w:abstractNumId w:val="8"/>
  </w:num>
  <w:num w:numId="33">
    <w:abstractNumId w:val="20"/>
  </w:num>
  <w:num w:numId="34">
    <w:abstractNumId w:val="18"/>
  </w:num>
  <w:num w:numId="35">
    <w:abstractNumId w:val="24"/>
  </w:num>
  <w:num w:numId="36">
    <w:abstractNumId w:val="18"/>
  </w:num>
  <w:num w:numId="37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attachedTemplate r:id="rId1"/>
  <w:linkStyles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09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2EB"/>
    <w:rsid w:val="000115BD"/>
    <w:rsid w:val="00024887"/>
    <w:rsid w:val="00024E6A"/>
    <w:rsid w:val="000509E6"/>
    <w:rsid w:val="00066421"/>
    <w:rsid w:val="000720EA"/>
    <w:rsid w:val="00074B15"/>
    <w:rsid w:val="00083D5D"/>
    <w:rsid w:val="000B2545"/>
    <w:rsid w:val="000C1088"/>
    <w:rsid w:val="000C1361"/>
    <w:rsid w:val="000C142D"/>
    <w:rsid w:val="000C2391"/>
    <w:rsid w:val="000C7BF1"/>
    <w:rsid w:val="000D750E"/>
    <w:rsid w:val="000E1B64"/>
    <w:rsid w:val="000F09D3"/>
    <w:rsid w:val="000F3D9C"/>
    <w:rsid w:val="00103B4F"/>
    <w:rsid w:val="00107109"/>
    <w:rsid w:val="00112B44"/>
    <w:rsid w:val="0012036B"/>
    <w:rsid w:val="00125538"/>
    <w:rsid w:val="00132B9E"/>
    <w:rsid w:val="0013537B"/>
    <w:rsid w:val="001365BC"/>
    <w:rsid w:val="00140671"/>
    <w:rsid w:val="001412AA"/>
    <w:rsid w:val="00143E4F"/>
    <w:rsid w:val="00147721"/>
    <w:rsid w:val="0015758A"/>
    <w:rsid w:val="0016342D"/>
    <w:rsid w:val="00164219"/>
    <w:rsid w:val="0016704B"/>
    <w:rsid w:val="00170E71"/>
    <w:rsid w:val="001749BF"/>
    <w:rsid w:val="00184F86"/>
    <w:rsid w:val="00193134"/>
    <w:rsid w:val="001A2AA9"/>
    <w:rsid w:val="001B446F"/>
    <w:rsid w:val="001B63E8"/>
    <w:rsid w:val="001C0363"/>
    <w:rsid w:val="001C2FB8"/>
    <w:rsid w:val="001E0C2D"/>
    <w:rsid w:val="001F4303"/>
    <w:rsid w:val="00202756"/>
    <w:rsid w:val="002075F1"/>
    <w:rsid w:val="00207B0E"/>
    <w:rsid w:val="00207F8D"/>
    <w:rsid w:val="00234558"/>
    <w:rsid w:val="00234631"/>
    <w:rsid w:val="002356FB"/>
    <w:rsid w:val="00255C36"/>
    <w:rsid w:val="00261A0B"/>
    <w:rsid w:val="0026339D"/>
    <w:rsid w:val="00264213"/>
    <w:rsid w:val="00282901"/>
    <w:rsid w:val="00285790"/>
    <w:rsid w:val="00287B9B"/>
    <w:rsid w:val="00291CAC"/>
    <w:rsid w:val="00296771"/>
    <w:rsid w:val="002A189A"/>
    <w:rsid w:val="002A285E"/>
    <w:rsid w:val="002A51B2"/>
    <w:rsid w:val="002A7B8C"/>
    <w:rsid w:val="002B0537"/>
    <w:rsid w:val="002B31C9"/>
    <w:rsid w:val="002C2EA9"/>
    <w:rsid w:val="002C46F9"/>
    <w:rsid w:val="002C6AE6"/>
    <w:rsid w:val="002C782A"/>
    <w:rsid w:val="002D7E4D"/>
    <w:rsid w:val="002E10BC"/>
    <w:rsid w:val="002E2602"/>
    <w:rsid w:val="002E7B48"/>
    <w:rsid w:val="0030507C"/>
    <w:rsid w:val="00312975"/>
    <w:rsid w:val="00313750"/>
    <w:rsid w:val="00314D9E"/>
    <w:rsid w:val="00325B2E"/>
    <w:rsid w:val="0033766A"/>
    <w:rsid w:val="00356537"/>
    <w:rsid w:val="00361062"/>
    <w:rsid w:val="003625E0"/>
    <w:rsid w:val="00380D10"/>
    <w:rsid w:val="003939B4"/>
    <w:rsid w:val="003A4AD1"/>
    <w:rsid w:val="003C7354"/>
    <w:rsid w:val="003D0E90"/>
    <w:rsid w:val="003D35B2"/>
    <w:rsid w:val="003F1178"/>
    <w:rsid w:val="003F4B3C"/>
    <w:rsid w:val="0041003D"/>
    <w:rsid w:val="00415B7E"/>
    <w:rsid w:val="004219E9"/>
    <w:rsid w:val="004237E6"/>
    <w:rsid w:val="004332E3"/>
    <w:rsid w:val="0043673D"/>
    <w:rsid w:val="004506E0"/>
    <w:rsid w:val="00450BB3"/>
    <w:rsid w:val="00455B2A"/>
    <w:rsid w:val="00462D75"/>
    <w:rsid w:val="0047769D"/>
    <w:rsid w:val="00484E82"/>
    <w:rsid w:val="00494511"/>
    <w:rsid w:val="004A0486"/>
    <w:rsid w:val="004A2F3F"/>
    <w:rsid w:val="004A7E8D"/>
    <w:rsid w:val="004B29B1"/>
    <w:rsid w:val="004B2D87"/>
    <w:rsid w:val="004B4D65"/>
    <w:rsid w:val="004B6E89"/>
    <w:rsid w:val="004B73EE"/>
    <w:rsid w:val="004B7F16"/>
    <w:rsid w:val="004D5870"/>
    <w:rsid w:val="0050496A"/>
    <w:rsid w:val="005051F8"/>
    <w:rsid w:val="005055C4"/>
    <w:rsid w:val="00507F02"/>
    <w:rsid w:val="0051322C"/>
    <w:rsid w:val="0051647B"/>
    <w:rsid w:val="005176E6"/>
    <w:rsid w:val="00520526"/>
    <w:rsid w:val="00525301"/>
    <w:rsid w:val="0052685F"/>
    <w:rsid w:val="00531EA5"/>
    <w:rsid w:val="00542B22"/>
    <w:rsid w:val="00543CF0"/>
    <w:rsid w:val="005557C6"/>
    <w:rsid w:val="005578FF"/>
    <w:rsid w:val="00560F1B"/>
    <w:rsid w:val="00566D2A"/>
    <w:rsid w:val="00575253"/>
    <w:rsid w:val="00575C44"/>
    <w:rsid w:val="00582616"/>
    <w:rsid w:val="005900F0"/>
    <w:rsid w:val="00591257"/>
    <w:rsid w:val="005A20AB"/>
    <w:rsid w:val="005A533E"/>
    <w:rsid w:val="005A6A7E"/>
    <w:rsid w:val="005B40FD"/>
    <w:rsid w:val="005C08B1"/>
    <w:rsid w:val="005C5716"/>
    <w:rsid w:val="005D0CF1"/>
    <w:rsid w:val="005D243A"/>
    <w:rsid w:val="005D2A24"/>
    <w:rsid w:val="005D4746"/>
    <w:rsid w:val="005D4B4D"/>
    <w:rsid w:val="005E5E24"/>
    <w:rsid w:val="005E70DA"/>
    <w:rsid w:val="005F2460"/>
    <w:rsid w:val="005F36BA"/>
    <w:rsid w:val="005F5A4F"/>
    <w:rsid w:val="005F663B"/>
    <w:rsid w:val="00603DC9"/>
    <w:rsid w:val="006040D3"/>
    <w:rsid w:val="006224B9"/>
    <w:rsid w:val="0062499D"/>
    <w:rsid w:val="006262EB"/>
    <w:rsid w:val="00631A54"/>
    <w:rsid w:val="006349B9"/>
    <w:rsid w:val="00636D42"/>
    <w:rsid w:val="00641F9B"/>
    <w:rsid w:val="00647449"/>
    <w:rsid w:val="006562B0"/>
    <w:rsid w:val="006729C8"/>
    <w:rsid w:val="00673580"/>
    <w:rsid w:val="006737F7"/>
    <w:rsid w:val="00674FBA"/>
    <w:rsid w:val="006773FC"/>
    <w:rsid w:val="006829D5"/>
    <w:rsid w:val="0069206C"/>
    <w:rsid w:val="006A13B4"/>
    <w:rsid w:val="006A20BB"/>
    <w:rsid w:val="006A34E3"/>
    <w:rsid w:val="006B44E6"/>
    <w:rsid w:val="006B6B03"/>
    <w:rsid w:val="006C1875"/>
    <w:rsid w:val="006C73B3"/>
    <w:rsid w:val="006C7564"/>
    <w:rsid w:val="006D5AD2"/>
    <w:rsid w:val="006E1846"/>
    <w:rsid w:val="006F748B"/>
    <w:rsid w:val="00712A02"/>
    <w:rsid w:val="00713F97"/>
    <w:rsid w:val="00724DD5"/>
    <w:rsid w:val="0073338F"/>
    <w:rsid w:val="00744ABD"/>
    <w:rsid w:val="0074671A"/>
    <w:rsid w:val="00751CC4"/>
    <w:rsid w:val="0076215C"/>
    <w:rsid w:val="0076450B"/>
    <w:rsid w:val="00766794"/>
    <w:rsid w:val="00784613"/>
    <w:rsid w:val="007B63A4"/>
    <w:rsid w:val="007B78BB"/>
    <w:rsid w:val="007C2D8B"/>
    <w:rsid w:val="007C487D"/>
    <w:rsid w:val="007D125F"/>
    <w:rsid w:val="007D570F"/>
    <w:rsid w:val="007E4BF1"/>
    <w:rsid w:val="007F212D"/>
    <w:rsid w:val="007F33DF"/>
    <w:rsid w:val="007F72A8"/>
    <w:rsid w:val="00836316"/>
    <w:rsid w:val="00840E07"/>
    <w:rsid w:val="00890283"/>
    <w:rsid w:val="008B10C4"/>
    <w:rsid w:val="008B4F61"/>
    <w:rsid w:val="008C1AE9"/>
    <w:rsid w:val="008D087D"/>
    <w:rsid w:val="008D2929"/>
    <w:rsid w:val="008E0F58"/>
    <w:rsid w:val="008F6EEE"/>
    <w:rsid w:val="009076D5"/>
    <w:rsid w:val="00925A4D"/>
    <w:rsid w:val="009307A3"/>
    <w:rsid w:val="00954A1E"/>
    <w:rsid w:val="00954AA8"/>
    <w:rsid w:val="0095662B"/>
    <w:rsid w:val="00960A32"/>
    <w:rsid w:val="0096322D"/>
    <w:rsid w:val="00965027"/>
    <w:rsid w:val="0096755B"/>
    <w:rsid w:val="00970616"/>
    <w:rsid w:val="00971BB5"/>
    <w:rsid w:val="00974A57"/>
    <w:rsid w:val="009A0E9B"/>
    <w:rsid w:val="009A18A2"/>
    <w:rsid w:val="009B0462"/>
    <w:rsid w:val="009B2678"/>
    <w:rsid w:val="009C1D67"/>
    <w:rsid w:val="009D506A"/>
    <w:rsid w:val="009E11AE"/>
    <w:rsid w:val="009E29BE"/>
    <w:rsid w:val="009E729E"/>
    <w:rsid w:val="009F0578"/>
    <w:rsid w:val="009F0A5F"/>
    <w:rsid w:val="00A006F9"/>
    <w:rsid w:val="00A03616"/>
    <w:rsid w:val="00A03BBE"/>
    <w:rsid w:val="00A06E06"/>
    <w:rsid w:val="00A22D26"/>
    <w:rsid w:val="00A31E31"/>
    <w:rsid w:val="00A324FC"/>
    <w:rsid w:val="00A34884"/>
    <w:rsid w:val="00A40ACF"/>
    <w:rsid w:val="00A40FE9"/>
    <w:rsid w:val="00A46B14"/>
    <w:rsid w:val="00A509B3"/>
    <w:rsid w:val="00A50B25"/>
    <w:rsid w:val="00A5175D"/>
    <w:rsid w:val="00A55904"/>
    <w:rsid w:val="00A57455"/>
    <w:rsid w:val="00A6250E"/>
    <w:rsid w:val="00A64AF9"/>
    <w:rsid w:val="00A64B4E"/>
    <w:rsid w:val="00A665EE"/>
    <w:rsid w:val="00A674CD"/>
    <w:rsid w:val="00A75F3B"/>
    <w:rsid w:val="00A76F2B"/>
    <w:rsid w:val="00A771CC"/>
    <w:rsid w:val="00A810D1"/>
    <w:rsid w:val="00A834DD"/>
    <w:rsid w:val="00A86B8B"/>
    <w:rsid w:val="00A92D36"/>
    <w:rsid w:val="00A92FD1"/>
    <w:rsid w:val="00AA1276"/>
    <w:rsid w:val="00AA1BB1"/>
    <w:rsid w:val="00AB4E28"/>
    <w:rsid w:val="00AB5455"/>
    <w:rsid w:val="00AB765E"/>
    <w:rsid w:val="00AC6347"/>
    <w:rsid w:val="00AD4937"/>
    <w:rsid w:val="00AD7677"/>
    <w:rsid w:val="00AF4678"/>
    <w:rsid w:val="00AF568D"/>
    <w:rsid w:val="00B03214"/>
    <w:rsid w:val="00B043E5"/>
    <w:rsid w:val="00B07A88"/>
    <w:rsid w:val="00B07C7C"/>
    <w:rsid w:val="00B10A85"/>
    <w:rsid w:val="00B10C5A"/>
    <w:rsid w:val="00B24447"/>
    <w:rsid w:val="00B342F6"/>
    <w:rsid w:val="00B37E4F"/>
    <w:rsid w:val="00B40B57"/>
    <w:rsid w:val="00B51735"/>
    <w:rsid w:val="00B61FCB"/>
    <w:rsid w:val="00B64D5A"/>
    <w:rsid w:val="00B72F69"/>
    <w:rsid w:val="00B779D9"/>
    <w:rsid w:val="00B82C3A"/>
    <w:rsid w:val="00B875F1"/>
    <w:rsid w:val="00B92B48"/>
    <w:rsid w:val="00BA0228"/>
    <w:rsid w:val="00BA5D81"/>
    <w:rsid w:val="00BB2A93"/>
    <w:rsid w:val="00BB7EF3"/>
    <w:rsid w:val="00BB7F26"/>
    <w:rsid w:val="00BE10F4"/>
    <w:rsid w:val="00BE1B62"/>
    <w:rsid w:val="00BE4708"/>
    <w:rsid w:val="00BE473D"/>
    <w:rsid w:val="00BE4C2A"/>
    <w:rsid w:val="00BF7F39"/>
    <w:rsid w:val="00C15CA1"/>
    <w:rsid w:val="00C1723E"/>
    <w:rsid w:val="00C17A11"/>
    <w:rsid w:val="00C20BA0"/>
    <w:rsid w:val="00C211EE"/>
    <w:rsid w:val="00C248CF"/>
    <w:rsid w:val="00C50614"/>
    <w:rsid w:val="00C522C7"/>
    <w:rsid w:val="00C56F2A"/>
    <w:rsid w:val="00C66C94"/>
    <w:rsid w:val="00C70D4D"/>
    <w:rsid w:val="00C76D8C"/>
    <w:rsid w:val="00C83877"/>
    <w:rsid w:val="00C92691"/>
    <w:rsid w:val="00CA78A2"/>
    <w:rsid w:val="00CB2D3A"/>
    <w:rsid w:val="00CB5791"/>
    <w:rsid w:val="00CC2DE9"/>
    <w:rsid w:val="00CC4BC7"/>
    <w:rsid w:val="00CD0BAB"/>
    <w:rsid w:val="00CE3421"/>
    <w:rsid w:val="00CE53A2"/>
    <w:rsid w:val="00CF4A1A"/>
    <w:rsid w:val="00D217A5"/>
    <w:rsid w:val="00D26D30"/>
    <w:rsid w:val="00D31BE0"/>
    <w:rsid w:val="00D42FD8"/>
    <w:rsid w:val="00D435A6"/>
    <w:rsid w:val="00D45FFA"/>
    <w:rsid w:val="00D473FA"/>
    <w:rsid w:val="00D52204"/>
    <w:rsid w:val="00D5306D"/>
    <w:rsid w:val="00D55190"/>
    <w:rsid w:val="00D66072"/>
    <w:rsid w:val="00D84B37"/>
    <w:rsid w:val="00D87488"/>
    <w:rsid w:val="00D91D89"/>
    <w:rsid w:val="00D93178"/>
    <w:rsid w:val="00D972E3"/>
    <w:rsid w:val="00DA45E5"/>
    <w:rsid w:val="00DA73C7"/>
    <w:rsid w:val="00DA7615"/>
    <w:rsid w:val="00DB06FD"/>
    <w:rsid w:val="00DC3374"/>
    <w:rsid w:val="00DC3598"/>
    <w:rsid w:val="00DC71DA"/>
    <w:rsid w:val="00DD3377"/>
    <w:rsid w:val="00DD7E2F"/>
    <w:rsid w:val="00E007E1"/>
    <w:rsid w:val="00E01CA5"/>
    <w:rsid w:val="00E11409"/>
    <w:rsid w:val="00E15353"/>
    <w:rsid w:val="00E2605E"/>
    <w:rsid w:val="00E261DC"/>
    <w:rsid w:val="00E36C58"/>
    <w:rsid w:val="00E37040"/>
    <w:rsid w:val="00E4103B"/>
    <w:rsid w:val="00E52056"/>
    <w:rsid w:val="00E523FA"/>
    <w:rsid w:val="00E57A40"/>
    <w:rsid w:val="00E64AF4"/>
    <w:rsid w:val="00E65DF4"/>
    <w:rsid w:val="00E67E10"/>
    <w:rsid w:val="00E82AC3"/>
    <w:rsid w:val="00E90582"/>
    <w:rsid w:val="00E93C0F"/>
    <w:rsid w:val="00EA4016"/>
    <w:rsid w:val="00EA63BB"/>
    <w:rsid w:val="00EB39E5"/>
    <w:rsid w:val="00EB6FA4"/>
    <w:rsid w:val="00EB752F"/>
    <w:rsid w:val="00EC5A46"/>
    <w:rsid w:val="00EC66FD"/>
    <w:rsid w:val="00ED7BA3"/>
    <w:rsid w:val="00EE084A"/>
    <w:rsid w:val="00EE42A0"/>
    <w:rsid w:val="00EE531A"/>
    <w:rsid w:val="00EF3490"/>
    <w:rsid w:val="00F00697"/>
    <w:rsid w:val="00F07C8F"/>
    <w:rsid w:val="00F11AC0"/>
    <w:rsid w:val="00F22660"/>
    <w:rsid w:val="00F2345C"/>
    <w:rsid w:val="00F240DC"/>
    <w:rsid w:val="00F278B9"/>
    <w:rsid w:val="00F33FEB"/>
    <w:rsid w:val="00F343BC"/>
    <w:rsid w:val="00F358B2"/>
    <w:rsid w:val="00F37E0C"/>
    <w:rsid w:val="00F412DE"/>
    <w:rsid w:val="00F60361"/>
    <w:rsid w:val="00F61655"/>
    <w:rsid w:val="00F822AA"/>
    <w:rsid w:val="00F83A51"/>
    <w:rsid w:val="00F84D07"/>
    <w:rsid w:val="00F866A7"/>
    <w:rsid w:val="00F97BB9"/>
    <w:rsid w:val="00FB41A5"/>
    <w:rsid w:val="00FC06E8"/>
    <w:rsid w:val="00FC4077"/>
    <w:rsid w:val="00FC7489"/>
    <w:rsid w:val="00FF5E23"/>
    <w:rsid w:val="00FF6CF4"/>
    <w:rsid w:val="00FF6D84"/>
    <w:rsid w:val="00FF7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AA531EA"/>
  <w15:chartTrackingRefBased/>
  <w15:docId w15:val="{75F592F0-91E3-4340-BC64-28103CA78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qFormat="1"/>
    <w:lsdException w:name="Body Text" w:uiPriority="99"/>
    <w:lsdException w:name="Subtitle" w:qFormat="1"/>
    <w:lsdException w:name="Hyperlink" w:uiPriority="99"/>
    <w:lsdException w:name="Strong" w:qFormat="1"/>
    <w:lsdException w:name="Emphasis" w:qFormat="1"/>
    <w:lsdException w:name="HTML Preformatted" w:semiHidden="1" w:uiPriority="99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110B30"/>
    <w:rPr>
      <w:sz w:val="24"/>
      <w:szCs w:val="24"/>
    </w:rPr>
  </w:style>
  <w:style w:type="paragraph" w:styleId="Titolo1">
    <w:name w:val="heading 1"/>
    <w:aliases w:val="Capitolo,t1,H1,1. Heading 1,1,toc 1,rlhead1,Capitolo1,Capitolo2,Capitolo3,Capitolo4,Capitolo5,Capitolo6,Capitolo7,Capitolo8,Capitolo11,Capitolo21,Capitolo31,Capitolo41,Capitolo51,Capitolo61,Capitolo71,Capitolo9,Capitolo12,Capitolo22,Capitolo32"/>
    <w:basedOn w:val="Titolo"/>
    <w:next w:val="Corpotesto"/>
    <w:link w:val="Titolo1Carattere"/>
    <w:qFormat/>
    <w:rsid w:val="00C23394"/>
    <w:pPr>
      <w:numPr>
        <w:numId w:val="1"/>
      </w:numPr>
      <w:shd w:val="clear" w:color="auto" w:fill="0000FF"/>
    </w:pPr>
    <w:rPr>
      <w:color w:val="FFFFFF"/>
      <w:sz w:val="32"/>
    </w:rPr>
  </w:style>
  <w:style w:type="paragraph" w:styleId="Titolo2">
    <w:name w:val="heading 2"/>
    <w:aliases w:val="CAPITOLO,h2,2nd level,H2,t2,2 Heading,2ndOrd (A.),Appendix Title,ah1,A1,Main Hd,Second-Order Heading,A.B.C.,l2,heading 2,Heading new,2,ITT t2,Header 2,Level 2 Head,rlhead2,Heading 2-,Blue 2,ASAPHeading 2,Attribute Heading 2,ICL,h 3,A,chn, ICL"/>
    <w:basedOn w:val="Titolo"/>
    <w:next w:val="Corpotesto"/>
    <w:qFormat/>
    <w:pPr>
      <w:numPr>
        <w:ilvl w:val="1"/>
        <w:numId w:val="1"/>
      </w:numPr>
      <w:spacing w:before="480" w:after="60"/>
      <w:outlineLvl w:val="1"/>
    </w:pPr>
    <w:rPr>
      <w:i/>
      <w:color w:val="0000FF"/>
    </w:rPr>
  </w:style>
  <w:style w:type="paragraph" w:styleId="Titolo3">
    <w:name w:val="heading 3"/>
    <w:aliases w:val="§,t3,§§,3 Heading,3rdOrd (1.),Unnumbered Head,uh,UH,Third-Order Heading,H3,Titolo Sottoparagrafo,Arial 12 Fett,3,l3,CT,h3,Unterabschnitt,Scheda,3rd level,h31,h32,h33,h34,h35,h36,h37,h38,h39,h310,h311,h312,h313,h314,Numbered - 3,heading 3,1.1.1"/>
    <w:basedOn w:val="Normale"/>
    <w:next w:val="Corpotesto"/>
    <w:qFormat/>
    <w:pPr>
      <w:keepNext/>
      <w:numPr>
        <w:ilvl w:val="2"/>
        <w:numId w:val="1"/>
      </w:numPr>
      <w:spacing w:before="240" w:after="60"/>
      <w:outlineLvl w:val="2"/>
    </w:pPr>
    <w:rPr>
      <w:rFonts w:ascii="Century Gothic" w:hAnsi="Century Gothic"/>
      <w:b/>
      <w:color w:val="008000"/>
    </w:rPr>
  </w:style>
  <w:style w:type="paragraph" w:styleId="Titolo4">
    <w:name w:val="heading 4"/>
    <w:aliases w:val="t4,h4,H4,Titolo 4 x, Heading 4,ASAPHeading 4,Titolo 4.gf,First Subheading,4,prov,44,H41,H42,H43,H44,H45,H46,H47,ITT t4,PA Micro Section,TE Heading 4,Ref Heading 1,rh1,Heading sql,Ref Heading 11,rh11,Heading sql1,h41,First Subheading1,4 bullet"/>
    <w:basedOn w:val="Normale"/>
    <w:next w:val="Corpotesto"/>
    <w:autoRedefine/>
    <w:qFormat/>
    <w:rsid w:val="00066C4D"/>
    <w:pPr>
      <w:keepNext/>
      <w:numPr>
        <w:ilvl w:val="3"/>
        <w:numId w:val="1"/>
      </w:numPr>
      <w:spacing w:before="240" w:after="60"/>
      <w:outlineLvl w:val="3"/>
    </w:pPr>
    <w:rPr>
      <w:rFonts w:ascii="Century Gothic" w:hAnsi="Century Gothic"/>
      <w:b/>
      <w:color w:val="800080"/>
    </w:rPr>
  </w:style>
  <w:style w:type="paragraph" w:styleId="Titolo5">
    <w:name w:val="heading 5"/>
    <w:aliases w:val="Tit5"/>
    <w:basedOn w:val="Normale"/>
    <w:next w:val="Corpotesto"/>
    <w:qFormat/>
    <w:pPr>
      <w:keepNext/>
      <w:spacing w:before="240" w:after="60"/>
      <w:outlineLvl w:val="4"/>
    </w:pPr>
    <w:rPr>
      <w:rFonts w:ascii="Century Gothic" w:hAnsi="Century Gothic"/>
      <w:b/>
      <w:bCs/>
      <w:sz w:val="22"/>
    </w:rPr>
  </w:style>
  <w:style w:type="paragraph" w:styleId="Titolo6">
    <w:name w:val="heading 6"/>
    <w:basedOn w:val="Normale"/>
    <w:next w:val="Corpotesto"/>
    <w:qFormat/>
    <w:pPr>
      <w:keepNext/>
      <w:spacing w:before="240" w:after="60"/>
      <w:outlineLvl w:val="5"/>
    </w:pPr>
    <w:rPr>
      <w:b/>
      <w:i/>
    </w:rPr>
  </w:style>
  <w:style w:type="paragraph" w:styleId="Titolo7">
    <w:name w:val="heading 7"/>
    <w:basedOn w:val="Normale"/>
    <w:next w:val="Corpotesto"/>
    <w:qFormat/>
    <w:pPr>
      <w:keepNext/>
      <w:spacing w:before="240" w:after="60"/>
      <w:outlineLvl w:val="6"/>
    </w:pPr>
    <w:rPr>
      <w:b/>
      <w:color w:val="3366FF"/>
      <w:sz w:val="22"/>
    </w:rPr>
  </w:style>
  <w:style w:type="paragraph" w:styleId="Titolo8">
    <w:name w:val="heading 8"/>
    <w:basedOn w:val="Normale"/>
    <w:next w:val="Rientrocorpodeltesto"/>
    <w:qFormat/>
    <w:pPr>
      <w:keepNext/>
      <w:spacing w:before="240" w:after="60"/>
      <w:ind w:left="1134"/>
      <w:outlineLvl w:val="7"/>
    </w:pPr>
    <w:rPr>
      <w:rFonts w:ascii="Century Gothic" w:hAnsi="Century Gothic"/>
      <w:i/>
      <w:color w:val="FF00FF"/>
      <w:sz w:val="20"/>
    </w:rPr>
  </w:style>
  <w:style w:type="paragraph" w:styleId="Titolo9">
    <w:name w:val="heading 9"/>
    <w:basedOn w:val="Normale"/>
    <w:next w:val="Rientrocorpodeltesto2"/>
    <w:qFormat/>
    <w:pPr>
      <w:keepNext/>
      <w:spacing w:before="240" w:after="60"/>
      <w:ind w:left="1560"/>
      <w:outlineLvl w:val="8"/>
    </w:pPr>
    <w:rPr>
      <w:rFonts w:ascii="Century Gothic" w:hAnsi="Century Gothic"/>
      <w:b/>
      <w:i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qFormat/>
    <w:pPr>
      <w:keepNext/>
      <w:suppressAutoHyphens/>
      <w:spacing w:before="360" w:after="240"/>
      <w:outlineLvl w:val="0"/>
    </w:pPr>
    <w:rPr>
      <w:rFonts w:ascii="Century Gothic" w:hAnsi="Century Gothic"/>
      <w:b/>
      <w:kern w:val="28"/>
      <w:sz w:val="28"/>
    </w:rPr>
  </w:style>
  <w:style w:type="paragraph" w:styleId="Corpotesto">
    <w:name w:val="Body Text"/>
    <w:aliases w:val="bt,BODY TEXT,body text,t,Block text,heading_txt,bodytxy2,Para,EHPT,Body Text2,bt1,bodytext,BT,txt1,T1,EDStext,sp,bullet title,sbs,block text,Resume Text,bt4,body text4,bt5,body text5,body text1,tx,text,Justified,pp,RFP Text,contents,bt2"/>
    <w:basedOn w:val="Normale"/>
    <w:link w:val="CorpotestoCarattere"/>
    <w:uiPriority w:val="99"/>
    <w:semiHidden/>
    <w:pPr>
      <w:spacing w:before="60" w:after="120"/>
    </w:pPr>
  </w:style>
  <w:style w:type="paragraph" w:styleId="Rientrocorpodeltesto">
    <w:name w:val="Body Text Indent"/>
    <w:aliases w:val="Rientro corpo del testo Carattere Carattere Carattere,Rientro corpo del testo Carattere Carattere,Rientro corpo del testo Carattere"/>
    <w:basedOn w:val="Corpotesto"/>
    <w:semiHidden/>
    <w:pPr>
      <w:ind w:left="1134"/>
    </w:pPr>
  </w:style>
  <w:style w:type="paragraph" w:styleId="Rientrocorpodeltesto2">
    <w:name w:val="Body Text Indent 2"/>
    <w:basedOn w:val="Normale"/>
    <w:semiHidden/>
    <w:pPr>
      <w:spacing w:after="40"/>
      <w:ind w:left="1559"/>
    </w:p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Puntoelenco">
    <w:name w:val="List Bullet"/>
    <w:aliases w:val="UL,UL1,UL2,UL3,UL3 Carattere Carattere Carattere Carattere,UL3 Carattere Carattere Carattere Carattere Carattere Carattere Carattere Carattere Carattere Carattere Carattere Carattere Carattere Carattere Carattere Carattere"/>
    <w:basedOn w:val="Normale"/>
    <w:semiHidden/>
    <w:pPr>
      <w:numPr>
        <w:numId w:val="2"/>
      </w:numPr>
      <w:tabs>
        <w:tab w:val="clear" w:pos="360"/>
        <w:tab w:val="num" w:pos="1134"/>
      </w:tabs>
      <w:spacing w:after="40"/>
      <w:ind w:left="1134" w:hanging="425"/>
    </w:pPr>
  </w:style>
  <w:style w:type="paragraph" w:styleId="Numeroelenco">
    <w:name w:val="List Number"/>
    <w:basedOn w:val="Normale"/>
    <w:semiHidden/>
    <w:pPr>
      <w:numPr>
        <w:numId w:val="5"/>
      </w:numPr>
    </w:pPr>
  </w:style>
  <w:style w:type="paragraph" w:styleId="Puntoelenco2">
    <w:name w:val="List Bullet 2"/>
    <w:basedOn w:val="Normale"/>
    <w:semiHidden/>
    <w:pPr>
      <w:numPr>
        <w:numId w:val="3"/>
      </w:numPr>
      <w:tabs>
        <w:tab w:val="clear" w:pos="927"/>
        <w:tab w:val="num" w:pos="1560"/>
      </w:tabs>
      <w:ind w:left="1559" w:hanging="425"/>
    </w:pPr>
  </w:style>
  <w:style w:type="paragraph" w:styleId="Didascalia">
    <w:name w:val="caption"/>
    <w:basedOn w:val="Normale"/>
    <w:next w:val="Corpotesto"/>
    <w:qFormat/>
    <w:pPr>
      <w:keepNext/>
      <w:spacing w:before="120" w:after="120"/>
    </w:pPr>
    <w:rPr>
      <w:rFonts w:ascii="Century Gothic" w:hAnsi="Century Gothic"/>
      <w:b/>
      <w:sz w:val="20"/>
    </w:rPr>
  </w:style>
  <w:style w:type="paragraph" w:styleId="Intestazionemessaggio">
    <w:name w:val="Message Header"/>
    <w:basedOn w:val="Normale"/>
    <w:next w:val="Corpodeltesto3"/>
    <w:link w:val="IntestazionemessaggioCarattere"/>
    <w:uiPriority w:val="99"/>
    <w:semiHidden/>
    <w:pPr>
      <w:keepNext/>
      <w:shd w:val="clear" w:color="auto" w:fill="800080"/>
      <w:jc w:val="center"/>
    </w:pPr>
    <w:rPr>
      <w:rFonts w:ascii="Century Gothic" w:hAnsi="Century Gothic"/>
      <w:b/>
      <w:color w:val="FFFFFF"/>
      <w:sz w:val="20"/>
      <w:lang w:val="x-none" w:eastAsia="x-none"/>
    </w:rPr>
  </w:style>
  <w:style w:type="paragraph" w:styleId="Corpodeltesto3">
    <w:name w:val="Body Text 3"/>
    <w:basedOn w:val="Corpotesto"/>
    <w:semiHidden/>
    <w:pPr>
      <w:spacing w:after="0"/>
    </w:pPr>
    <w:rPr>
      <w:rFonts w:ascii="Century Gothic" w:hAnsi="Century Gothic"/>
      <w:sz w:val="18"/>
    </w:rPr>
  </w:style>
  <w:style w:type="paragraph" w:styleId="Corpodeltesto2">
    <w:name w:val="Body Text 2"/>
    <w:basedOn w:val="Corpotesto"/>
    <w:next w:val="Corpotesto"/>
    <w:semiHidden/>
    <w:pPr>
      <w:spacing w:before="320"/>
    </w:pPr>
  </w:style>
  <w:style w:type="paragraph" w:styleId="Puntoelenco3">
    <w:name w:val="List Bullet 3"/>
    <w:basedOn w:val="Normale"/>
    <w:semiHidden/>
    <w:pPr>
      <w:numPr>
        <w:numId w:val="4"/>
      </w:numPr>
      <w:tabs>
        <w:tab w:val="clear" w:pos="926"/>
        <w:tab w:val="num" w:pos="355"/>
      </w:tabs>
      <w:ind w:left="357" w:hanging="357"/>
    </w:pPr>
    <w:rPr>
      <w:rFonts w:ascii="Century Gothic" w:hAnsi="Century Gothic"/>
      <w:sz w:val="18"/>
    </w:rPr>
  </w:style>
  <w:style w:type="paragraph" w:customStyle="1" w:styleId="Comment">
    <w:name w:val="Comment"/>
    <w:basedOn w:val="Normale"/>
    <w:pPr>
      <w:autoSpaceDE w:val="0"/>
      <w:autoSpaceDN w:val="0"/>
      <w:adjustRightInd w:val="0"/>
    </w:pPr>
    <w:rPr>
      <w:rFonts w:eastAsia="SimSun"/>
      <w:lang w:val="en-GB" w:eastAsia="zh-CN"/>
    </w:rPr>
  </w:style>
  <w:style w:type="paragraph" w:customStyle="1" w:styleId="TableText">
    <w:name w:val="Table Text"/>
    <w:basedOn w:val="Normale"/>
    <w:pPr>
      <w:spacing w:before="60" w:after="60"/>
    </w:pPr>
    <w:rPr>
      <w:rFonts w:ascii="Arial" w:hAnsi="Arial"/>
      <w:snapToGrid w:val="0"/>
      <w:sz w:val="22"/>
      <w:lang w:val="en-US"/>
    </w:rPr>
  </w:style>
  <w:style w:type="paragraph" w:customStyle="1" w:styleId="Testopredefinito">
    <w:name w:val="Testo predefinito"/>
    <w:basedOn w:val="Normale"/>
    <w:rPr>
      <w:snapToGrid w:val="0"/>
      <w:lang w:val="en-US"/>
    </w:rPr>
  </w:style>
  <w:style w:type="character" w:customStyle="1" w:styleId="UL3CarattereCarattereCarattereCarattereCarattereCarattereCarattereCarattereCarattereCarattereCarattereCarattereCarattereCarattereCarattereCarattereCarattere">
    <w:name w:val="UL3 Carattere Carattere Carattere Carattere Carattere Carattere Carattere Carattere Carattere Carattere Carattere Carattere Carattere Carattere Carattere Carattere Carattere"/>
    <w:rPr>
      <w:rFonts w:ascii="Garamond" w:hAnsi="Garamond"/>
      <w:sz w:val="24"/>
      <w:lang w:val="it-IT" w:eastAsia="it-IT" w:bidi="ar-SA"/>
    </w:rPr>
  </w:style>
  <w:style w:type="paragraph" w:styleId="Mappadocumento">
    <w:name w:val="Document Map"/>
    <w:basedOn w:val="Normale"/>
    <w:semiHidden/>
    <w:pPr>
      <w:shd w:val="clear" w:color="auto" w:fill="000080"/>
    </w:pPr>
    <w:rPr>
      <w:rFonts w:ascii="Tahoma" w:hAnsi="Tahoma"/>
    </w:rPr>
  </w:style>
  <w:style w:type="paragraph" w:customStyle="1" w:styleId="Titolofrontespizio">
    <w:name w:val="Titolo frontespizio"/>
    <w:basedOn w:val="Normale"/>
    <w:pPr>
      <w:spacing w:before="1280" w:after="1280"/>
      <w:jc w:val="center"/>
    </w:pPr>
    <w:rPr>
      <w:rFonts w:ascii="Century Gothic" w:hAnsi="Century Gothic"/>
      <w:b/>
      <w:sz w:val="44"/>
    </w:rPr>
  </w:style>
  <w:style w:type="paragraph" w:styleId="Numeroelenco2">
    <w:name w:val="List Number 2"/>
    <w:basedOn w:val="Numeroelenco"/>
    <w:semiHidden/>
    <w:pPr>
      <w:numPr>
        <w:numId w:val="6"/>
      </w:numPr>
    </w:pPr>
  </w:style>
  <w:style w:type="paragraph" w:customStyle="1" w:styleId="Sottotitolofrontespizio">
    <w:name w:val="Sottotitolo frontespizio"/>
    <w:basedOn w:val="Titolofrontespizio"/>
    <w:rPr>
      <w:i/>
    </w:rPr>
  </w:style>
  <w:style w:type="paragraph" w:styleId="Indice1">
    <w:name w:val="index 1"/>
    <w:basedOn w:val="Normale"/>
    <w:next w:val="Normale"/>
    <w:autoRedefine/>
    <w:semiHidden/>
    <w:pPr>
      <w:ind w:left="240" w:hanging="240"/>
    </w:pPr>
  </w:style>
  <w:style w:type="paragraph" w:styleId="Titoloindice">
    <w:name w:val="index heading"/>
    <w:basedOn w:val="Normale"/>
    <w:next w:val="Indice1"/>
    <w:semiHidden/>
    <w:rPr>
      <w:sz w:val="20"/>
    </w:rPr>
  </w:style>
  <w:style w:type="character" w:styleId="Collegamentovisitato">
    <w:name w:val="FollowedHyperlink"/>
    <w:rPr>
      <w:color w:val="800080"/>
      <w:u w:val="single"/>
    </w:rPr>
  </w:style>
  <w:style w:type="paragraph" w:styleId="Intestazione">
    <w:name w:val="header"/>
    <w:basedOn w:val="Normale"/>
    <w:link w:val="IntestazioneCarattere"/>
    <w:pPr>
      <w:tabs>
        <w:tab w:val="center" w:pos="4819"/>
        <w:tab w:val="right" w:pos="9638"/>
      </w:tabs>
    </w:pPr>
    <w:rPr>
      <w:rFonts w:ascii="Century Gothic" w:hAnsi="Century Gothic"/>
      <w:sz w:val="16"/>
    </w:rPr>
  </w:style>
  <w:style w:type="paragraph" w:styleId="Pidipagina">
    <w:name w:val="footer"/>
    <w:basedOn w:val="Normale"/>
    <w:link w:val="PidipaginaCarattere"/>
    <w:uiPriority w:val="99"/>
    <w:pPr>
      <w:pBdr>
        <w:top w:val="single" w:sz="4" w:space="1" w:color="auto"/>
      </w:pBdr>
      <w:tabs>
        <w:tab w:val="right" w:pos="8789"/>
      </w:tabs>
    </w:pPr>
    <w:rPr>
      <w:rFonts w:ascii="Century Gothic" w:hAnsi="Century Gothic"/>
      <w:sz w:val="16"/>
      <w:szCs w:val="20"/>
      <w:lang w:val="x-none" w:eastAsia="x-none"/>
    </w:rPr>
  </w:style>
  <w:style w:type="character" w:styleId="Numeropagina">
    <w:name w:val="page number"/>
    <w:semiHidden/>
    <w:rPr>
      <w:rFonts w:ascii="Century Gothic" w:hAnsi="Century Gothic"/>
      <w:b/>
      <w:sz w:val="32"/>
    </w:rPr>
  </w:style>
  <w:style w:type="paragraph" w:customStyle="1" w:styleId="TitoloSommario">
    <w:name w:val="Titolo Sommario"/>
    <w:basedOn w:val="Titolo"/>
    <w:next w:val="Corpotesto"/>
    <w:pPr>
      <w:outlineLvl w:val="9"/>
    </w:pPr>
    <w:rPr>
      <w:rFonts w:ascii="Garamond" w:hAnsi="Garamond"/>
      <w:color w:val="800000"/>
      <w:sz w:val="32"/>
      <w:u w:val="single"/>
    </w:rPr>
  </w:style>
  <w:style w:type="paragraph" w:styleId="Sommario1">
    <w:name w:val="toc 1"/>
    <w:basedOn w:val="Normale"/>
    <w:next w:val="Normale"/>
    <w:autoRedefine/>
    <w:uiPriority w:val="39"/>
    <w:qFormat/>
    <w:rsid w:val="00EC5A46"/>
    <w:pPr>
      <w:keepNext/>
      <w:ind w:right="-18"/>
    </w:pPr>
    <w:rPr>
      <w:rFonts w:asciiTheme="minorHAnsi" w:hAnsiTheme="minorHAnsi" w:cstheme="minorHAnsi"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qFormat/>
    <w:pPr>
      <w:ind w:left="240"/>
    </w:pPr>
    <w:rPr>
      <w:rFonts w:ascii="Calibri" w:hAnsi="Calibri"/>
      <w:smallCaps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qFormat/>
    <w:pPr>
      <w:ind w:left="480"/>
    </w:pPr>
    <w:rPr>
      <w:rFonts w:ascii="Calibri" w:hAnsi="Calibr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pPr>
      <w:ind w:left="720"/>
    </w:pPr>
    <w:rPr>
      <w:rFonts w:ascii="Calibri" w:hAnsi="Calibr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semiHidden/>
    <w:pPr>
      <w:ind w:left="960"/>
    </w:pPr>
    <w:rPr>
      <w:rFonts w:ascii="Calibri" w:hAnsi="Calibr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semiHidden/>
    <w:pPr>
      <w:ind w:left="1200"/>
    </w:pPr>
    <w:rPr>
      <w:rFonts w:ascii="Calibri" w:hAnsi="Calibr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semiHidden/>
    <w:pPr>
      <w:ind w:left="1440"/>
    </w:pPr>
    <w:rPr>
      <w:rFonts w:ascii="Calibri" w:hAnsi="Calibr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semiHidden/>
    <w:pPr>
      <w:ind w:left="1680"/>
    </w:pPr>
    <w:rPr>
      <w:rFonts w:ascii="Calibri" w:hAnsi="Calibr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semiHidden/>
    <w:pPr>
      <w:ind w:left="1920"/>
    </w:pPr>
    <w:rPr>
      <w:rFonts w:ascii="Calibri" w:hAnsi="Calibri"/>
      <w:sz w:val="18"/>
      <w:szCs w:val="18"/>
    </w:rPr>
  </w:style>
  <w:style w:type="paragraph" w:styleId="Indicedellefigure">
    <w:name w:val="table of figures"/>
    <w:basedOn w:val="Normale"/>
    <w:next w:val="Normale"/>
    <w:semiHidden/>
    <w:pPr>
      <w:ind w:left="480" w:hanging="480"/>
    </w:pPr>
    <w:rPr>
      <w:smallCaps/>
      <w:sz w:val="20"/>
    </w:rPr>
  </w:style>
  <w:style w:type="paragraph" w:styleId="Indice2">
    <w:name w:val="index 2"/>
    <w:basedOn w:val="Normale"/>
    <w:next w:val="Normale"/>
    <w:autoRedefine/>
    <w:semiHidden/>
    <w:pPr>
      <w:ind w:left="480" w:hanging="240"/>
    </w:pPr>
  </w:style>
  <w:style w:type="paragraph" w:styleId="Elenco">
    <w:name w:val="List"/>
    <w:basedOn w:val="Normale"/>
    <w:semiHidden/>
    <w:pPr>
      <w:numPr>
        <w:numId w:val="7"/>
      </w:numPr>
    </w:pPr>
  </w:style>
  <w:style w:type="character" w:customStyle="1" w:styleId="positioning-and-legal">
    <w:name w:val="positioning-and-legal"/>
    <w:basedOn w:val="Carpredefinitoparagrafo"/>
  </w:style>
  <w:style w:type="paragraph" w:styleId="Testodelblocco">
    <w:name w:val="Block Text"/>
    <w:basedOn w:val="Normale"/>
    <w:semiHidden/>
    <w:pPr>
      <w:spacing w:after="120"/>
      <w:ind w:left="1440" w:right="1440"/>
    </w:pPr>
  </w:style>
  <w:style w:type="paragraph" w:styleId="Primorientrocorpodeltesto">
    <w:name w:val="Body Text First Indent"/>
    <w:basedOn w:val="Corpotesto"/>
    <w:semiHidden/>
    <w:pPr>
      <w:spacing w:before="0"/>
      <w:ind w:firstLine="210"/>
    </w:pPr>
  </w:style>
  <w:style w:type="paragraph" w:styleId="Primorientrocorpodeltesto2">
    <w:name w:val="Body Text First Indent 2"/>
    <w:basedOn w:val="Rientrocorpodeltesto"/>
    <w:semiHidden/>
    <w:pPr>
      <w:spacing w:before="0"/>
      <w:ind w:left="283" w:firstLine="210"/>
    </w:pPr>
  </w:style>
  <w:style w:type="paragraph" w:styleId="Rientrocorpodeltesto3">
    <w:name w:val="Body Text Indent 3"/>
    <w:basedOn w:val="Normale"/>
    <w:semiHidden/>
    <w:pPr>
      <w:spacing w:after="120"/>
      <w:ind w:left="283"/>
    </w:pPr>
    <w:rPr>
      <w:sz w:val="16"/>
      <w:szCs w:val="16"/>
    </w:rPr>
  </w:style>
  <w:style w:type="paragraph" w:styleId="Formuladichiusura">
    <w:name w:val="Closing"/>
    <w:basedOn w:val="Normale"/>
    <w:semiHidden/>
    <w:pPr>
      <w:ind w:left="4252"/>
    </w:pPr>
  </w:style>
  <w:style w:type="paragraph" w:styleId="Testocommento">
    <w:name w:val="annotation text"/>
    <w:basedOn w:val="Normale"/>
    <w:link w:val="TestocommentoCarattere"/>
    <w:rPr>
      <w:sz w:val="20"/>
      <w:lang w:val="x-none" w:eastAsia="x-none"/>
    </w:rPr>
  </w:style>
  <w:style w:type="paragraph" w:styleId="Data">
    <w:name w:val="Date"/>
    <w:basedOn w:val="Normale"/>
    <w:next w:val="Normale"/>
    <w:semiHidden/>
  </w:style>
  <w:style w:type="paragraph" w:styleId="Firmadipostaelettronica">
    <w:name w:val="E-mail Signature"/>
    <w:basedOn w:val="Normale"/>
    <w:semiHidden/>
  </w:style>
  <w:style w:type="paragraph" w:styleId="Testonotadichiusura">
    <w:name w:val="endnote text"/>
    <w:basedOn w:val="Normale"/>
    <w:semiHidden/>
    <w:rPr>
      <w:sz w:val="20"/>
    </w:rPr>
  </w:style>
  <w:style w:type="paragraph" w:styleId="Indirizzodestinatario">
    <w:name w:val="envelope address"/>
    <w:basedOn w:val="Normale"/>
    <w:semiHidden/>
    <w:pPr>
      <w:framePr w:w="7920" w:h="1980" w:hRule="exact" w:hSpace="180" w:wrap="auto" w:hAnchor="page" w:xAlign="center" w:yAlign="bottom"/>
      <w:ind w:left="2880"/>
    </w:pPr>
    <w:rPr>
      <w:rFonts w:ascii="Arial" w:hAnsi="Arial" w:cs="Arial"/>
    </w:rPr>
  </w:style>
  <w:style w:type="paragraph" w:styleId="Indirizzomittente">
    <w:name w:val="envelope return"/>
    <w:basedOn w:val="Normale"/>
    <w:semiHidden/>
    <w:rPr>
      <w:rFonts w:ascii="Arial" w:hAnsi="Arial" w:cs="Arial"/>
      <w:sz w:val="20"/>
    </w:rPr>
  </w:style>
  <w:style w:type="paragraph" w:styleId="Testonotaapidipagina">
    <w:name w:val="footnote text"/>
    <w:basedOn w:val="Normale"/>
    <w:semiHidden/>
    <w:rPr>
      <w:sz w:val="20"/>
    </w:rPr>
  </w:style>
  <w:style w:type="paragraph" w:styleId="IndirizzoHTML">
    <w:name w:val="HTML Address"/>
    <w:basedOn w:val="Normale"/>
    <w:semiHidden/>
    <w:rPr>
      <w:i/>
      <w:iCs/>
    </w:rPr>
  </w:style>
  <w:style w:type="paragraph" w:styleId="PreformattatoHTML">
    <w:name w:val="HTML Preformatted"/>
    <w:basedOn w:val="Normale"/>
    <w:link w:val="PreformattatoHTMLCarattere"/>
    <w:uiPriority w:val="99"/>
    <w:semiHidden/>
    <w:rPr>
      <w:rFonts w:ascii="Courier New" w:hAnsi="Courier New" w:cs="Courier New"/>
      <w:sz w:val="20"/>
    </w:rPr>
  </w:style>
  <w:style w:type="paragraph" w:styleId="Indice3">
    <w:name w:val="index 3"/>
    <w:basedOn w:val="Normale"/>
    <w:next w:val="Normale"/>
    <w:autoRedefine/>
    <w:semiHidden/>
    <w:pPr>
      <w:ind w:left="720" w:hanging="240"/>
    </w:pPr>
  </w:style>
  <w:style w:type="paragraph" w:styleId="Indice4">
    <w:name w:val="index 4"/>
    <w:basedOn w:val="Normale"/>
    <w:next w:val="Normale"/>
    <w:autoRedefine/>
    <w:semiHidden/>
    <w:pPr>
      <w:ind w:left="960" w:hanging="240"/>
    </w:pPr>
  </w:style>
  <w:style w:type="paragraph" w:styleId="Indice5">
    <w:name w:val="index 5"/>
    <w:basedOn w:val="Normale"/>
    <w:next w:val="Normale"/>
    <w:autoRedefine/>
    <w:semiHidden/>
    <w:pPr>
      <w:ind w:left="1200" w:hanging="240"/>
    </w:pPr>
  </w:style>
  <w:style w:type="paragraph" w:styleId="Indice6">
    <w:name w:val="index 6"/>
    <w:basedOn w:val="Normale"/>
    <w:next w:val="Normale"/>
    <w:autoRedefine/>
    <w:semiHidden/>
    <w:pPr>
      <w:ind w:left="1440" w:hanging="240"/>
    </w:pPr>
  </w:style>
  <w:style w:type="paragraph" w:styleId="Indice7">
    <w:name w:val="index 7"/>
    <w:basedOn w:val="Normale"/>
    <w:next w:val="Normale"/>
    <w:autoRedefine/>
    <w:semiHidden/>
    <w:pPr>
      <w:ind w:left="1680" w:hanging="240"/>
    </w:pPr>
  </w:style>
  <w:style w:type="paragraph" w:styleId="Indice8">
    <w:name w:val="index 8"/>
    <w:basedOn w:val="Normale"/>
    <w:next w:val="Normale"/>
    <w:autoRedefine/>
    <w:semiHidden/>
    <w:pPr>
      <w:ind w:left="1920" w:hanging="240"/>
    </w:pPr>
  </w:style>
  <w:style w:type="paragraph" w:styleId="Indice9">
    <w:name w:val="index 9"/>
    <w:basedOn w:val="Normale"/>
    <w:next w:val="Normale"/>
    <w:autoRedefine/>
    <w:semiHidden/>
    <w:pPr>
      <w:ind w:left="2160" w:hanging="240"/>
    </w:pPr>
  </w:style>
  <w:style w:type="paragraph" w:styleId="Elenco2">
    <w:name w:val="List 2"/>
    <w:basedOn w:val="Normale"/>
    <w:semiHidden/>
    <w:pPr>
      <w:ind w:left="566" w:hanging="283"/>
    </w:pPr>
  </w:style>
  <w:style w:type="paragraph" w:styleId="Elenco3">
    <w:name w:val="List 3"/>
    <w:basedOn w:val="Normale"/>
    <w:semiHidden/>
    <w:pPr>
      <w:ind w:left="849" w:hanging="283"/>
    </w:pPr>
  </w:style>
  <w:style w:type="paragraph" w:styleId="Elenco4">
    <w:name w:val="List 4"/>
    <w:basedOn w:val="Normale"/>
    <w:semiHidden/>
    <w:pPr>
      <w:ind w:left="1132" w:hanging="283"/>
    </w:pPr>
  </w:style>
  <w:style w:type="paragraph" w:styleId="Elenco5">
    <w:name w:val="List 5"/>
    <w:basedOn w:val="Normale"/>
    <w:semiHidden/>
    <w:pPr>
      <w:ind w:left="1415" w:hanging="283"/>
    </w:pPr>
  </w:style>
  <w:style w:type="paragraph" w:styleId="Puntoelenco4">
    <w:name w:val="List Bullet 4"/>
    <w:basedOn w:val="Normale"/>
    <w:autoRedefine/>
    <w:semiHidden/>
    <w:pPr>
      <w:numPr>
        <w:numId w:val="9"/>
      </w:numPr>
    </w:pPr>
  </w:style>
  <w:style w:type="paragraph" w:styleId="Puntoelenco5">
    <w:name w:val="List Bullet 5"/>
    <w:basedOn w:val="Normale"/>
    <w:autoRedefine/>
    <w:semiHidden/>
    <w:pPr>
      <w:numPr>
        <w:numId w:val="8"/>
      </w:numPr>
    </w:pPr>
  </w:style>
  <w:style w:type="paragraph" w:styleId="Elencocontinua">
    <w:name w:val="List Continue"/>
    <w:basedOn w:val="Normale"/>
    <w:semiHidden/>
    <w:pPr>
      <w:spacing w:after="120"/>
      <w:ind w:left="283"/>
    </w:pPr>
  </w:style>
  <w:style w:type="paragraph" w:styleId="Elencocontinua2">
    <w:name w:val="List Continue 2"/>
    <w:basedOn w:val="Normale"/>
    <w:semiHidden/>
    <w:pPr>
      <w:spacing w:after="120"/>
      <w:ind w:left="566"/>
    </w:pPr>
  </w:style>
  <w:style w:type="paragraph" w:styleId="Elencocontinua3">
    <w:name w:val="List Continue 3"/>
    <w:basedOn w:val="Normale"/>
    <w:semiHidden/>
    <w:pPr>
      <w:spacing w:after="120"/>
      <w:ind w:left="849"/>
    </w:pPr>
  </w:style>
  <w:style w:type="paragraph" w:styleId="Elencocontinua4">
    <w:name w:val="List Continue 4"/>
    <w:basedOn w:val="Normale"/>
    <w:semiHidden/>
    <w:pPr>
      <w:spacing w:after="120"/>
      <w:ind w:left="1132"/>
    </w:pPr>
  </w:style>
  <w:style w:type="paragraph" w:styleId="Elencocontinua5">
    <w:name w:val="List Continue 5"/>
    <w:basedOn w:val="Normale"/>
    <w:semiHidden/>
    <w:pPr>
      <w:spacing w:after="120"/>
      <w:ind w:left="1415"/>
    </w:pPr>
  </w:style>
  <w:style w:type="paragraph" w:styleId="Numeroelenco3">
    <w:name w:val="List Number 3"/>
    <w:basedOn w:val="Normale"/>
    <w:semiHidden/>
    <w:pPr>
      <w:numPr>
        <w:numId w:val="10"/>
      </w:numPr>
    </w:pPr>
  </w:style>
  <w:style w:type="paragraph" w:styleId="Numeroelenco4">
    <w:name w:val="List Number 4"/>
    <w:basedOn w:val="Normale"/>
    <w:semiHidden/>
    <w:pPr>
      <w:numPr>
        <w:numId w:val="11"/>
      </w:numPr>
    </w:pPr>
  </w:style>
  <w:style w:type="paragraph" w:styleId="Numeroelenco5">
    <w:name w:val="List Number 5"/>
    <w:basedOn w:val="Normale"/>
    <w:semiHidden/>
    <w:pPr>
      <w:numPr>
        <w:numId w:val="12"/>
      </w:numPr>
    </w:pPr>
  </w:style>
  <w:style w:type="paragraph" w:styleId="Testomacro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left="709"/>
      <w:jc w:val="both"/>
    </w:pPr>
    <w:rPr>
      <w:rFonts w:ascii="Courier New" w:hAnsi="Courier New" w:cs="Courier New"/>
      <w:lang w:eastAsia="en-US"/>
    </w:rPr>
  </w:style>
  <w:style w:type="paragraph" w:styleId="NormaleWeb">
    <w:name w:val="Normal (Web)"/>
    <w:basedOn w:val="Normale"/>
    <w:semiHidden/>
  </w:style>
  <w:style w:type="paragraph" w:styleId="Rientronormale">
    <w:name w:val="Normal Indent"/>
    <w:basedOn w:val="Normale"/>
    <w:semiHidden/>
    <w:pPr>
      <w:ind w:left="720"/>
    </w:pPr>
  </w:style>
  <w:style w:type="paragraph" w:styleId="Intestazionenota">
    <w:name w:val="Note Heading"/>
    <w:basedOn w:val="Normale"/>
    <w:next w:val="Normale"/>
    <w:semiHidden/>
  </w:style>
  <w:style w:type="paragraph" w:styleId="Testonormale">
    <w:name w:val="Plain Text"/>
    <w:basedOn w:val="Normale"/>
    <w:link w:val="TestonormaleCarattere"/>
    <w:uiPriority w:val="99"/>
    <w:rPr>
      <w:rFonts w:ascii="Courier New" w:hAnsi="Courier New"/>
      <w:sz w:val="20"/>
      <w:lang w:val="x-none" w:eastAsia="x-none"/>
    </w:rPr>
  </w:style>
  <w:style w:type="paragraph" w:styleId="Formuladiapertura">
    <w:name w:val="Salutation"/>
    <w:basedOn w:val="Normale"/>
    <w:next w:val="Normale"/>
    <w:semiHidden/>
  </w:style>
  <w:style w:type="paragraph" w:styleId="Firma">
    <w:name w:val="Signature"/>
    <w:basedOn w:val="Normale"/>
    <w:semiHidden/>
    <w:pPr>
      <w:ind w:left="4252"/>
    </w:pPr>
  </w:style>
  <w:style w:type="paragraph" w:styleId="Sottotitolo">
    <w:name w:val="Subtitle"/>
    <w:basedOn w:val="Normale"/>
    <w:qFormat/>
    <w:pPr>
      <w:spacing w:after="60"/>
      <w:jc w:val="center"/>
      <w:outlineLvl w:val="1"/>
    </w:pPr>
    <w:rPr>
      <w:rFonts w:ascii="Arial" w:hAnsi="Arial" w:cs="Arial"/>
    </w:rPr>
  </w:style>
  <w:style w:type="paragraph" w:styleId="Indicefonti">
    <w:name w:val="table of authorities"/>
    <w:basedOn w:val="Normale"/>
    <w:next w:val="Normale"/>
    <w:semiHidden/>
    <w:pPr>
      <w:ind w:left="240" w:hanging="240"/>
    </w:pPr>
  </w:style>
  <w:style w:type="paragraph" w:styleId="Titoloindicefonti">
    <w:name w:val="toa heading"/>
    <w:basedOn w:val="Normale"/>
    <w:next w:val="Normale"/>
    <w:semiHidden/>
    <w:pPr>
      <w:spacing w:before="120"/>
    </w:pPr>
    <w:rPr>
      <w:rFonts w:ascii="Arial" w:hAnsi="Arial" w:cs="Arial"/>
      <w:b/>
      <w:bCs/>
    </w:rPr>
  </w:style>
  <w:style w:type="character" w:customStyle="1" w:styleId="testo">
    <w:name w:val="testo"/>
    <w:basedOn w:val="Carpredefinitoparagrafo"/>
  </w:style>
  <w:style w:type="paragraph" w:styleId="Iniziomodulo-z">
    <w:name w:val="HTML Top of Form"/>
    <w:basedOn w:val="Normale"/>
    <w:next w:val="Normale"/>
    <w:hidden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hidden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Corpotabella">
    <w:name w:val="Corpo tabella"/>
    <w:basedOn w:val="Corpotesto"/>
    <w:uiPriority w:val="99"/>
    <w:pPr>
      <w:spacing w:after="0"/>
    </w:pPr>
    <w:rPr>
      <w:rFonts w:ascii="Century Gothic" w:hAnsi="Century Gothic"/>
      <w:sz w:val="18"/>
    </w:rPr>
  </w:style>
  <w:style w:type="paragraph" w:customStyle="1" w:styleId="Enfasi">
    <w:name w:val="Enfasi"/>
    <w:basedOn w:val="Corpotesto"/>
    <w:pPr>
      <w:spacing w:before="240"/>
    </w:pPr>
    <w:rPr>
      <w:b/>
      <w:bCs/>
      <w:color w:val="0000FF"/>
      <w:u w:val="single"/>
    </w:rPr>
  </w:style>
  <w:style w:type="paragraph" w:customStyle="1" w:styleId="TitoloSommario0">
    <w:name w:val="TitoloSommario"/>
    <w:basedOn w:val="Corpotesto"/>
    <w:autoRedefine/>
    <w:pPr>
      <w:spacing w:before="120" w:after="360"/>
    </w:pPr>
    <w:rPr>
      <w:b/>
      <w:bCs/>
      <w:color w:val="800000"/>
      <w:sz w:val="32"/>
      <w:u w:val="single"/>
    </w:rPr>
  </w:style>
  <w:style w:type="paragraph" w:customStyle="1" w:styleId="TitoloIndici">
    <w:name w:val="TitoloIndici"/>
    <w:basedOn w:val="TitoloSommario"/>
    <w:autoRedefine/>
    <w:pPr>
      <w:outlineLvl w:val="0"/>
    </w:pPr>
  </w:style>
  <w:style w:type="paragraph" w:customStyle="1" w:styleId="TitoloCurriculum">
    <w:name w:val="TitoloCurriculum"/>
    <w:basedOn w:val="Normale"/>
    <w:pPr>
      <w:keepNext/>
      <w:keepLines/>
      <w:pBdr>
        <w:top w:val="single" w:sz="24" w:space="1" w:color="auto"/>
      </w:pBdr>
      <w:spacing w:before="120" w:after="120"/>
      <w:jc w:val="right"/>
    </w:pPr>
    <w:rPr>
      <w:rFonts w:ascii="Verdana" w:hAnsi="Verdana"/>
      <w:b/>
      <w:color w:val="008000"/>
    </w:rPr>
  </w:style>
  <w:style w:type="paragraph" w:customStyle="1" w:styleId="Suggerimenti">
    <w:name w:val="Suggerimenti"/>
    <w:basedOn w:val="Corpotesto"/>
    <w:rPr>
      <w:i/>
      <w:color w:val="3366FF"/>
      <w:sz w:val="20"/>
    </w:rPr>
  </w:style>
  <w:style w:type="character" w:customStyle="1" w:styleId="idxtaskheader">
    <w:name w:val="idxtaskheader"/>
    <w:basedOn w:val="Carpredefinitoparagrafo"/>
  </w:style>
  <w:style w:type="character" w:customStyle="1" w:styleId="idxintro">
    <w:name w:val="idxintro"/>
    <w:basedOn w:val="Carpredefinitoparagrafo"/>
  </w:style>
  <w:style w:type="character" w:customStyle="1" w:styleId="idxtaskdesc">
    <w:name w:val="idxtaskdesc"/>
    <w:basedOn w:val="Carpredefinitoparagrafo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423B"/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2E423B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E935B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itolosezione">
    <w:name w:val="Titolo sezione"/>
    <w:basedOn w:val="Titolo"/>
    <w:rsid w:val="008F78C1"/>
    <w:pPr>
      <w:keepNext w:val="0"/>
      <w:suppressAutoHyphens w:val="0"/>
      <w:spacing w:before="0"/>
      <w:jc w:val="center"/>
      <w:outlineLvl w:val="9"/>
    </w:pPr>
    <w:rPr>
      <w:rFonts w:ascii="Verdana" w:hAnsi="Verdana"/>
      <w:caps/>
      <w:kern w:val="0"/>
      <w:szCs w:val="28"/>
    </w:rPr>
  </w:style>
  <w:style w:type="paragraph" w:customStyle="1" w:styleId="ElencoPuntato2">
    <w:name w:val="Elenco Puntato 2"/>
    <w:rsid w:val="008F78C1"/>
    <w:pPr>
      <w:numPr>
        <w:numId w:val="13"/>
      </w:numPr>
      <w:tabs>
        <w:tab w:val="clear" w:pos="1440"/>
        <w:tab w:val="num" w:pos="-1260"/>
        <w:tab w:val="left" w:pos="720"/>
      </w:tabs>
      <w:ind w:left="720"/>
    </w:pPr>
    <w:rPr>
      <w:rFonts w:ascii="Verdana" w:hAnsi="Verdana"/>
    </w:rPr>
  </w:style>
  <w:style w:type="paragraph" w:customStyle="1" w:styleId="Paragrafo">
    <w:name w:val="Paragrafo"/>
    <w:basedOn w:val="Normale"/>
    <w:link w:val="ParagrafoCarattere"/>
    <w:rsid w:val="00934544"/>
    <w:pPr>
      <w:spacing w:after="60"/>
    </w:pPr>
    <w:rPr>
      <w:rFonts w:ascii="Verdana" w:hAnsi="Verdana"/>
      <w:sz w:val="20"/>
      <w:lang w:val="x-none" w:eastAsia="x-none"/>
    </w:rPr>
  </w:style>
  <w:style w:type="paragraph" w:customStyle="1" w:styleId="ElencoPuntato1">
    <w:name w:val="Elenco Puntato 1"/>
    <w:rsid w:val="00934544"/>
    <w:pPr>
      <w:numPr>
        <w:numId w:val="14"/>
      </w:numPr>
    </w:pPr>
    <w:rPr>
      <w:rFonts w:ascii="Verdana" w:hAnsi="Verdana"/>
    </w:rPr>
  </w:style>
  <w:style w:type="character" w:customStyle="1" w:styleId="ParagrafoCarattere">
    <w:name w:val="Paragrafo Carattere"/>
    <w:link w:val="Paragrafo"/>
    <w:rsid w:val="00934544"/>
    <w:rPr>
      <w:rFonts w:ascii="Verdana" w:hAnsi="Verdana"/>
      <w:szCs w:val="24"/>
    </w:rPr>
  </w:style>
  <w:style w:type="paragraph" w:customStyle="1" w:styleId="CharChar">
    <w:name w:val="Char Char"/>
    <w:basedOn w:val="Normale"/>
    <w:rsid w:val="00C900D0"/>
    <w:pPr>
      <w:spacing w:after="160" w:line="240" w:lineRule="exact"/>
    </w:pPr>
    <w:rPr>
      <w:rFonts w:ascii="Tahoma" w:hAnsi="Tahoma"/>
      <w:sz w:val="20"/>
      <w:lang w:val="en-US" w:eastAsia="en-US"/>
    </w:rPr>
  </w:style>
  <w:style w:type="character" w:customStyle="1" w:styleId="PidipaginaCarattere">
    <w:name w:val="Piè di pagina Carattere"/>
    <w:link w:val="Pidipagina"/>
    <w:uiPriority w:val="99"/>
    <w:rsid w:val="00D85240"/>
    <w:rPr>
      <w:rFonts w:ascii="Century Gothic" w:hAnsi="Century Gothic"/>
      <w:sz w:val="16"/>
    </w:rPr>
  </w:style>
  <w:style w:type="paragraph" w:customStyle="1" w:styleId="R5">
    <w:name w:val="R5"/>
    <w:rsid w:val="0068760F"/>
    <w:pPr>
      <w:keepNext/>
      <w:keepLines/>
      <w:tabs>
        <w:tab w:val="left" w:pos="3024"/>
        <w:tab w:val="left" w:pos="3600"/>
        <w:tab w:val="left" w:pos="4608"/>
        <w:tab w:val="left" w:pos="6048"/>
        <w:tab w:val="left" w:pos="6912"/>
      </w:tabs>
      <w:spacing w:line="240" w:lineRule="atLeast"/>
      <w:jc w:val="both"/>
    </w:pPr>
    <w:rPr>
      <w:rFonts w:ascii="elite" w:hAnsi="elite"/>
    </w:rPr>
  </w:style>
  <w:style w:type="numbering" w:styleId="111111">
    <w:name w:val="Outline List 2"/>
    <w:basedOn w:val="Nessunelenco"/>
    <w:rsid w:val="00110B30"/>
    <w:pPr>
      <w:numPr>
        <w:numId w:val="15"/>
      </w:numPr>
    </w:pPr>
  </w:style>
  <w:style w:type="paragraph" w:customStyle="1" w:styleId="Corpodeltesto21">
    <w:name w:val="Corpo del testo 21"/>
    <w:basedOn w:val="Normale"/>
    <w:rsid w:val="001B5EBF"/>
    <w:pPr>
      <w:keepNext/>
      <w:widowControl w:val="0"/>
      <w:spacing w:line="360" w:lineRule="auto"/>
      <w:ind w:left="352"/>
      <w:jc w:val="both"/>
    </w:pPr>
    <w:rPr>
      <w:rFonts w:ascii="Arial" w:hAnsi="Arial"/>
      <w:szCs w:val="20"/>
    </w:rPr>
  </w:style>
  <w:style w:type="paragraph" w:styleId="Titolosommario1">
    <w:name w:val="TOC Heading"/>
    <w:basedOn w:val="Titolo1"/>
    <w:next w:val="Normale"/>
    <w:uiPriority w:val="39"/>
    <w:qFormat/>
    <w:rsid w:val="0095032B"/>
    <w:pPr>
      <w:keepLines/>
      <w:numPr>
        <w:numId w:val="0"/>
      </w:numPr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paragraph" w:customStyle="1" w:styleId="StilePEAC">
    <w:name w:val="StilePEAC"/>
    <w:basedOn w:val="Normale"/>
    <w:rsid w:val="00501F69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customStyle="1" w:styleId="testo1">
    <w:name w:val="testo1"/>
    <w:basedOn w:val="Normale"/>
    <w:link w:val="testo1Carattere"/>
    <w:rsid w:val="00215F10"/>
    <w:pPr>
      <w:ind w:left="426"/>
      <w:jc w:val="both"/>
    </w:pPr>
    <w:rPr>
      <w:sz w:val="22"/>
      <w:szCs w:val="20"/>
      <w:lang w:val="x-none" w:eastAsia="x-none"/>
    </w:rPr>
  </w:style>
  <w:style w:type="character" w:customStyle="1" w:styleId="testo1Carattere">
    <w:name w:val="testo1 Carattere"/>
    <w:link w:val="testo1"/>
    <w:rsid w:val="00215F10"/>
    <w:rPr>
      <w:sz w:val="22"/>
    </w:rPr>
  </w:style>
  <w:style w:type="character" w:styleId="Rimandocommento">
    <w:name w:val="annotation reference"/>
    <w:rsid w:val="00447570"/>
    <w:rPr>
      <w:sz w:val="16"/>
      <w:szCs w:val="16"/>
    </w:rPr>
  </w:style>
  <w:style w:type="character" w:customStyle="1" w:styleId="TestocommentoCarattere">
    <w:name w:val="Testo commento Carattere"/>
    <w:link w:val="Testocommento"/>
    <w:rsid w:val="00447570"/>
    <w:rPr>
      <w:szCs w:val="24"/>
    </w:rPr>
  </w:style>
  <w:style w:type="character" w:styleId="Enfasigrassetto">
    <w:name w:val="Strong"/>
    <w:uiPriority w:val="22"/>
    <w:qFormat/>
    <w:rsid w:val="00E2039B"/>
    <w:rPr>
      <w:b/>
      <w:bCs/>
    </w:rPr>
  </w:style>
  <w:style w:type="paragraph" w:customStyle="1" w:styleId="Elencomedio2-Colore41">
    <w:name w:val="Elenco medio 2 - Colore 41"/>
    <w:basedOn w:val="Normale"/>
    <w:link w:val="Elencomedio2-Colore4Carattere"/>
    <w:uiPriority w:val="34"/>
    <w:qFormat/>
    <w:rsid w:val="005346B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x-none" w:eastAsia="en-US"/>
    </w:rPr>
  </w:style>
  <w:style w:type="character" w:customStyle="1" w:styleId="Elencomedio2-Colore4Carattere">
    <w:name w:val="Elenco medio 2 - Colore 4 Carattere"/>
    <w:link w:val="Elencomedio2-Colore41"/>
    <w:uiPriority w:val="34"/>
    <w:rsid w:val="005346B0"/>
    <w:rPr>
      <w:rFonts w:ascii="Calibri" w:eastAsia="Calibri" w:hAnsi="Calibri"/>
      <w:sz w:val="22"/>
      <w:szCs w:val="22"/>
      <w:lang w:eastAsia="en-US"/>
    </w:rPr>
  </w:style>
  <w:style w:type="character" w:customStyle="1" w:styleId="CorpotestoCarattere">
    <w:name w:val="Corpo testo Carattere"/>
    <w:aliases w:val="bt Carattere,BODY TEXT Carattere,body text Carattere,t Carattere,Block text Carattere,heading_txt Carattere,bodytxy2 Carattere,Para Carattere,EHPT Carattere,Body Text2 Carattere,bt1 Carattere,bodytext Carattere,BT Carattere"/>
    <w:link w:val="Corpotesto"/>
    <w:uiPriority w:val="99"/>
    <w:semiHidden/>
    <w:locked/>
    <w:rsid w:val="00D12DFE"/>
    <w:rPr>
      <w:sz w:val="24"/>
      <w:szCs w:val="24"/>
      <w:lang w:val="it-IT" w:eastAsia="it-IT" w:bidi="ar-SA"/>
    </w:rPr>
  </w:style>
  <w:style w:type="character" w:customStyle="1" w:styleId="IntestazionemessaggioCarattere">
    <w:name w:val="Intestazione messaggio Carattere"/>
    <w:link w:val="Intestazionemessaggio"/>
    <w:uiPriority w:val="99"/>
    <w:semiHidden/>
    <w:locked/>
    <w:rsid w:val="0010567C"/>
    <w:rPr>
      <w:rFonts w:ascii="Century Gothic" w:hAnsi="Century Gothic"/>
      <w:b/>
      <w:color w:val="FFFFFF"/>
      <w:szCs w:val="24"/>
      <w:shd w:val="clear" w:color="auto" w:fill="800080"/>
    </w:rPr>
  </w:style>
  <w:style w:type="paragraph" w:styleId="Soggettocommento">
    <w:name w:val="annotation subject"/>
    <w:basedOn w:val="Testocommento"/>
    <w:next w:val="Testocommento"/>
    <w:link w:val="SoggettocommentoCarattere"/>
    <w:rsid w:val="006D1E18"/>
    <w:rPr>
      <w:b/>
      <w:bCs/>
    </w:rPr>
  </w:style>
  <w:style w:type="character" w:customStyle="1" w:styleId="SoggettocommentoCarattere">
    <w:name w:val="Soggetto commento Carattere"/>
    <w:link w:val="Soggettocommento"/>
    <w:rsid w:val="006D1E18"/>
    <w:rPr>
      <w:b/>
      <w:bCs/>
      <w:szCs w:val="24"/>
    </w:rPr>
  </w:style>
  <w:style w:type="paragraph" w:customStyle="1" w:styleId="Considrant">
    <w:name w:val="Considérant"/>
    <w:basedOn w:val="Normale"/>
    <w:rsid w:val="001F71B4"/>
    <w:pPr>
      <w:numPr>
        <w:numId w:val="16"/>
      </w:numPr>
      <w:spacing w:before="120" w:after="120"/>
      <w:jc w:val="both"/>
    </w:pPr>
    <w:rPr>
      <w:szCs w:val="20"/>
      <w:lang w:val="fr-FR" w:eastAsia="en-GB"/>
    </w:rPr>
  </w:style>
  <w:style w:type="paragraph" w:customStyle="1" w:styleId="font5">
    <w:name w:val="font5"/>
    <w:basedOn w:val="Normale"/>
    <w:rsid w:val="008709B5"/>
    <w:pPr>
      <w:spacing w:beforeLines="1" w:afterLines="1" w:after="200"/>
    </w:pPr>
    <w:rPr>
      <w:rFonts w:ascii="Verdana" w:eastAsia="Cambria" w:hAnsi="Verdana"/>
      <w:sz w:val="16"/>
      <w:szCs w:val="16"/>
    </w:rPr>
  </w:style>
  <w:style w:type="paragraph" w:customStyle="1" w:styleId="xl65">
    <w:name w:val="xl65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sz w:val="20"/>
      <w:szCs w:val="20"/>
    </w:rPr>
  </w:style>
  <w:style w:type="paragraph" w:customStyle="1" w:styleId="xl66">
    <w:name w:val="xl66"/>
    <w:basedOn w:val="Normale"/>
    <w:rsid w:val="008709B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Lines="1" w:afterLines="1" w:after="200"/>
    </w:pPr>
    <w:rPr>
      <w:rFonts w:ascii="Times" w:eastAsia="Cambria" w:hAnsi="Times"/>
      <w:b/>
      <w:bCs/>
      <w:sz w:val="20"/>
      <w:szCs w:val="20"/>
    </w:rPr>
  </w:style>
  <w:style w:type="paragraph" w:customStyle="1" w:styleId="xl67">
    <w:name w:val="xl67"/>
    <w:basedOn w:val="Normale"/>
    <w:rsid w:val="008709B5"/>
    <w:pPr>
      <w:spacing w:beforeLines="1" w:afterLines="1" w:after="200"/>
    </w:pPr>
    <w:rPr>
      <w:rFonts w:ascii="Calibri" w:eastAsia="Cambria" w:hAnsi="Calibri"/>
      <w:sz w:val="28"/>
      <w:szCs w:val="28"/>
    </w:rPr>
  </w:style>
  <w:style w:type="character" w:customStyle="1" w:styleId="Elencoacolori-Colore1Carattere">
    <w:name w:val="Elenco a colori - Colore 1 Carattere"/>
    <w:link w:val="Elencochiaro-Colore5"/>
    <w:uiPriority w:val="34"/>
    <w:rsid w:val="008E7487"/>
    <w:rPr>
      <w:rFonts w:ascii="Calibri" w:eastAsia="Calibri" w:hAnsi="Calibri"/>
      <w:sz w:val="22"/>
      <w:szCs w:val="22"/>
      <w:lang w:eastAsia="en-US"/>
    </w:rPr>
  </w:style>
  <w:style w:type="character" w:styleId="Enfasiintensa">
    <w:name w:val="Intense Emphasis"/>
    <w:qFormat/>
    <w:rsid w:val="008E7487"/>
    <w:rPr>
      <w:b/>
      <w:bCs/>
      <w:i/>
      <w:iCs/>
      <w:color w:val="4F81BD"/>
    </w:rPr>
  </w:style>
  <w:style w:type="table" w:styleId="Elencochiaro-Colore5">
    <w:name w:val="Light List Accent 5"/>
    <w:basedOn w:val="Tabellanormale"/>
    <w:link w:val="Elencoacolori-Colore1Carattere"/>
    <w:uiPriority w:val="34"/>
    <w:rsid w:val="008E7487"/>
    <w:rPr>
      <w:rFonts w:ascii="Calibri" w:eastAsia="Calibri" w:hAnsi="Calibri"/>
      <w:sz w:val="22"/>
      <w:szCs w:val="22"/>
      <w:lang w:val="x-none" w:eastAsia="en-US" w:bidi="x-none"/>
    </w:rPr>
    <w:tblPr>
      <w:tblStyleRowBandSize w:val="1"/>
      <w:tblStyleColBandSize w:val="1"/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customStyle="1" w:styleId="TestonormaleCarattere">
    <w:name w:val="Testo normale Carattere"/>
    <w:link w:val="Testonormale"/>
    <w:uiPriority w:val="99"/>
    <w:rsid w:val="00F55246"/>
    <w:rPr>
      <w:rFonts w:ascii="Courier New" w:hAnsi="Courier New" w:cs="Courier New"/>
      <w:szCs w:val="24"/>
    </w:rPr>
  </w:style>
  <w:style w:type="paragraph" w:customStyle="1" w:styleId="Elencoacolori-Colore31">
    <w:name w:val="Elenco a colori - Colore 31"/>
    <w:basedOn w:val="Normale"/>
    <w:next w:val="Normale"/>
    <w:link w:val="Elencoacolori-Colore3Carattere"/>
    <w:qFormat/>
    <w:rsid w:val="00A02F53"/>
    <w:rPr>
      <w:i/>
      <w:iCs/>
      <w:color w:val="000000"/>
      <w:lang w:val="x-none" w:eastAsia="x-none"/>
    </w:rPr>
  </w:style>
  <w:style w:type="character" w:customStyle="1" w:styleId="Elencoacolori-Colore3Carattere">
    <w:name w:val="Elenco a colori - Colore 3 Carattere"/>
    <w:link w:val="Elencoacolori-Colore31"/>
    <w:rsid w:val="00A02F53"/>
    <w:rPr>
      <w:i/>
      <w:iCs/>
      <w:color w:val="000000"/>
      <w:sz w:val="24"/>
      <w:szCs w:val="24"/>
    </w:rPr>
  </w:style>
  <w:style w:type="paragraph" w:customStyle="1" w:styleId="Sfondoacolori-Colore11">
    <w:name w:val="Sfondo a colori - Colore 11"/>
    <w:hidden/>
    <w:rsid w:val="00297988"/>
    <w:rPr>
      <w:sz w:val="24"/>
      <w:szCs w:val="24"/>
    </w:rPr>
  </w:style>
  <w:style w:type="paragraph" w:customStyle="1" w:styleId="Elencoacolori-Colore11">
    <w:name w:val="Elenco a colori - Colore 11"/>
    <w:basedOn w:val="Normale"/>
    <w:uiPriority w:val="34"/>
    <w:qFormat/>
    <w:rsid w:val="00B33C5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Normale"/>
    <w:link w:val="ParagrafoelencoCarattere"/>
    <w:uiPriority w:val="34"/>
    <w:qFormat/>
    <w:rsid w:val="009307A3"/>
    <w:pPr>
      <w:spacing w:after="200"/>
      <w:ind w:left="720"/>
      <w:contextualSpacing/>
    </w:pPr>
    <w:rPr>
      <w:rFonts w:ascii="Cambria" w:eastAsia="Cambria" w:hAnsi="Cambria"/>
      <w:lang w:eastAsia="en-US"/>
    </w:rPr>
  </w:style>
  <w:style w:type="character" w:customStyle="1" w:styleId="ParagrafoelencoCarattere">
    <w:name w:val="Paragrafo elenco Carattere"/>
    <w:link w:val="Paragrafoelenco"/>
    <w:uiPriority w:val="34"/>
    <w:rsid w:val="009307A3"/>
    <w:rPr>
      <w:rFonts w:ascii="Cambria" w:eastAsia="Cambria" w:hAnsi="Cambria"/>
      <w:sz w:val="24"/>
      <w:szCs w:val="24"/>
      <w:lang w:eastAsia="en-US"/>
    </w:rPr>
  </w:style>
  <w:style w:type="character" w:customStyle="1" w:styleId="Titolo1Carattere">
    <w:name w:val="Titolo 1 Carattere"/>
    <w:aliases w:val="Capitolo Carattere,t1 Carattere,H1 Carattere,1. Heading 1 Carattere,1 Carattere,toc 1 Carattere,rlhead1 Carattere,Capitolo1 Carattere,Capitolo2 Carattere,Capitolo3 Carattere,Capitolo4 Carattere,Capitolo5 Carattere,Capitolo6 Carattere"/>
    <w:link w:val="Titolo1"/>
    <w:rsid w:val="009307A3"/>
    <w:rPr>
      <w:rFonts w:ascii="Century Gothic" w:hAnsi="Century Gothic"/>
      <w:b/>
      <w:color w:val="FFFFFF"/>
      <w:kern w:val="28"/>
      <w:sz w:val="32"/>
      <w:szCs w:val="24"/>
      <w:shd w:val="clear" w:color="auto" w:fill="0000FF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9E29BE"/>
    <w:rPr>
      <w:rFonts w:ascii="Courier New" w:hAnsi="Courier New" w:cs="Courier New"/>
      <w:szCs w:val="24"/>
    </w:rPr>
  </w:style>
  <w:style w:type="character" w:customStyle="1" w:styleId="IntestazioneCarattere">
    <w:name w:val="Intestazione Carattere"/>
    <w:link w:val="Intestazione"/>
    <w:rsid w:val="00CF4A1A"/>
    <w:rPr>
      <w:rFonts w:ascii="Century Gothic" w:hAnsi="Century Gothic"/>
      <w:sz w:val="16"/>
      <w:szCs w:val="24"/>
    </w:rPr>
  </w:style>
  <w:style w:type="paragraph" w:customStyle="1" w:styleId="CM40">
    <w:name w:val="CM40"/>
    <w:basedOn w:val="Normale"/>
    <w:next w:val="Normale"/>
    <w:uiPriority w:val="99"/>
    <w:rsid w:val="00CF4A1A"/>
    <w:pPr>
      <w:autoSpaceDE w:val="0"/>
      <w:autoSpaceDN w:val="0"/>
      <w:adjustRightInd w:val="0"/>
      <w:spacing w:line="231" w:lineRule="atLeast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9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7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9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03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88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0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3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0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5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9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1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4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2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5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oleObject" Target="embeddings/Microsoft_Excel_97-2003_Worksheet.xls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package" Target="embeddings/Microsoft_Excel_Worksheet.xlsx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emf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ed1474\Desktop\PEAC\Pesca\SIN_Pesca_REQUISITI_Gestione%20Finanziamenti_v0.2_%2020100208.do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SIN_Pesca_REQUISITI_Gestione Finanziamenti_v0.2_ 20100208.dot</Template>
  <TotalTime>7188</TotalTime>
  <Pages>31</Pages>
  <Words>5615</Words>
  <Characters>32008</Characters>
  <Application>Microsoft Office Word</Application>
  <DocSecurity>0</DocSecurity>
  <Lines>266</Lines>
  <Paragraphs>75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24</vt:i4>
      </vt:variant>
    </vt:vector>
  </HeadingPairs>
  <TitlesOfParts>
    <vt:vector size="26" baseType="lpstr">
      <vt:lpstr>1</vt:lpstr>
      <vt:lpstr>1</vt:lpstr>
      <vt:lpstr>Premessa </vt:lpstr>
      <vt:lpstr>Descrizione dati vigneto</vt:lpstr>
      <vt:lpstr>Descrizione dati disciplinari vini</vt:lpstr>
      <vt:lpstr>Tracciati Record</vt:lpstr>
      <vt:lpstr>    GIS_SUOLO</vt:lpstr>
      <vt:lpstr>    </vt:lpstr>
      <vt:lpstr>    UV_SCHEDA</vt:lpstr>
      <vt:lpstr>    UV_VARIETA_ACCE</vt:lpstr>
      <vt:lpstr>    UV_ATTITUDINE_DOIG</vt:lpstr>
      <vt:lpstr>    TOPONIMI VIGNA</vt:lpstr>
      <vt:lpstr>    DENOMINAZIONI_VINO</vt:lpstr>
      <vt:lpstr>Codifiche</vt:lpstr>
      <vt:lpstr>    Uso del suolo</vt:lpstr>
      <vt:lpstr>    Tipo di UNAR</vt:lpstr>
      <vt:lpstr>    Varietà di uva</vt:lpstr>
      <vt:lpstr>    Forme di allevamento</vt:lpstr>
      <vt:lpstr>    Tipi di irrigazione</vt:lpstr>
      <vt:lpstr>    Destinazione produttiva</vt:lpstr>
      <vt:lpstr>    Terrazzamenti</vt:lpstr>
      <vt:lpstr>    Stato della coltivazione</vt:lpstr>
      <vt:lpstr>    Ancoraggi di testata</vt:lpstr>
      <vt:lpstr>    Pali di testata e tessitura</vt:lpstr>
      <vt:lpstr>    Fili di sostegno</vt:lpstr>
      <vt:lpstr>ANOMALIE VITE</vt:lpstr>
    </vt:vector>
  </TitlesOfParts>
  <Company>Hewlett-Packard Company</Company>
  <LinksUpToDate>false</LinksUpToDate>
  <CharactersWithSpaces>37548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_Toc446081809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_Toc446081808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_Toc446081807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_Toc446081806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_Toc446081805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_Toc446081804</vt:lpwstr>
      </vt:variant>
      <vt:variant>
        <vt:i4>1179698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_Toc446081803</vt:lpwstr>
      </vt:variant>
      <vt:variant>
        <vt:i4>1179698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_Toc446081802</vt:lpwstr>
      </vt:variant>
      <vt:variant>
        <vt:i4>1179698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_Toc446081801</vt:lpwstr>
      </vt:variant>
      <vt:variant>
        <vt:i4>1179698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_Toc446081800</vt:lpwstr>
      </vt:variant>
      <vt:variant>
        <vt:i4>1769533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_Toc446081799</vt:lpwstr>
      </vt:variant>
      <vt:variant>
        <vt:i4>1769533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_Toc446081798</vt:lpwstr>
      </vt:variant>
      <vt:variant>
        <vt:i4>1769533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_Toc446081797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aed1474</dc:creator>
  <cp:keywords/>
  <dc:description/>
  <cp:lastModifiedBy>Campelli Marco</cp:lastModifiedBy>
  <cp:revision>30</cp:revision>
  <cp:lastPrinted>2016-07-05T08:31:00Z</cp:lastPrinted>
  <dcterms:created xsi:type="dcterms:W3CDTF">2017-11-03T15:18:00Z</dcterms:created>
  <dcterms:modified xsi:type="dcterms:W3CDTF">2018-01-09T12:36:00Z</dcterms:modified>
</cp:coreProperties>
</file>